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CF0" w:rsidRDefault="002D2CF0">
      <w:pPr>
        <w:rPr>
          <w:sz w:val="28"/>
          <w:szCs w:val="28"/>
        </w:rPr>
      </w:pPr>
      <w:r>
        <w:rPr>
          <w:sz w:val="28"/>
          <w:szCs w:val="28"/>
        </w:rPr>
        <w:t>AMASYA  ÖZEL  SEVGİ  BAŞARIR  İLKÖĞRETİM  OKULU  2-a   SINIFI</w:t>
      </w:r>
    </w:p>
    <w:p w:rsidR="002D2CF0" w:rsidRDefault="002D2CF0">
      <w:pPr>
        <w:rPr>
          <w:sz w:val="28"/>
          <w:szCs w:val="28"/>
        </w:rPr>
      </w:pPr>
      <w:r>
        <w:rPr>
          <w:sz w:val="28"/>
          <w:szCs w:val="28"/>
        </w:rPr>
        <w:t>Adı ve Soyadı:</w:t>
      </w:r>
    </w:p>
    <w:p w:rsidR="002D2CF0" w:rsidRDefault="002D2CF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TÜRKÇE     (Yazım Kuralları )</w:t>
      </w:r>
    </w:p>
    <w:p w:rsidR="002D2CF0" w:rsidRDefault="002D2CF0">
      <w:pPr>
        <w:rPr>
          <w:sz w:val="28"/>
          <w:szCs w:val="28"/>
        </w:rPr>
      </w:pPr>
      <w:r>
        <w:rPr>
          <w:sz w:val="28"/>
          <w:szCs w:val="28"/>
        </w:rPr>
        <w:t>-  Aşağıdaki özel isimlerin doğru yazılışını karşılarına yazalım.</w:t>
      </w:r>
    </w:p>
    <w:p w:rsidR="002D2CF0" w:rsidRDefault="002D2CF0">
      <w:pPr>
        <w:rPr>
          <w:sz w:val="28"/>
          <w:szCs w:val="28"/>
        </w:rPr>
      </w:pPr>
      <w:r>
        <w:rPr>
          <w:sz w:val="28"/>
          <w:szCs w:val="28"/>
        </w:rPr>
        <w:t>adanaya  : ……………………………………….         selmanın:…………………………………………</w:t>
      </w:r>
    </w:p>
    <w:p w:rsidR="002D2CF0" w:rsidRDefault="002D2CF0">
      <w:pPr>
        <w:rPr>
          <w:sz w:val="28"/>
          <w:szCs w:val="28"/>
        </w:rPr>
      </w:pPr>
      <w:r>
        <w:rPr>
          <w:sz w:val="28"/>
          <w:szCs w:val="28"/>
        </w:rPr>
        <w:t>karabaşa:  ……………………………………….         onurda :………………………………………………</w:t>
      </w:r>
    </w:p>
    <w:p w:rsidR="002D2CF0" w:rsidRDefault="002D2CF0">
      <w:pPr>
        <w:rPr>
          <w:sz w:val="28"/>
          <w:szCs w:val="28"/>
        </w:rPr>
      </w:pPr>
      <w:r>
        <w:rPr>
          <w:sz w:val="28"/>
          <w:szCs w:val="28"/>
        </w:rPr>
        <w:t>ankaradan :………………………………………..    seraptan :…………………………………………….</w:t>
      </w:r>
    </w:p>
    <w:p w:rsidR="002D2CF0" w:rsidRDefault="002D2CF0">
      <w:pPr>
        <w:rPr>
          <w:sz w:val="28"/>
          <w:szCs w:val="28"/>
        </w:rPr>
      </w:pPr>
      <w:r>
        <w:rPr>
          <w:sz w:val="28"/>
          <w:szCs w:val="28"/>
        </w:rPr>
        <w:t xml:space="preserve">orhanı  :  ……………………………………..          bahçeleriçi  mah:…………………………………………….. </w:t>
      </w:r>
    </w:p>
    <w:p w:rsidR="002D2CF0" w:rsidRDefault="002D2CF0">
      <w:pPr>
        <w:rPr>
          <w:sz w:val="28"/>
          <w:szCs w:val="28"/>
        </w:rPr>
      </w:pPr>
      <w:r>
        <w:rPr>
          <w:sz w:val="28"/>
          <w:szCs w:val="28"/>
        </w:rPr>
        <w:t>mevsim  sokak:…………………………………    kemalpaşa  caddesi :……………………………………………</w:t>
      </w:r>
    </w:p>
    <w:p w:rsidR="002D2CF0" w:rsidRDefault="002D2CF0">
      <w:pPr>
        <w:rPr>
          <w:sz w:val="28"/>
          <w:szCs w:val="28"/>
        </w:rPr>
      </w:pPr>
      <w:r>
        <w:rPr>
          <w:sz w:val="28"/>
          <w:szCs w:val="28"/>
        </w:rPr>
        <w:t>begümden :……………………………………      bernaya: ……………………………………</w:t>
      </w:r>
    </w:p>
    <w:p w:rsidR="002D2CF0" w:rsidRDefault="002D2CF0">
      <w:pPr>
        <w:rPr>
          <w:sz w:val="28"/>
          <w:szCs w:val="28"/>
        </w:rPr>
      </w:pPr>
      <w:r>
        <w:rPr>
          <w:sz w:val="28"/>
          <w:szCs w:val="28"/>
        </w:rPr>
        <w:t>izmiri :……………………………………..             bursada : ………………………………………</w:t>
      </w:r>
    </w:p>
    <w:p w:rsidR="002D2CF0" w:rsidRDefault="002D2CF0">
      <w:pPr>
        <w:rPr>
          <w:sz w:val="28"/>
          <w:szCs w:val="28"/>
        </w:rPr>
      </w:pPr>
      <w:r>
        <w:rPr>
          <w:sz w:val="28"/>
          <w:szCs w:val="28"/>
        </w:rPr>
        <w:t>-Aşağıdaki sayıların doğru yazılışlarını karşılarına yazalım.</w:t>
      </w:r>
    </w:p>
    <w:p w:rsidR="002D2CF0" w:rsidRDefault="002D2CF0">
      <w:pPr>
        <w:rPr>
          <w:sz w:val="28"/>
          <w:szCs w:val="28"/>
        </w:rPr>
      </w:pPr>
      <w:r>
        <w:rPr>
          <w:sz w:val="28"/>
          <w:szCs w:val="28"/>
        </w:rPr>
        <w:t>onaltı :…………………………………..      seksenyedi :………………………………………..</w:t>
      </w:r>
    </w:p>
    <w:p w:rsidR="002D2CF0" w:rsidRDefault="002D2CF0">
      <w:pPr>
        <w:rPr>
          <w:sz w:val="28"/>
          <w:szCs w:val="28"/>
        </w:rPr>
      </w:pPr>
      <w:r>
        <w:rPr>
          <w:sz w:val="28"/>
          <w:szCs w:val="28"/>
        </w:rPr>
        <w:t>yetmişiki :………………………………...   kırkbeş  : ……………………………………………</w:t>
      </w:r>
    </w:p>
    <w:p w:rsidR="002D2CF0" w:rsidRDefault="002D2CF0">
      <w:pPr>
        <w:rPr>
          <w:sz w:val="28"/>
          <w:szCs w:val="28"/>
        </w:rPr>
      </w:pPr>
      <w:r>
        <w:rPr>
          <w:sz w:val="28"/>
          <w:szCs w:val="28"/>
        </w:rPr>
        <w:t>ellibir  :………………………………………  yirmidokuz  :…………………………………………..</w:t>
      </w:r>
    </w:p>
    <w:p w:rsidR="002D2CF0" w:rsidRDefault="002D2CF0">
      <w:pPr>
        <w:rPr>
          <w:sz w:val="28"/>
          <w:szCs w:val="28"/>
        </w:rPr>
      </w:pPr>
    </w:p>
    <w:p w:rsidR="002D2CF0" w:rsidRDefault="002D2CF0">
      <w:pPr>
        <w:rPr>
          <w:sz w:val="28"/>
          <w:szCs w:val="28"/>
        </w:rPr>
      </w:pPr>
      <w:r>
        <w:rPr>
          <w:sz w:val="28"/>
          <w:szCs w:val="28"/>
        </w:rPr>
        <w:t>Aşağıdaki soru ekleri yanlış yazılmış,doğrusunu yeniden yazalım.</w:t>
      </w:r>
    </w:p>
    <w:p w:rsidR="002D2CF0" w:rsidRDefault="002D2CF0">
      <w:pPr>
        <w:rPr>
          <w:sz w:val="28"/>
          <w:szCs w:val="28"/>
        </w:rPr>
      </w:pPr>
      <w:r>
        <w:rPr>
          <w:sz w:val="28"/>
          <w:szCs w:val="28"/>
        </w:rPr>
        <w:t>Ayça okula geldimi?   …………………………………………………………………………………….</w:t>
      </w:r>
    </w:p>
    <w:p w:rsidR="002D2CF0" w:rsidRDefault="002D2CF0">
      <w:pPr>
        <w:rPr>
          <w:sz w:val="28"/>
          <w:szCs w:val="28"/>
        </w:rPr>
      </w:pPr>
      <w:r>
        <w:rPr>
          <w:sz w:val="28"/>
          <w:szCs w:val="28"/>
        </w:rPr>
        <w:t>Kitabını okudunmu?  ……………………………………………………………………………..</w:t>
      </w:r>
    </w:p>
    <w:p w:rsidR="002D2CF0" w:rsidRDefault="002D2CF0">
      <w:pPr>
        <w:rPr>
          <w:sz w:val="28"/>
          <w:szCs w:val="28"/>
        </w:rPr>
      </w:pPr>
      <w:r>
        <w:rPr>
          <w:sz w:val="28"/>
          <w:szCs w:val="28"/>
        </w:rPr>
        <w:t>Bizimle gelirmisin?  ………………………………………………………………………………….</w:t>
      </w:r>
    </w:p>
    <w:p w:rsidR="002D2CF0" w:rsidRDefault="002D2CF0">
      <w:pPr>
        <w:rPr>
          <w:sz w:val="28"/>
          <w:szCs w:val="28"/>
        </w:rPr>
      </w:pPr>
      <w:r>
        <w:rPr>
          <w:sz w:val="28"/>
          <w:szCs w:val="28"/>
        </w:rPr>
        <w:t>Derslerine  çalıştınmı? ……………………………………………………………………………..</w:t>
      </w:r>
    </w:p>
    <w:p w:rsidR="002D2CF0" w:rsidRDefault="002D2CF0">
      <w:pPr>
        <w:rPr>
          <w:sz w:val="28"/>
          <w:szCs w:val="28"/>
        </w:rPr>
      </w:pPr>
      <w:r>
        <w:rPr>
          <w:sz w:val="28"/>
          <w:szCs w:val="28"/>
        </w:rPr>
        <w:t>Koridorlarda  koşuyormusun? …………………………………………………………………..</w:t>
      </w:r>
    </w:p>
    <w:p w:rsidR="002D2CF0" w:rsidRDefault="002D2CF0">
      <w:pPr>
        <w:rPr>
          <w:sz w:val="28"/>
          <w:szCs w:val="28"/>
        </w:rPr>
      </w:pPr>
      <w:r>
        <w:rPr>
          <w:sz w:val="28"/>
          <w:szCs w:val="28"/>
        </w:rPr>
        <w:t>İlacını  içtinmi?  ……………………………………………………………………………………….</w:t>
      </w:r>
    </w:p>
    <w:p w:rsidR="002D2CF0" w:rsidRDefault="002D2CF0">
      <w:pPr>
        <w:rPr>
          <w:sz w:val="28"/>
          <w:szCs w:val="28"/>
        </w:rPr>
      </w:pPr>
      <w:r>
        <w:rPr>
          <w:sz w:val="28"/>
          <w:szCs w:val="28"/>
        </w:rPr>
        <w:t>Sinemaya  gidiyormusunuz?  ……………………………………………………………………</w:t>
      </w:r>
    </w:p>
    <w:p w:rsidR="002D2CF0" w:rsidRDefault="002D2CF0">
      <w:pPr>
        <w:rPr>
          <w:sz w:val="28"/>
          <w:szCs w:val="28"/>
        </w:rPr>
      </w:pPr>
      <w:r>
        <w:rPr>
          <w:sz w:val="28"/>
          <w:szCs w:val="28"/>
        </w:rPr>
        <w:t>Kalemimi   gördünmü?    ………………………………………………………………………………</w:t>
      </w:r>
    </w:p>
    <w:p w:rsidR="002D2CF0" w:rsidRDefault="002D2CF0">
      <w:pPr>
        <w:rPr>
          <w:sz w:val="28"/>
          <w:szCs w:val="28"/>
        </w:rPr>
      </w:pPr>
      <w:r>
        <w:rPr>
          <w:sz w:val="28"/>
          <w:szCs w:val="28"/>
        </w:rPr>
        <w:t>Aşağıdaki cümlelerde yazım ve noktalama yanlışlarını örnekteki gibi düzeltelim.</w:t>
      </w:r>
    </w:p>
    <w:p w:rsidR="002D2CF0" w:rsidRPr="00250174" w:rsidRDefault="002D2CF0" w:rsidP="00250174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250174">
        <w:rPr>
          <w:sz w:val="28"/>
          <w:szCs w:val="28"/>
        </w:rPr>
        <w:t>emre  topun nerede.</w:t>
      </w:r>
    </w:p>
    <w:p w:rsidR="002D2CF0" w:rsidRDefault="002D2CF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Emre, topun  nerede?</w:t>
      </w:r>
    </w:p>
    <w:p w:rsidR="002D2CF0" w:rsidRPr="00250174" w:rsidRDefault="002D2CF0" w:rsidP="00250174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250174">
        <w:rPr>
          <w:sz w:val="28"/>
          <w:szCs w:val="28"/>
        </w:rPr>
        <w:t>kalem  almaya gittinmi.</w:t>
      </w:r>
    </w:p>
    <w:p w:rsidR="002D2CF0" w:rsidRDefault="002D2CF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…………………………………………………………………………………………..</w:t>
      </w:r>
    </w:p>
    <w:p w:rsidR="002D2CF0" w:rsidRPr="00250174" w:rsidRDefault="002D2CF0" w:rsidP="00250174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250174">
        <w:rPr>
          <w:sz w:val="28"/>
          <w:szCs w:val="28"/>
        </w:rPr>
        <w:t>atatürk  istanbulda öldü?</w:t>
      </w:r>
    </w:p>
    <w:p w:rsidR="002D2CF0" w:rsidRDefault="002D2CF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……………………………………………………………………………………………….</w:t>
      </w:r>
    </w:p>
    <w:p w:rsidR="002D2CF0" w:rsidRPr="00250174" w:rsidRDefault="002D2CF0" w:rsidP="00250174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250174">
        <w:rPr>
          <w:sz w:val="28"/>
          <w:szCs w:val="28"/>
        </w:rPr>
        <w:t>ne zaman geldin. dün geldim?</w:t>
      </w:r>
    </w:p>
    <w:p w:rsidR="002D2CF0" w:rsidRDefault="002D2CF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…………………………………………………………………………………………………………</w:t>
      </w:r>
    </w:p>
    <w:p w:rsidR="002D2CF0" w:rsidRPr="00250174" w:rsidRDefault="002D2CF0" w:rsidP="00250174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250174">
        <w:rPr>
          <w:sz w:val="28"/>
          <w:szCs w:val="28"/>
        </w:rPr>
        <w:t>yusuf   oniki kitap okudu,</w:t>
      </w:r>
    </w:p>
    <w:p w:rsidR="002D2CF0" w:rsidRDefault="002D2CF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………………………………………………………………………………………………………..</w:t>
      </w:r>
    </w:p>
    <w:p w:rsidR="002D2CF0" w:rsidRPr="00250174" w:rsidRDefault="002D2CF0" w:rsidP="00250174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250174">
        <w:rPr>
          <w:sz w:val="28"/>
          <w:szCs w:val="28"/>
        </w:rPr>
        <w:t>ahmete  zambak  dergimi verdim?</w:t>
      </w:r>
    </w:p>
    <w:p w:rsidR="002D2CF0" w:rsidRDefault="002D2CF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………………………………………………………………………………………………………….</w:t>
      </w:r>
    </w:p>
    <w:p w:rsidR="002D2CF0" w:rsidRPr="00250174" w:rsidRDefault="002D2CF0" w:rsidP="00250174"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250174">
        <w:rPr>
          <w:sz w:val="28"/>
          <w:szCs w:val="28"/>
        </w:rPr>
        <w:t>melisin   kuzusu  kıvırcık çok sevimlidir?</w:t>
      </w:r>
    </w:p>
    <w:p w:rsidR="002D2CF0" w:rsidRDefault="002D2CF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……………………………………………………………………………………………………………….</w:t>
      </w:r>
    </w:p>
    <w:p w:rsidR="002D2CF0" w:rsidRDefault="002D2CF0" w:rsidP="00250174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 dayım  istanbuldan  ankaraya gitti?</w:t>
      </w:r>
    </w:p>
    <w:p w:rsidR="002D2CF0" w:rsidRDefault="002D2CF0" w:rsidP="00250174">
      <w:pPr>
        <w:pStyle w:val="ListParagraph"/>
        <w:ind w:left="765"/>
        <w:rPr>
          <w:sz w:val="28"/>
          <w:szCs w:val="28"/>
        </w:rPr>
      </w:pPr>
      <w:r>
        <w:rPr>
          <w:sz w:val="28"/>
          <w:szCs w:val="28"/>
        </w:rPr>
        <w:t xml:space="preserve">    ……………………………………………………………………………………………………………….</w:t>
      </w:r>
    </w:p>
    <w:p w:rsidR="002D2CF0" w:rsidRDefault="002D2CF0" w:rsidP="00D94885">
      <w:pPr>
        <w:pStyle w:val="ListParagraph"/>
        <w:ind w:left="765"/>
        <w:rPr>
          <w:sz w:val="28"/>
          <w:szCs w:val="28"/>
        </w:rPr>
      </w:pPr>
    </w:p>
    <w:p w:rsidR="002D2CF0" w:rsidRDefault="002D2CF0" w:rsidP="00250174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 kenan  birinci dönem  onsekiz kitap okudu,</w:t>
      </w:r>
    </w:p>
    <w:p w:rsidR="002D2CF0" w:rsidRDefault="002D2CF0" w:rsidP="00D94885">
      <w:pPr>
        <w:pStyle w:val="ListParagraph"/>
        <w:ind w:left="765"/>
        <w:rPr>
          <w:sz w:val="28"/>
          <w:szCs w:val="28"/>
        </w:rPr>
      </w:pPr>
      <w:r>
        <w:rPr>
          <w:sz w:val="28"/>
          <w:szCs w:val="28"/>
        </w:rPr>
        <w:t xml:space="preserve">   …………………………………………………………………………………………………………………..</w:t>
      </w:r>
    </w:p>
    <w:p w:rsidR="002D2CF0" w:rsidRDefault="002D2CF0" w:rsidP="00D94885">
      <w:pPr>
        <w:pStyle w:val="ListParagraph"/>
        <w:ind w:left="765"/>
        <w:rPr>
          <w:sz w:val="28"/>
          <w:szCs w:val="28"/>
        </w:rPr>
      </w:pPr>
    </w:p>
    <w:p w:rsidR="002D2CF0" w:rsidRDefault="002D2CF0" w:rsidP="00D94885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nuran   yarışmada  3  oldu?</w:t>
      </w:r>
    </w:p>
    <w:p w:rsidR="002D2CF0" w:rsidRDefault="002D2CF0" w:rsidP="00D94885">
      <w:pPr>
        <w:pStyle w:val="ListParagraph"/>
        <w:ind w:left="765"/>
        <w:rPr>
          <w:sz w:val="28"/>
          <w:szCs w:val="28"/>
        </w:rPr>
      </w:pPr>
      <w:r>
        <w:rPr>
          <w:sz w:val="28"/>
          <w:szCs w:val="28"/>
        </w:rPr>
        <w:t>………………………………………………………………………………………………..</w:t>
      </w:r>
    </w:p>
    <w:p w:rsidR="002D2CF0" w:rsidRDefault="002D2CF0" w:rsidP="00D94885">
      <w:pPr>
        <w:pStyle w:val="ListParagraph"/>
        <w:ind w:left="765"/>
        <w:rPr>
          <w:sz w:val="28"/>
          <w:szCs w:val="28"/>
        </w:rPr>
      </w:pPr>
    </w:p>
    <w:p w:rsidR="002D2CF0" w:rsidRDefault="002D2CF0" w:rsidP="00D94885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özel  sevgi başarır  ilköğretim  okulu 1 sınıfına  gidiyorum,</w:t>
      </w:r>
    </w:p>
    <w:p w:rsidR="002D2CF0" w:rsidRPr="0073458E" w:rsidRDefault="002D2CF0" w:rsidP="0073458E">
      <w:pPr>
        <w:rPr>
          <w:sz w:val="28"/>
          <w:szCs w:val="28"/>
        </w:rPr>
      </w:pPr>
      <w:r w:rsidRPr="0073458E">
        <w:rPr>
          <w:sz w:val="28"/>
          <w:szCs w:val="28"/>
        </w:rPr>
        <w:t>……………………………………………………………………………………………………………………………</w:t>
      </w:r>
    </w:p>
    <w:p w:rsidR="002D2CF0" w:rsidRDefault="002D2CF0" w:rsidP="003F65DA">
      <w:pPr>
        <w:rPr>
          <w:sz w:val="16"/>
          <w:szCs w:val="16"/>
        </w:rPr>
      </w:pPr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6" type="#_x0000_t96" style="position:absolute;margin-left:-.15pt;margin-top:4pt;width:1in;height:71.25pt;z-index:251656704"/>
        </w:pict>
      </w:r>
      <w:r>
        <w:rPr>
          <w:sz w:val="28"/>
          <w:szCs w:val="28"/>
        </w:rPr>
        <w:t xml:space="preserve">                                       </w: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15pt;margin-top:32.45pt;width:21.15pt;height:24.25pt;z-index:251658752;mso-wrap-style:none;mso-position-horizontal-relative:text;mso-position-vertical-relative:text" fillcolor="#ff9" stroked="f">
            <v:textbox>
              <w:txbxContent>
                <w:p w:rsidR="002D2CF0" w:rsidRDefault="002D2CF0" w:rsidP="003F65DA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  <w10:wrap type="square"/>
          </v:shape>
        </w:pict>
      </w:r>
      <w:hyperlink r:id="rId7" w:history="1">
        <w:r>
          <w:rPr>
            <w:rStyle w:val="Hyperlink"/>
            <w:sz w:val="16"/>
            <w:szCs w:val="16"/>
          </w:rPr>
          <w:t>www.sorubak.com</w:t>
        </w:r>
      </w:hyperlink>
      <w:r>
        <w:rPr>
          <w:sz w:val="16"/>
          <w:szCs w:val="16"/>
        </w:rPr>
        <w:t xml:space="preserve"> </w:t>
      </w:r>
    </w:p>
    <w:p w:rsidR="002D2CF0" w:rsidRDefault="002D2CF0">
      <w:pPr>
        <w:rPr>
          <w:sz w:val="28"/>
          <w:szCs w:val="28"/>
        </w:rPr>
      </w:pPr>
    </w:p>
    <w:p w:rsidR="002D2CF0" w:rsidRDefault="002D2CF0" w:rsidP="003F65DA">
      <w:pPr>
        <w:rPr>
          <w:sz w:val="16"/>
          <w:szCs w:val="16"/>
        </w:rPr>
      </w:pPr>
      <w:r>
        <w:rPr>
          <w:noProof/>
          <w:lang w:eastAsia="tr-TR"/>
        </w:rPr>
        <w:pict>
          <v:shape id="_x0000_s1028" type="#_x0000_t202" style="position:absolute;margin-left:315pt;margin-top:32.45pt;width:21.15pt;height:24.25pt;z-index:251657728;mso-wrap-style:none" fillcolor="#ff9" stroked="f">
            <v:textbox>
              <w:txbxContent>
                <w:p w:rsidR="002D2CF0" w:rsidRDefault="002D2CF0" w:rsidP="003F65DA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  <w10:wrap type="square"/>
          </v:shape>
        </w:pict>
      </w:r>
      <w:hyperlink r:id="rId8" w:history="1">
        <w:r>
          <w:rPr>
            <w:rStyle w:val="Hyperlink"/>
            <w:sz w:val="16"/>
            <w:szCs w:val="16"/>
          </w:rPr>
          <w:t>www.sorubak.com</w:t>
        </w:r>
      </w:hyperlink>
      <w:r>
        <w:rPr>
          <w:sz w:val="16"/>
          <w:szCs w:val="16"/>
        </w:rPr>
        <w:t xml:space="preserve"> </w:t>
      </w:r>
    </w:p>
    <w:p w:rsidR="002D2CF0" w:rsidRDefault="002D2CF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</w:p>
    <w:p w:rsidR="002D2CF0" w:rsidRDefault="002D2CF0">
      <w:pPr>
        <w:rPr>
          <w:sz w:val="28"/>
          <w:szCs w:val="28"/>
        </w:rPr>
      </w:pPr>
    </w:p>
    <w:p w:rsidR="002D2CF0" w:rsidRDefault="002D2CF0">
      <w:pPr>
        <w:rPr>
          <w:sz w:val="28"/>
          <w:szCs w:val="28"/>
        </w:rPr>
      </w:pPr>
    </w:p>
    <w:p w:rsidR="002D2CF0" w:rsidRPr="00644BD1" w:rsidRDefault="002D2CF0">
      <w:pPr>
        <w:rPr>
          <w:sz w:val="28"/>
          <w:szCs w:val="28"/>
        </w:rPr>
      </w:pPr>
    </w:p>
    <w:sectPr w:rsidR="002D2CF0" w:rsidRPr="00644BD1" w:rsidSect="0073458E">
      <w:headerReference w:type="default" r:id="rId9"/>
      <w:pgSz w:w="11906" w:h="16838"/>
      <w:pgMar w:top="426" w:right="707" w:bottom="28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2CF0" w:rsidRDefault="002D2CF0" w:rsidP="00644BD1">
      <w:pPr>
        <w:spacing w:after="0" w:line="240" w:lineRule="auto"/>
      </w:pPr>
      <w:r>
        <w:separator/>
      </w:r>
    </w:p>
  </w:endnote>
  <w:endnote w:type="continuationSeparator" w:id="0">
    <w:p w:rsidR="002D2CF0" w:rsidRDefault="002D2CF0" w:rsidP="00644B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2CF0" w:rsidRDefault="002D2CF0" w:rsidP="00644BD1">
      <w:pPr>
        <w:spacing w:after="0" w:line="240" w:lineRule="auto"/>
      </w:pPr>
      <w:r>
        <w:separator/>
      </w:r>
    </w:p>
  </w:footnote>
  <w:footnote w:type="continuationSeparator" w:id="0">
    <w:p w:rsidR="002D2CF0" w:rsidRDefault="002D2CF0" w:rsidP="00644B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2CF0" w:rsidRDefault="002D2CF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B1BE7"/>
    <w:multiLevelType w:val="hybridMultilevel"/>
    <w:tmpl w:val="FD96F1CE"/>
    <w:lvl w:ilvl="0" w:tplc="041F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>
    <w:nsid w:val="39E00AAC"/>
    <w:multiLevelType w:val="hybridMultilevel"/>
    <w:tmpl w:val="257E9D6A"/>
    <w:lvl w:ilvl="0" w:tplc="041F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2">
    <w:nsid w:val="3DF77FBE"/>
    <w:multiLevelType w:val="hybridMultilevel"/>
    <w:tmpl w:val="E216FD94"/>
    <w:lvl w:ilvl="0" w:tplc="041F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3">
    <w:nsid w:val="69066002"/>
    <w:multiLevelType w:val="hybridMultilevel"/>
    <w:tmpl w:val="FA4E0FDE"/>
    <w:lvl w:ilvl="0" w:tplc="041F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4BD1"/>
    <w:rsid w:val="00201746"/>
    <w:rsid w:val="00250174"/>
    <w:rsid w:val="002D2CF0"/>
    <w:rsid w:val="003053DC"/>
    <w:rsid w:val="003F65DA"/>
    <w:rsid w:val="00534602"/>
    <w:rsid w:val="005B717A"/>
    <w:rsid w:val="00644BD1"/>
    <w:rsid w:val="00652FC7"/>
    <w:rsid w:val="0073458E"/>
    <w:rsid w:val="008B20D2"/>
    <w:rsid w:val="00D4529A"/>
    <w:rsid w:val="00D94885"/>
    <w:rsid w:val="00ED36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717A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44B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44BD1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644B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44BD1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644B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44BD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250174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3F65D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1535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5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81</TotalTime>
  <Pages>3</Pages>
  <Words>392</Words>
  <Characters>2240</Characters>
  <Application>Microsoft Office Outlook</Application>
  <DocSecurity>0</DocSecurity>
  <Lines>0</Lines>
  <Paragraphs>0</Paragraphs>
  <ScaleCrop>false</ScaleCrop>
  <Company>HP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yonder</dc:creator>
  <cp:keywords/>
  <dc:description/>
  <cp:lastModifiedBy>EDANUR HANIM</cp:lastModifiedBy>
  <cp:revision>3</cp:revision>
  <cp:lastPrinted>2010-02-02T09:21:00Z</cp:lastPrinted>
  <dcterms:created xsi:type="dcterms:W3CDTF">2010-02-02T08:08:00Z</dcterms:created>
  <dcterms:modified xsi:type="dcterms:W3CDTF">2011-09-24T16:16:00Z</dcterms:modified>
</cp:coreProperties>
</file>