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787" w:rsidRPr="00F343B6" w:rsidRDefault="007C1787" w:rsidP="009A4261">
      <w:pPr>
        <w:rPr>
          <w:i/>
          <w:iCs/>
          <w:color w:val="FFFFFF"/>
          <w:sz w:val="18"/>
          <w:szCs w:val="1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-45pt;margin-top:-21pt;width:10in;height:516pt;z-index:-251657728;visibility:visible" wrapcoords="-24 0 -24 21564 21600 21564 21600 0 -24 0">
            <v:imagedata r:id="rId4" o:title=""/>
            <w10:wrap type="tight"/>
          </v:shape>
        </w:pict>
      </w:r>
    </w:p>
    <w:p w:rsidR="007C1787" w:rsidRDefault="007C1787"/>
    <w:p w:rsidR="007C1787" w:rsidRDefault="007C1787"/>
    <w:p w:rsidR="007C1787" w:rsidRDefault="007C1787" w:rsidP="002466DF">
      <w:pPr>
        <w:pStyle w:val="Heading1"/>
        <w:jc w:val="center"/>
        <w:rPr>
          <w:rFonts w:cs="Times New Roman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585pt;margin-top:115.5pt;width:495pt;height:189pt;z-index:251656704" strokecolor="white">
            <v:textbox style="mso-next-textbox:#_x0000_s1027">
              <w:txbxContent>
                <w:p w:rsidR="007C1787" w:rsidRPr="00725148" w:rsidRDefault="007C1787" w:rsidP="00C65D69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32"/>
                      <w:szCs w:val="32"/>
                    </w:rPr>
                  </w:pPr>
                  <w:r w:rsidRPr="00725148">
                    <w:rPr>
                      <w:rFonts w:ascii="Comic Sans MS" w:hAnsi="Comic Sans MS" w:cs="Comic Sans MS"/>
                      <w:sz w:val="32"/>
                      <w:szCs w:val="32"/>
                    </w:rPr>
                    <w:t>S</w:t>
                  </w:r>
                  <w:r w:rsidRPr="00725148">
                    <w:rPr>
                      <w:rFonts w:ascii="Comic Sans MS" w:hAnsi="Comic Sans MS" w:cs="Comic Sans MS"/>
                      <w:b/>
                      <w:bCs/>
                      <w:sz w:val="32"/>
                      <w:szCs w:val="32"/>
                    </w:rPr>
                    <w:t>ınıf: 1-H</w:t>
                  </w:r>
                </w:p>
                <w:p w:rsidR="007C1787" w:rsidRPr="00725148" w:rsidRDefault="007C1787" w:rsidP="00D162D1">
                  <w:pPr>
                    <w:ind w:firstLine="708"/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32"/>
                      <w:szCs w:val="32"/>
                    </w:rPr>
                  </w:pPr>
                  <w:r w:rsidRPr="00725148"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Okuma bayramımızda mutluluğumuza ve heyecanımıza sizinde ortak olmanızı istiyoruz…       </w:t>
                  </w:r>
                </w:p>
                <w:p w:rsidR="007C1787" w:rsidRDefault="007C1787" w:rsidP="00D162D1">
                  <w:pPr>
                    <w:ind w:firstLine="708"/>
                    <w:rPr>
                      <w:rFonts w:ascii="Comic Sans MS" w:hAnsi="Comic Sans MS" w:cs="Comic Sans MS"/>
                      <w:i/>
                      <w:iCs/>
                      <w:sz w:val="32"/>
                      <w:szCs w:val="32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 xml:space="preserve">                                   </w:t>
                  </w:r>
                  <w:r w:rsidRPr="00725148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Sınıf Öğretmeni: Emine TASALI</w:t>
                  </w:r>
                  <w:r w:rsidRPr="00D162D1">
                    <w:rPr>
                      <w:rFonts w:ascii="Comic Sans MS" w:hAnsi="Comic Sans MS" w:cs="Comic Sans MS"/>
                      <w:i/>
                      <w:iCs/>
                      <w:sz w:val="32"/>
                      <w:szCs w:val="32"/>
                    </w:rPr>
                    <w:t xml:space="preserve">   </w:t>
                  </w:r>
                </w:p>
                <w:p w:rsidR="007C1787" w:rsidRDefault="007C1787" w:rsidP="00D162D1">
                  <w:pPr>
                    <w:ind w:firstLine="708"/>
                    <w:rPr>
                      <w:rFonts w:ascii="Comic Sans MS" w:hAnsi="Comic Sans MS" w:cs="Comic Sans MS"/>
                      <w:i/>
                      <w:iCs/>
                      <w:sz w:val="32"/>
                      <w:szCs w:val="32"/>
                    </w:rPr>
                  </w:pPr>
                  <w:r w:rsidRPr="00D162D1">
                    <w:rPr>
                      <w:rFonts w:ascii="Comic Sans MS" w:hAnsi="Comic Sans MS" w:cs="Comic Sans MS"/>
                      <w:i/>
                      <w:iCs/>
                      <w:sz w:val="32"/>
                      <w:szCs w:val="32"/>
                    </w:rPr>
                    <w:t xml:space="preserve">  </w:t>
                  </w:r>
                </w:p>
                <w:p w:rsidR="007C1787" w:rsidRPr="00725148" w:rsidRDefault="007C1787" w:rsidP="00D162D1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725148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 xml:space="preserve">Yer: Yenibosna Bilgi Evi  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 xml:space="preserve">                      </w:t>
                  </w:r>
                  <w:r w:rsidRPr="00725148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 xml:space="preserve">Tarih: 08/06/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 xml:space="preserve">2011    </w:t>
                  </w:r>
                  <w:r w:rsidRPr="00725148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Saat: 19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:00</w:t>
                  </w:r>
                  <w:r w:rsidRPr="00725148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                  </w:t>
                  </w:r>
                  <w:r w:rsidRPr="00725148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 xml:space="preserve">                                       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 xml:space="preserve">         </w:t>
                  </w:r>
                  <w:r w:rsidRPr="00725148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 xml:space="preserve">                             </w:t>
                  </w:r>
                </w:p>
                <w:p w:rsidR="007C1787" w:rsidRDefault="007C1787"/>
                <w:p w:rsidR="007C1787" w:rsidRDefault="007C1787"/>
                <w:p w:rsidR="007C1787" w:rsidRDefault="007C1787"/>
                <w:p w:rsidR="007C1787" w:rsidRDefault="007C1787"/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-540pt;margin-top:52.5pt;width:396pt;height:63pt;z-index:251657728">
            <v:shadow on="t" opacity=".5" offset="6pt,6pt"/>
            <v:textbox style="mso-next-textbox:#_x0000_s1028">
              <w:txbxContent>
                <w:p w:rsidR="007C1787" w:rsidRPr="00C65D69" w:rsidRDefault="007C1787" w:rsidP="00C65D69">
                  <w:r w:rsidRPr="00BE4CD3">
                    <w:pict>
                      <v:shapetype id="_x0000_t175" coordsize="21600,21600" o:spt="175" adj="3086" path="m,qy10800@0,21600,m0@1qy10800,21600,21600@1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@0;0,@2;10800,21600;21600,@2" o:connectangles="270,180,90,0"/>
                        <v:textpath on="t" fitshape="t"/>
                        <v:handles>
                          <v:h position="center,#0" yrange="0,7200"/>
                        </v:handles>
                        <o:lock v:ext="edit" text="t" shapetype="t"/>
                      </v:shapetype>
                      <v:shape id="_x0000_i1026" type="#_x0000_t175" style="width:355.5pt;height:45.75pt" adj="7200,10800" fillcolor="black">
                        <v:shadow color="#868686"/>
                        <v:textpath style="font-family:&quot;Times New Roman&quot;;v-text-kern:t" trim="t" fitpath="t" string="okumayı yazmayı öğrendik,&#10;şimdi sıra adam olmakta ..."/>
                      </v:shape>
                    </w:pict>
                  </w:r>
                </w:p>
              </w:txbxContent>
            </v:textbox>
          </v:shape>
        </w:pict>
      </w:r>
    </w:p>
    <w:sectPr w:rsidR="007C1787" w:rsidSect="00BB315D">
      <w:pgSz w:w="16838" w:h="11906" w:orient="landscape"/>
      <w:pgMar w:top="1411" w:right="1411" w:bottom="1411" w:left="1411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1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5D69"/>
    <w:rsid w:val="00025B91"/>
    <w:rsid w:val="00124407"/>
    <w:rsid w:val="00146E02"/>
    <w:rsid w:val="002466DF"/>
    <w:rsid w:val="002941BE"/>
    <w:rsid w:val="004126AA"/>
    <w:rsid w:val="00471768"/>
    <w:rsid w:val="00625F76"/>
    <w:rsid w:val="006B0EA5"/>
    <w:rsid w:val="006D1DBD"/>
    <w:rsid w:val="00725148"/>
    <w:rsid w:val="007C1787"/>
    <w:rsid w:val="007C6950"/>
    <w:rsid w:val="00977038"/>
    <w:rsid w:val="009A4261"/>
    <w:rsid w:val="009A68B5"/>
    <w:rsid w:val="00AC6818"/>
    <w:rsid w:val="00BB315D"/>
    <w:rsid w:val="00BE4CD3"/>
    <w:rsid w:val="00C65D69"/>
    <w:rsid w:val="00D162D1"/>
    <w:rsid w:val="00D3393D"/>
    <w:rsid w:val="00DF3AC3"/>
    <w:rsid w:val="00E13070"/>
    <w:rsid w:val="00F343B6"/>
    <w:rsid w:val="00F42584"/>
    <w:rsid w:val="00FA2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AC3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5D6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65D69"/>
    <w:rPr>
      <w:rFonts w:ascii="Cambria" w:hAnsi="Cambria" w:cs="Cambria"/>
      <w:b/>
      <w:bCs/>
      <w:color w:val="365F9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C65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5D6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9A42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A42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A42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A42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A42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</Words>
  <Characters>6</Characters>
  <Application>Microsoft Office Outlook</Application>
  <DocSecurity>0</DocSecurity>
  <Lines>0</Lines>
  <Paragraphs>0</Paragraphs>
  <ScaleCrop>false</ScaleCrop>
  <Company>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PC</cp:lastModifiedBy>
  <cp:revision>2</cp:revision>
  <cp:lastPrinted>2011-06-01T11:39:00Z</cp:lastPrinted>
  <dcterms:created xsi:type="dcterms:W3CDTF">2011-06-01T11:40:00Z</dcterms:created>
  <dcterms:modified xsi:type="dcterms:W3CDTF">2011-06-01T11:40:00Z</dcterms:modified>
</cp:coreProperties>
</file>