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dashDotStroked" w:sz="24" w:space="0" w:color="FF6600"/>
          <w:left w:val="dashDotStroked" w:sz="24" w:space="0" w:color="FF6600"/>
          <w:bottom w:val="dashDotStroked" w:sz="24" w:space="0" w:color="FF6600"/>
          <w:right w:val="dashDotStroked" w:sz="24" w:space="0" w:color="FF6600"/>
          <w:insideH w:val="dashDotStroked" w:sz="24" w:space="0" w:color="FF6600"/>
          <w:insideV w:val="dashDotStroked" w:sz="24" w:space="0" w:color="FF6600"/>
        </w:tblBorders>
        <w:tblLook w:val="01E0"/>
      </w:tblPr>
      <w:tblGrid>
        <w:gridCol w:w="2088"/>
        <w:gridCol w:w="5580"/>
        <w:gridCol w:w="2192"/>
      </w:tblGrid>
      <w:tr w:rsidR="00B52AB8" w:rsidTr="00846E6F">
        <w:tc>
          <w:tcPr>
            <w:tcW w:w="2088" w:type="dxa"/>
          </w:tcPr>
          <w:p w:rsidR="00B52AB8" w:rsidRPr="00846E6F" w:rsidRDefault="00B52AB8">
            <w:pPr>
              <w:rPr>
                <w:b/>
              </w:rPr>
            </w:pPr>
            <w:r w:rsidRPr="00846E6F">
              <w:rPr>
                <w:b/>
              </w:rPr>
              <w:t>Adı:</w:t>
            </w:r>
          </w:p>
          <w:p w:rsidR="00B52AB8" w:rsidRPr="00846E6F" w:rsidRDefault="00B52AB8">
            <w:pPr>
              <w:rPr>
                <w:b/>
              </w:rPr>
            </w:pPr>
            <w:r w:rsidRPr="00846E6F">
              <w:rPr>
                <w:b/>
              </w:rPr>
              <w:t>Soyadı:</w:t>
            </w:r>
          </w:p>
          <w:p w:rsidR="00B52AB8" w:rsidRPr="00846E6F" w:rsidRDefault="00B52AB8">
            <w:pPr>
              <w:rPr>
                <w:b/>
              </w:rPr>
            </w:pPr>
            <w:r w:rsidRPr="00846E6F">
              <w:rPr>
                <w:b/>
              </w:rPr>
              <w:t>Sınıfı:</w:t>
            </w:r>
          </w:p>
          <w:p w:rsidR="00B52AB8" w:rsidRDefault="00B52AB8">
            <w:r>
              <w:rPr>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6" type="#_x0000_t106" style="position:absolute;margin-left:485.25pt;margin-top:.65pt;width:51.15pt;height:71.95pt;z-index:251659776" adj="-13872,26884" fillcolor="#4f81bd" strokecolor="#f2f2f2" strokeweight="3pt">
                  <v:shadow on="t" type="perspective" color="#243f60" opacity=".5" offset="1pt" offset2="-1pt"/>
                  <v:textbox style="mso-next-textbox:#_x0000_s1026">
                    <w:txbxContent>
                      <w:p w:rsidR="00B52AB8" w:rsidRDefault="00B52AB8" w:rsidP="00C56F30">
                        <w:pPr>
                          <w:jc w:val="center"/>
                          <w:rPr>
                            <w:b/>
                          </w:rPr>
                        </w:pPr>
                        <w:r>
                          <w:rPr>
                            <w:b/>
                          </w:rPr>
                          <w:t>10</w:t>
                        </w:r>
                      </w:p>
                      <w:p w:rsidR="00B52AB8" w:rsidRPr="00C71B3C" w:rsidRDefault="00B52AB8" w:rsidP="00C56F30">
                        <w:pPr>
                          <w:jc w:val="center"/>
                          <w:rPr>
                            <w:b/>
                          </w:rPr>
                        </w:pPr>
                        <w:r>
                          <w:rPr>
                            <w:b/>
                          </w:rPr>
                          <w:t>puan</w:t>
                        </w:r>
                      </w:p>
                    </w:txbxContent>
                  </v:textbox>
                </v:shape>
              </w:pict>
            </w:r>
            <w:r w:rsidRPr="00846E6F">
              <w:rPr>
                <w:b/>
              </w:rPr>
              <w:t>No:</w:t>
            </w:r>
          </w:p>
        </w:tc>
        <w:tc>
          <w:tcPr>
            <w:tcW w:w="5580" w:type="dxa"/>
            <w:shd w:val="clear" w:color="auto" w:fill="FFFF99"/>
          </w:tcPr>
          <w:p w:rsidR="00B52AB8" w:rsidRPr="00846E6F" w:rsidRDefault="00B52AB8" w:rsidP="00846E6F">
            <w:pPr>
              <w:jc w:val="center"/>
              <w:rPr>
                <w:b/>
              </w:rPr>
            </w:pPr>
            <w:r>
              <w:rPr>
                <w:b/>
              </w:rPr>
              <w:t>2010-2011</w:t>
            </w:r>
            <w:r w:rsidRPr="00846E6F">
              <w:rPr>
                <w:b/>
              </w:rPr>
              <w:t xml:space="preserve"> Eğitim Öğretim Yılı</w:t>
            </w:r>
          </w:p>
          <w:p w:rsidR="00B52AB8" w:rsidRPr="00846E6F" w:rsidRDefault="00B52AB8" w:rsidP="00846E6F">
            <w:pPr>
              <w:jc w:val="center"/>
              <w:rPr>
                <w:b/>
              </w:rPr>
            </w:pPr>
            <w:r w:rsidRPr="00846E6F">
              <w:rPr>
                <w:b/>
              </w:rPr>
              <w:t>Mehmet Akif Ersoy İlköğretim Okulu</w:t>
            </w:r>
          </w:p>
          <w:p w:rsidR="00B52AB8" w:rsidRPr="00846E6F" w:rsidRDefault="00B52AB8" w:rsidP="00846E6F">
            <w:pPr>
              <w:jc w:val="center"/>
              <w:rPr>
                <w:b/>
              </w:rPr>
            </w:pPr>
            <w:r w:rsidRPr="00846E6F">
              <w:rPr>
                <w:b/>
              </w:rPr>
              <w:t>Din Kültürü ve Ahlak Bilgisi Dersi</w:t>
            </w:r>
          </w:p>
          <w:p w:rsidR="00B52AB8" w:rsidRDefault="00B52AB8" w:rsidP="00507776">
            <w:pPr>
              <w:jc w:val="center"/>
            </w:pPr>
            <w:r>
              <w:rPr>
                <w:b/>
              </w:rPr>
              <w:t>6/C</w:t>
            </w:r>
            <w:r w:rsidRPr="00846E6F">
              <w:rPr>
                <w:b/>
              </w:rPr>
              <w:t xml:space="preserve"> Sınıfı II. Dönem II.Yazılı Sorularıdır</w:t>
            </w:r>
          </w:p>
        </w:tc>
        <w:tc>
          <w:tcPr>
            <w:tcW w:w="2192" w:type="dxa"/>
          </w:tcPr>
          <w:p w:rsidR="00B52AB8" w:rsidRDefault="00B52AB8" w:rsidP="00846E6F">
            <w:pPr>
              <w:jc w:val="center"/>
            </w:pPr>
            <w:r>
              <w:t>24-28/05/2011</w:t>
            </w:r>
          </w:p>
        </w:tc>
      </w:tr>
    </w:tbl>
    <w:p w:rsidR="00B52AB8" w:rsidRDefault="00B52AB8">
      <w:r>
        <w:rPr>
          <w:noProof/>
        </w:rPr>
        <w:pict>
          <v:shape id="_x0000_s1027" type="#_x0000_t106" style="position:absolute;margin-left:-22.7pt;margin-top:1.8pt;width:1in;height:108pt;z-index:251647488;mso-position-horizontal-relative:text;mso-position-vertical-relative:text" adj="24750,18810" fillcolor="#4f81bd" strokecolor="#f2f2f2" strokeweight="3pt">
            <v:shadow on="t" type="perspective" color="#243f60" opacity=".5" offset="1pt" offset2="-1pt"/>
            <v:textbox style="mso-next-textbox:#_x0000_s1027">
              <w:txbxContent>
                <w:p w:rsidR="00B52AB8" w:rsidRPr="00C71B3C" w:rsidRDefault="00B52AB8">
                  <w:pPr>
                    <w:rPr>
                      <w:b/>
                    </w:rPr>
                  </w:pPr>
                  <w:r w:rsidRPr="00C71B3C">
                    <w:rPr>
                      <w:b/>
                    </w:rPr>
                    <w:t>Boşluk doldurmaca</w:t>
                  </w:r>
                </w:p>
              </w:txbxContent>
            </v:textbox>
          </v:shape>
        </w:pict>
      </w:r>
      <w:r>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8" type="#_x0000_t176" style="position:absolute;margin-left:54.15pt;margin-top:1.8pt;width:440.85pt;height:36.75pt;z-index:251648512;mso-position-horizontal-relative:text;mso-position-vertical-relative:text" fillcolor="#f9c" strokecolor="#ff9">
            <v:textbox style="mso-next-textbox:#_x0000_s1028">
              <w:txbxContent>
                <w:p w:rsidR="00B52AB8" w:rsidRDefault="00B52AB8">
                  <w:r w:rsidRPr="00866DB3">
                    <w:rPr>
                      <w:b/>
                    </w:rPr>
                    <w:t>A)</w:t>
                  </w:r>
                  <w:r>
                    <w:t xml:space="preserve">Aşağıdaki boşlukları verilen kelimelerden yararlanarak doldurunuz? (Kul hakkı, Karahanlılar, Ebu Bekir, İmam-ı Azam, Küçük görmek,) </w:t>
                  </w:r>
                </w:p>
              </w:txbxContent>
            </v:textbox>
          </v:shape>
        </w:pict>
      </w:r>
    </w:p>
    <w:p w:rsidR="00B52AB8" w:rsidRPr="00C00FAD" w:rsidRDefault="00B52AB8" w:rsidP="00C00FAD"/>
    <w:p w:rsidR="00B52AB8" w:rsidRDefault="00B52AB8" w:rsidP="00C00FAD"/>
    <w:tbl>
      <w:tblPr>
        <w:tblpPr w:leftFromText="141" w:rightFromText="141" w:vertAnchor="text" w:horzAnchor="margin" w:tblpXSpec="right" w:tblpY="-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91"/>
      </w:tblGrid>
      <w:tr w:rsidR="00B52AB8" w:rsidTr="00846E6F">
        <w:tc>
          <w:tcPr>
            <w:tcW w:w="8591" w:type="dxa"/>
          </w:tcPr>
          <w:p w:rsidR="00B52AB8" w:rsidRPr="00846E6F" w:rsidRDefault="00B52AB8" w:rsidP="00846E6F">
            <w:pPr>
              <w:tabs>
                <w:tab w:val="left" w:pos="2010"/>
              </w:tabs>
              <w:rPr>
                <w:rFonts w:ascii="Calibri" w:hAnsi="Calibri"/>
                <w:sz w:val="22"/>
                <w:szCs w:val="22"/>
              </w:rPr>
            </w:pPr>
            <w:r w:rsidRPr="00846E6F">
              <w:rPr>
                <w:rFonts w:ascii="Calibri" w:hAnsi="Calibri"/>
                <w:sz w:val="22"/>
                <w:szCs w:val="22"/>
              </w:rPr>
              <w:t>Ebu Hanife’ye büyük bilgin</w:t>
            </w:r>
            <w:r>
              <w:rPr>
                <w:rFonts w:ascii="Calibri" w:hAnsi="Calibri"/>
                <w:sz w:val="22"/>
                <w:szCs w:val="22"/>
              </w:rPr>
              <w:t>(büyük önder)</w:t>
            </w:r>
            <w:r w:rsidRPr="00846E6F">
              <w:rPr>
                <w:rFonts w:ascii="Calibri" w:hAnsi="Calibri"/>
                <w:sz w:val="22"/>
                <w:szCs w:val="22"/>
              </w:rPr>
              <w:t xml:space="preserve"> anlamına gelen ............................ denir</w:t>
            </w:r>
          </w:p>
        </w:tc>
      </w:tr>
      <w:tr w:rsidR="00B52AB8" w:rsidTr="00846E6F">
        <w:tc>
          <w:tcPr>
            <w:tcW w:w="8591" w:type="dxa"/>
          </w:tcPr>
          <w:p w:rsidR="00B52AB8" w:rsidRPr="00846E6F" w:rsidRDefault="00B52AB8" w:rsidP="00846E6F">
            <w:pPr>
              <w:rPr>
                <w:rFonts w:ascii="Calibri" w:hAnsi="Calibri"/>
                <w:sz w:val="22"/>
                <w:szCs w:val="22"/>
              </w:rPr>
            </w:pPr>
            <w:r w:rsidRPr="00846E6F">
              <w:rPr>
                <w:rFonts w:ascii="Calibri" w:hAnsi="Calibri"/>
                <w:sz w:val="22"/>
                <w:szCs w:val="22"/>
              </w:rPr>
              <w:t>Hz Muhammed Mekke’den Medine’ye hicret ederken yanında yol arkadaşı olarak …………… vardı.</w:t>
            </w:r>
          </w:p>
        </w:tc>
      </w:tr>
      <w:tr w:rsidR="00B52AB8" w:rsidTr="00846E6F">
        <w:tc>
          <w:tcPr>
            <w:tcW w:w="8591" w:type="dxa"/>
          </w:tcPr>
          <w:p w:rsidR="00B52AB8" w:rsidRPr="00846E6F" w:rsidRDefault="00B52AB8" w:rsidP="00846E6F">
            <w:pPr>
              <w:rPr>
                <w:rFonts w:ascii="Calibri" w:hAnsi="Calibri"/>
                <w:sz w:val="22"/>
                <w:szCs w:val="22"/>
              </w:rPr>
            </w:pPr>
            <w:r w:rsidRPr="00846E6F">
              <w:rPr>
                <w:rFonts w:ascii="Calibri" w:hAnsi="Calibri"/>
                <w:sz w:val="22"/>
                <w:szCs w:val="22"/>
              </w:rPr>
              <w:t>Hile yaparak elde edilen her türlü kazanç …………………………………..girer.</w:t>
            </w:r>
          </w:p>
        </w:tc>
      </w:tr>
      <w:tr w:rsidR="00B52AB8" w:rsidTr="00846E6F">
        <w:tc>
          <w:tcPr>
            <w:tcW w:w="8591" w:type="dxa"/>
          </w:tcPr>
          <w:p w:rsidR="00B52AB8" w:rsidRPr="00846E6F" w:rsidRDefault="00B52AB8" w:rsidP="00846E6F">
            <w:pPr>
              <w:rPr>
                <w:rFonts w:ascii="Calibri" w:hAnsi="Calibri"/>
                <w:sz w:val="22"/>
                <w:szCs w:val="22"/>
              </w:rPr>
            </w:pPr>
            <w:r w:rsidRPr="00846E6F">
              <w:rPr>
                <w:rFonts w:ascii="Calibri" w:hAnsi="Calibri"/>
                <w:sz w:val="22"/>
                <w:szCs w:val="22"/>
              </w:rPr>
              <w:t>“Bir kimseye günah olarak Müslüman kardeşini …………………………….yeterlidir.”</w:t>
            </w:r>
          </w:p>
        </w:tc>
      </w:tr>
      <w:tr w:rsidR="00B52AB8" w:rsidTr="00846E6F">
        <w:tc>
          <w:tcPr>
            <w:tcW w:w="8591" w:type="dxa"/>
          </w:tcPr>
          <w:p w:rsidR="00B52AB8" w:rsidRPr="00846E6F" w:rsidRDefault="00B52AB8" w:rsidP="00846E6F">
            <w:pPr>
              <w:rPr>
                <w:rFonts w:ascii="Calibri" w:hAnsi="Calibri"/>
                <w:sz w:val="22"/>
                <w:szCs w:val="22"/>
              </w:rPr>
            </w:pPr>
            <w:r w:rsidRPr="00846E6F">
              <w:rPr>
                <w:rFonts w:ascii="Calibri" w:hAnsi="Calibri"/>
                <w:sz w:val="22"/>
                <w:szCs w:val="22"/>
              </w:rPr>
              <w:t>…………………….İslamiyeti ilk kabul eden Türk devletidir.</w:t>
            </w:r>
          </w:p>
        </w:tc>
      </w:tr>
    </w:tbl>
    <w:p w:rsidR="00B52AB8" w:rsidRPr="00C00FAD" w:rsidRDefault="00B52AB8" w:rsidP="00C00FAD">
      <w:pPr>
        <w:tabs>
          <w:tab w:val="left" w:pos="2010"/>
        </w:tabs>
      </w:pPr>
      <w:r>
        <w:tab/>
      </w:r>
    </w:p>
    <w:p w:rsidR="00B52AB8" w:rsidRDefault="00B52AB8" w:rsidP="00C00FAD">
      <w:pPr>
        <w:tabs>
          <w:tab w:val="left" w:pos="2010"/>
        </w:tabs>
      </w:pPr>
      <w:r>
        <w:t>.v</w:t>
      </w:r>
    </w:p>
    <w:p w:rsidR="00B52AB8" w:rsidRPr="006B75FC" w:rsidRDefault="00B52AB8" w:rsidP="006B75FC"/>
    <w:p w:rsidR="00B52AB8" w:rsidRPr="006B75FC" w:rsidRDefault="00B52AB8" w:rsidP="006B75FC"/>
    <w:p w:rsidR="00B52AB8" w:rsidRPr="006B75FC" w:rsidRDefault="00B52AB8" w:rsidP="006B75FC"/>
    <w:p w:rsidR="00B52AB8" w:rsidRPr="006B75FC" w:rsidRDefault="00B52AB8" w:rsidP="006B75FC">
      <w:r>
        <w:rPr>
          <w:noProof/>
        </w:rPr>
        <w:pict>
          <v:shape id="_x0000_s1029" type="#_x0000_t106" style="position:absolute;margin-left:468pt;margin-top:8.4pt;width:1in;height:71.95pt;z-index:251660800" adj="-3600,26884" fillcolor="#c0504d" strokecolor="#f2f2f2" strokeweight="3pt">
            <v:shadow on="t" type="perspective" color="#622423" opacity=".5" offset="1pt" offset2="-1pt"/>
            <v:textbox style="mso-next-textbox:#_x0000_s1029">
              <w:txbxContent>
                <w:p w:rsidR="00B52AB8" w:rsidRDefault="00B52AB8" w:rsidP="00C56F30">
                  <w:pPr>
                    <w:jc w:val="center"/>
                    <w:rPr>
                      <w:b/>
                    </w:rPr>
                  </w:pPr>
                  <w:r>
                    <w:rPr>
                      <w:b/>
                    </w:rPr>
                    <w:t>12</w:t>
                  </w:r>
                </w:p>
                <w:p w:rsidR="00B52AB8" w:rsidRPr="00C71B3C" w:rsidRDefault="00B52AB8" w:rsidP="00C56F30">
                  <w:pPr>
                    <w:jc w:val="center"/>
                    <w:rPr>
                      <w:b/>
                    </w:rPr>
                  </w:pPr>
                  <w:r>
                    <w:rPr>
                      <w:b/>
                    </w:rPr>
                    <w:t>puan</w:t>
                  </w:r>
                </w:p>
              </w:txbxContent>
            </v:textbox>
          </v:shape>
        </w:pict>
      </w:r>
      <w:r>
        <w:rPr>
          <w:noProof/>
        </w:rPr>
        <w:pict>
          <v:shape id="_x0000_s1030" type="#_x0000_t176" style="position:absolute;margin-left:63pt;margin-top:8.4pt;width:441pt;height:27pt;z-index:251650560" fillcolor="#f9c" strokecolor="#ff9">
            <v:textbox style="mso-next-textbox:#_x0000_s1030">
              <w:txbxContent>
                <w:p w:rsidR="00B52AB8" w:rsidRDefault="00B52AB8" w:rsidP="006B75FC">
                  <w:r w:rsidRPr="00866DB3">
                    <w:rPr>
                      <w:b/>
                    </w:rPr>
                    <w:t>B)</w:t>
                  </w:r>
                  <w:r>
                    <w:t xml:space="preserve">Aşağıda sağ ve sol tarafta verilen kelime ve cümle gruplarını eşleştiriniz? </w:t>
                  </w:r>
                </w:p>
              </w:txbxContent>
            </v:textbox>
          </v:shape>
        </w:pict>
      </w:r>
      <w:r>
        <w:rPr>
          <w:noProof/>
        </w:rPr>
        <w:pict>
          <v:shape id="_x0000_s1031" type="#_x0000_t106" style="position:absolute;margin-left:-17.85pt;margin-top:8.4pt;width:1in;height:99pt;z-index:251649536" adj="24750,18884" fillcolor="#c0504d" strokecolor="#f2f2f2" strokeweight="3pt">
            <v:shadow on="t" type="perspective" color="#622423" opacity=".5" offset="1pt" offset2="-1pt"/>
            <v:textbox style="mso-next-textbox:#_x0000_s1031">
              <w:txbxContent>
                <w:p w:rsidR="00B52AB8" w:rsidRPr="00C71B3C" w:rsidRDefault="00B52AB8" w:rsidP="006B75FC">
                  <w:pPr>
                    <w:rPr>
                      <w:b/>
                    </w:rPr>
                  </w:pPr>
                  <w:r>
                    <w:rPr>
                      <w:b/>
                    </w:rPr>
                    <w:t>Eşleş-tirme-ce</w:t>
                  </w:r>
                </w:p>
              </w:txbxContent>
            </v:textbox>
          </v:shape>
        </w:pict>
      </w:r>
    </w:p>
    <w:p w:rsidR="00B52AB8" w:rsidRPr="006B75FC" w:rsidRDefault="00B52AB8" w:rsidP="006B75FC"/>
    <w:tbl>
      <w:tblPr>
        <w:tblpPr w:leftFromText="141" w:rightFromText="141" w:vertAnchor="text" w:horzAnchor="page" w:tblpX="2593" w:tblpY="1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
        <w:gridCol w:w="1406"/>
      </w:tblGrid>
      <w:tr w:rsidR="00B52AB8" w:rsidRPr="00846E6F" w:rsidTr="00846E6F">
        <w:tc>
          <w:tcPr>
            <w:tcW w:w="336" w:type="dxa"/>
            <w:shd w:val="clear" w:color="auto" w:fill="FFFFFF"/>
          </w:tcPr>
          <w:p w:rsidR="00B52AB8" w:rsidRPr="00846E6F" w:rsidRDefault="00B52AB8" w:rsidP="00846E6F">
            <w:pPr>
              <w:tabs>
                <w:tab w:val="left" w:pos="1590"/>
              </w:tabs>
              <w:rPr>
                <w:rFonts w:ascii="Calibri" w:hAnsi="Calibri"/>
              </w:rPr>
            </w:pPr>
            <w:r w:rsidRPr="00846E6F">
              <w:rPr>
                <w:rFonts w:ascii="Calibri" w:hAnsi="Calibri"/>
              </w:rPr>
              <w:t>1</w:t>
            </w:r>
          </w:p>
        </w:tc>
        <w:tc>
          <w:tcPr>
            <w:tcW w:w="1406" w:type="dxa"/>
            <w:shd w:val="clear" w:color="auto" w:fill="99CCFF"/>
            <w:vAlign w:val="center"/>
          </w:tcPr>
          <w:p w:rsidR="00B52AB8" w:rsidRPr="00846E6F" w:rsidRDefault="00B52AB8" w:rsidP="00846E6F">
            <w:pPr>
              <w:rPr>
                <w:rFonts w:ascii="Calibri" w:hAnsi="Calibri" w:cs="Arial TUR"/>
                <w:b/>
              </w:rPr>
            </w:pPr>
            <w:r w:rsidRPr="00846E6F">
              <w:rPr>
                <w:rFonts w:ascii="Calibri" w:hAnsi="Calibri" w:cs="Arial TUR"/>
                <w:b/>
              </w:rPr>
              <w:t xml:space="preserve">İmrenme </w:t>
            </w:r>
          </w:p>
        </w:tc>
      </w:tr>
      <w:tr w:rsidR="00B52AB8" w:rsidRPr="00846E6F" w:rsidTr="00846E6F">
        <w:tc>
          <w:tcPr>
            <w:tcW w:w="336" w:type="dxa"/>
            <w:shd w:val="clear" w:color="auto" w:fill="FFFFFF"/>
          </w:tcPr>
          <w:p w:rsidR="00B52AB8" w:rsidRPr="00846E6F" w:rsidRDefault="00B52AB8" w:rsidP="00846E6F">
            <w:pPr>
              <w:tabs>
                <w:tab w:val="left" w:pos="1590"/>
              </w:tabs>
              <w:rPr>
                <w:rFonts w:ascii="Calibri" w:hAnsi="Calibri"/>
              </w:rPr>
            </w:pPr>
            <w:r w:rsidRPr="00846E6F">
              <w:rPr>
                <w:rFonts w:ascii="Calibri" w:hAnsi="Calibri"/>
              </w:rPr>
              <w:t>2</w:t>
            </w:r>
          </w:p>
        </w:tc>
        <w:tc>
          <w:tcPr>
            <w:tcW w:w="1406" w:type="dxa"/>
            <w:shd w:val="clear" w:color="auto" w:fill="99CCFF"/>
            <w:vAlign w:val="center"/>
          </w:tcPr>
          <w:p w:rsidR="00B52AB8" w:rsidRPr="00846E6F" w:rsidRDefault="00B52AB8" w:rsidP="00846E6F">
            <w:pPr>
              <w:rPr>
                <w:rFonts w:ascii="Calibri" w:hAnsi="Calibri" w:cs="Arial TUR"/>
                <w:b/>
              </w:rPr>
            </w:pPr>
            <w:r w:rsidRPr="00846E6F">
              <w:rPr>
                <w:rFonts w:ascii="Calibri" w:hAnsi="Calibri" w:cs="Arial TUR"/>
                <w:b/>
              </w:rPr>
              <w:t xml:space="preserve">Gıybet </w:t>
            </w:r>
          </w:p>
        </w:tc>
      </w:tr>
      <w:tr w:rsidR="00B52AB8" w:rsidRPr="00846E6F" w:rsidTr="00846E6F">
        <w:tc>
          <w:tcPr>
            <w:tcW w:w="336" w:type="dxa"/>
            <w:shd w:val="clear" w:color="auto" w:fill="FFFFFF"/>
          </w:tcPr>
          <w:p w:rsidR="00B52AB8" w:rsidRPr="00846E6F" w:rsidRDefault="00B52AB8" w:rsidP="00846E6F">
            <w:pPr>
              <w:tabs>
                <w:tab w:val="left" w:pos="1590"/>
              </w:tabs>
              <w:rPr>
                <w:rFonts w:ascii="Calibri" w:hAnsi="Calibri"/>
              </w:rPr>
            </w:pPr>
            <w:r w:rsidRPr="00846E6F">
              <w:rPr>
                <w:rFonts w:ascii="Calibri" w:hAnsi="Calibri"/>
              </w:rPr>
              <w:t>3</w:t>
            </w:r>
          </w:p>
        </w:tc>
        <w:tc>
          <w:tcPr>
            <w:tcW w:w="1406" w:type="dxa"/>
            <w:shd w:val="clear" w:color="auto" w:fill="99CCFF"/>
            <w:vAlign w:val="center"/>
          </w:tcPr>
          <w:p w:rsidR="00B52AB8" w:rsidRPr="00846E6F" w:rsidRDefault="00B52AB8" w:rsidP="00846E6F">
            <w:pPr>
              <w:rPr>
                <w:rFonts w:ascii="Calibri" w:hAnsi="Calibri" w:cs="Arial TUR"/>
                <w:b/>
              </w:rPr>
            </w:pPr>
            <w:r w:rsidRPr="00846E6F">
              <w:rPr>
                <w:rFonts w:ascii="Calibri" w:hAnsi="Calibri" w:cs="Arial TUR"/>
                <w:b/>
              </w:rPr>
              <w:t xml:space="preserve">Yalan  </w:t>
            </w:r>
          </w:p>
        </w:tc>
      </w:tr>
      <w:tr w:rsidR="00B52AB8" w:rsidRPr="00846E6F" w:rsidTr="00846E6F">
        <w:tc>
          <w:tcPr>
            <w:tcW w:w="336" w:type="dxa"/>
            <w:shd w:val="clear" w:color="auto" w:fill="FFFFFF"/>
          </w:tcPr>
          <w:p w:rsidR="00B52AB8" w:rsidRPr="00846E6F" w:rsidRDefault="00B52AB8" w:rsidP="00846E6F">
            <w:pPr>
              <w:tabs>
                <w:tab w:val="left" w:pos="1590"/>
              </w:tabs>
              <w:rPr>
                <w:rFonts w:ascii="Calibri" w:hAnsi="Calibri"/>
              </w:rPr>
            </w:pPr>
            <w:r w:rsidRPr="00846E6F">
              <w:rPr>
                <w:rFonts w:ascii="Calibri" w:hAnsi="Calibri"/>
              </w:rPr>
              <w:t>4</w:t>
            </w:r>
          </w:p>
        </w:tc>
        <w:tc>
          <w:tcPr>
            <w:tcW w:w="1406" w:type="dxa"/>
            <w:shd w:val="clear" w:color="auto" w:fill="99CCFF"/>
            <w:vAlign w:val="center"/>
          </w:tcPr>
          <w:p w:rsidR="00B52AB8" w:rsidRPr="00846E6F" w:rsidRDefault="00B52AB8" w:rsidP="00846E6F">
            <w:pPr>
              <w:rPr>
                <w:rFonts w:ascii="Calibri" w:hAnsi="Calibri" w:cs="Arial TUR"/>
                <w:b/>
              </w:rPr>
            </w:pPr>
            <w:r w:rsidRPr="00846E6F">
              <w:rPr>
                <w:rFonts w:ascii="Calibri" w:hAnsi="Calibri" w:cs="Arial TUR"/>
                <w:b/>
              </w:rPr>
              <w:t xml:space="preserve">Ebva </w:t>
            </w:r>
          </w:p>
        </w:tc>
      </w:tr>
      <w:tr w:rsidR="00B52AB8" w:rsidRPr="00846E6F" w:rsidTr="00846E6F">
        <w:tc>
          <w:tcPr>
            <w:tcW w:w="336" w:type="dxa"/>
            <w:shd w:val="clear" w:color="auto" w:fill="FFFFFF"/>
          </w:tcPr>
          <w:p w:rsidR="00B52AB8" w:rsidRPr="00846E6F" w:rsidRDefault="00B52AB8" w:rsidP="00846E6F">
            <w:pPr>
              <w:tabs>
                <w:tab w:val="left" w:pos="1590"/>
              </w:tabs>
              <w:rPr>
                <w:rFonts w:ascii="Calibri" w:hAnsi="Calibri"/>
              </w:rPr>
            </w:pPr>
            <w:r w:rsidRPr="00846E6F">
              <w:rPr>
                <w:rFonts w:ascii="Calibri" w:hAnsi="Calibri"/>
              </w:rPr>
              <w:t>5</w:t>
            </w:r>
          </w:p>
        </w:tc>
        <w:tc>
          <w:tcPr>
            <w:tcW w:w="1406" w:type="dxa"/>
            <w:shd w:val="clear" w:color="auto" w:fill="99CCFF"/>
            <w:vAlign w:val="center"/>
          </w:tcPr>
          <w:p w:rsidR="00B52AB8" w:rsidRPr="00846E6F" w:rsidRDefault="00B52AB8" w:rsidP="00846E6F">
            <w:pPr>
              <w:rPr>
                <w:rFonts w:ascii="Calibri" w:hAnsi="Calibri" w:cs="Arial TUR"/>
                <w:b/>
              </w:rPr>
            </w:pPr>
            <w:r w:rsidRPr="00846E6F">
              <w:rPr>
                <w:rFonts w:ascii="Calibri" w:hAnsi="Calibri" w:cs="Arial TUR"/>
                <w:b/>
              </w:rPr>
              <w:t xml:space="preserve">Hicret  </w:t>
            </w:r>
          </w:p>
        </w:tc>
      </w:tr>
      <w:tr w:rsidR="00B52AB8" w:rsidRPr="00846E6F" w:rsidTr="00846E6F">
        <w:tc>
          <w:tcPr>
            <w:tcW w:w="336" w:type="dxa"/>
            <w:shd w:val="clear" w:color="auto" w:fill="FFFFFF"/>
          </w:tcPr>
          <w:p w:rsidR="00B52AB8" w:rsidRPr="00846E6F" w:rsidRDefault="00B52AB8" w:rsidP="00846E6F">
            <w:pPr>
              <w:tabs>
                <w:tab w:val="left" w:pos="1590"/>
              </w:tabs>
              <w:rPr>
                <w:rFonts w:ascii="Calibri" w:hAnsi="Calibri"/>
              </w:rPr>
            </w:pPr>
            <w:r w:rsidRPr="00846E6F">
              <w:rPr>
                <w:rFonts w:ascii="Calibri" w:hAnsi="Calibri"/>
              </w:rPr>
              <w:t>6</w:t>
            </w:r>
          </w:p>
        </w:tc>
        <w:tc>
          <w:tcPr>
            <w:tcW w:w="1406" w:type="dxa"/>
            <w:shd w:val="clear" w:color="auto" w:fill="99CCFF"/>
            <w:vAlign w:val="center"/>
          </w:tcPr>
          <w:p w:rsidR="00B52AB8" w:rsidRPr="00846E6F" w:rsidRDefault="00B52AB8" w:rsidP="00846E6F">
            <w:pPr>
              <w:rPr>
                <w:rFonts w:ascii="Calibri" w:hAnsi="Calibri" w:cs="Arial TUR"/>
                <w:b/>
              </w:rPr>
            </w:pPr>
            <w:r w:rsidRPr="00846E6F">
              <w:rPr>
                <w:rFonts w:ascii="Calibri" w:hAnsi="Calibri" w:cs="Arial TUR"/>
                <w:b/>
              </w:rPr>
              <w:t xml:space="preserve">Hile </w:t>
            </w:r>
          </w:p>
        </w:tc>
      </w:tr>
    </w:tbl>
    <w:tbl>
      <w:tblPr>
        <w:tblpPr w:leftFromText="141" w:rightFromText="141" w:vertAnchor="text" w:horzAnchor="margin" w:tblpXSpec="right" w:tblpY="1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
        <w:gridCol w:w="5726"/>
      </w:tblGrid>
      <w:tr w:rsidR="00B52AB8" w:rsidRPr="00846E6F" w:rsidTr="00846E6F">
        <w:tc>
          <w:tcPr>
            <w:tcW w:w="322" w:type="dxa"/>
          </w:tcPr>
          <w:p w:rsidR="00B52AB8" w:rsidRPr="00846E6F" w:rsidRDefault="00B52AB8" w:rsidP="00846E6F">
            <w:pPr>
              <w:tabs>
                <w:tab w:val="left" w:pos="1590"/>
              </w:tabs>
              <w:rPr>
                <w:rFonts w:ascii="Calibri" w:hAnsi="Calibri"/>
              </w:rPr>
            </w:pPr>
          </w:p>
        </w:tc>
        <w:tc>
          <w:tcPr>
            <w:tcW w:w="5726" w:type="dxa"/>
            <w:shd w:val="clear" w:color="auto" w:fill="CCFFFF"/>
            <w:vAlign w:val="center"/>
          </w:tcPr>
          <w:p w:rsidR="00B52AB8" w:rsidRPr="00846E6F" w:rsidRDefault="00B52AB8" w:rsidP="00846E6F">
            <w:pPr>
              <w:rPr>
                <w:rFonts w:ascii="Calibri" w:hAnsi="Calibri" w:cs="Arial TUR"/>
              </w:rPr>
            </w:pPr>
            <w:r w:rsidRPr="00846E6F">
              <w:rPr>
                <w:rFonts w:ascii="Calibri" w:hAnsi="Calibri" w:cs="Arial TUR"/>
              </w:rPr>
              <w:t xml:space="preserve">Başkalarını hoşlanmayacağı sözle anmak </w:t>
            </w:r>
          </w:p>
        </w:tc>
      </w:tr>
      <w:tr w:rsidR="00B52AB8" w:rsidRPr="00846E6F" w:rsidTr="00846E6F">
        <w:tc>
          <w:tcPr>
            <w:tcW w:w="322" w:type="dxa"/>
          </w:tcPr>
          <w:p w:rsidR="00B52AB8" w:rsidRPr="00846E6F" w:rsidRDefault="00B52AB8" w:rsidP="00846E6F">
            <w:pPr>
              <w:tabs>
                <w:tab w:val="left" w:pos="1590"/>
              </w:tabs>
              <w:rPr>
                <w:rFonts w:ascii="Calibri" w:hAnsi="Calibri"/>
              </w:rPr>
            </w:pPr>
          </w:p>
        </w:tc>
        <w:tc>
          <w:tcPr>
            <w:tcW w:w="5726" w:type="dxa"/>
            <w:shd w:val="clear" w:color="auto" w:fill="CCFFFF"/>
            <w:vAlign w:val="center"/>
          </w:tcPr>
          <w:p w:rsidR="00B52AB8" w:rsidRPr="00846E6F" w:rsidRDefault="00B52AB8" w:rsidP="00846E6F">
            <w:pPr>
              <w:rPr>
                <w:rFonts w:ascii="Calibri" w:hAnsi="Calibri" w:cs="Arial TUR"/>
              </w:rPr>
            </w:pPr>
            <w:r w:rsidRPr="00846E6F">
              <w:rPr>
                <w:rFonts w:ascii="Calibri" w:hAnsi="Calibri" w:cs="Arial TUR"/>
              </w:rPr>
              <w:t xml:space="preserve">Peygamberimizin annesinin vefat ettiği köy </w:t>
            </w:r>
          </w:p>
        </w:tc>
      </w:tr>
      <w:tr w:rsidR="00B52AB8" w:rsidRPr="00846E6F" w:rsidTr="00846E6F">
        <w:tc>
          <w:tcPr>
            <w:tcW w:w="322" w:type="dxa"/>
          </w:tcPr>
          <w:p w:rsidR="00B52AB8" w:rsidRPr="00846E6F" w:rsidRDefault="00B52AB8" w:rsidP="00846E6F">
            <w:pPr>
              <w:tabs>
                <w:tab w:val="left" w:pos="1590"/>
              </w:tabs>
              <w:rPr>
                <w:rFonts w:ascii="Calibri" w:hAnsi="Calibri"/>
              </w:rPr>
            </w:pPr>
          </w:p>
        </w:tc>
        <w:tc>
          <w:tcPr>
            <w:tcW w:w="5726" w:type="dxa"/>
            <w:shd w:val="clear" w:color="auto" w:fill="CCFFFF"/>
            <w:vAlign w:val="center"/>
          </w:tcPr>
          <w:p w:rsidR="00B52AB8" w:rsidRPr="00846E6F" w:rsidRDefault="00B52AB8" w:rsidP="00846E6F">
            <w:pPr>
              <w:rPr>
                <w:rFonts w:ascii="Calibri" w:hAnsi="Calibri" w:cs="Arial TUR"/>
              </w:rPr>
            </w:pPr>
            <w:r w:rsidRPr="00846E6F">
              <w:rPr>
                <w:rFonts w:ascii="Calibri" w:hAnsi="Calibri" w:cs="Arial TUR"/>
              </w:rPr>
              <w:t xml:space="preserve">Mekke’den Medine’ye yapılan göç </w:t>
            </w:r>
          </w:p>
        </w:tc>
      </w:tr>
      <w:tr w:rsidR="00B52AB8" w:rsidRPr="00846E6F" w:rsidTr="00846E6F">
        <w:tc>
          <w:tcPr>
            <w:tcW w:w="322" w:type="dxa"/>
          </w:tcPr>
          <w:p w:rsidR="00B52AB8" w:rsidRPr="00846E6F" w:rsidRDefault="00B52AB8" w:rsidP="00846E6F">
            <w:pPr>
              <w:tabs>
                <w:tab w:val="left" w:pos="1590"/>
              </w:tabs>
              <w:rPr>
                <w:rFonts w:ascii="Calibri" w:hAnsi="Calibri"/>
              </w:rPr>
            </w:pPr>
          </w:p>
        </w:tc>
        <w:tc>
          <w:tcPr>
            <w:tcW w:w="5726" w:type="dxa"/>
            <w:shd w:val="clear" w:color="auto" w:fill="CCFFFF"/>
            <w:vAlign w:val="center"/>
          </w:tcPr>
          <w:p w:rsidR="00B52AB8" w:rsidRPr="00846E6F" w:rsidRDefault="00B52AB8" w:rsidP="00846E6F">
            <w:pPr>
              <w:rPr>
                <w:rFonts w:ascii="Calibri" w:hAnsi="Calibri" w:cs="Arial TUR"/>
              </w:rPr>
            </w:pPr>
            <w:r w:rsidRPr="00846E6F">
              <w:rPr>
                <w:rFonts w:ascii="Calibri" w:hAnsi="Calibri" w:cs="Arial TUR"/>
              </w:rPr>
              <w:t>Her türlü düzenbazlığa başvurma insanları kandırma</w:t>
            </w:r>
          </w:p>
        </w:tc>
      </w:tr>
      <w:tr w:rsidR="00B52AB8" w:rsidRPr="00846E6F" w:rsidTr="00846E6F">
        <w:tc>
          <w:tcPr>
            <w:tcW w:w="322" w:type="dxa"/>
          </w:tcPr>
          <w:p w:rsidR="00B52AB8" w:rsidRPr="00846E6F" w:rsidRDefault="00B52AB8" w:rsidP="00846E6F">
            <w:pPr>
              <w:tabs>
                <w:tab w:val="left" w:pos="1590"/>
              </w:tabs>
              <w:rPr>
                <w:rFonts w:ascii="Calibri" w:hAnsi="Calibri"/>
              </w:rPr>
            </w:pPr>
          </w:p>
        </w:tc>
        <w:tc>
          <w:tcPr>
            <w:tcW w:w="5726" w:type="dxa"/>
            <w:shd w:val="clear" w:color="auto" w:fill="CCFFFF"/>
            <w:vAlign w:val="center"/>
          </w:tcPr>
          <w:p w:rsidR="00B52AB8" w:rsidRPr="00846E6F" w:rsidRDefault="00B52AB8" w:rsidP="00846E6F">
            <w:pPr>
              <w:rPr>
                <w:rFonts w:ascii="Calibri" w:hAnsi="Calibri" w:cs="Arial TUR"/>
              </w:rPr>
            </w:pPr>
            <w:r w:rsidRPr="00846E6F">
              <w:rPr>
                <w:rFonts w:ascii="Calibri" w:hAnsi="Calibri" w:cs="Arial TUR"/>
              </w:rPr>
              <w:t>Bilerek gerçeğe aykırı söz söyleme</w:t>
            </w:r>
          </w:p>
        </w:tc>
      </w:tr>
      <w:tr w:rsidR="00B52AB8" w:rsidRPr="00846E6F" w:rsidTr="00846E6F">
        <w:tc>
          <w:tcPr>
            <w:tcW w:w="322" w:type="dxa"/>
          </w:tcPr>
          <w:p w:rsidR="00B52AB8" w:rsidRPr="00846E6F" w:rsidRDefault="00B52AB8" w:rsidP="00846E6F">
            <w:pPr>
              <w:tabs>
                <w:tab w:val="left" w:pos="1590"/>
              </w:tabs>
              <w:rPr>
                <w:rFonts w:ascii="Calibri" w:hAnsi="Calibri"/>
              </w:rPr>
            </w:pPr>
          </w:p>
        </w:tc>
        <w:tc>
          <w:tcPr>
            <w:tcW w:w="5726" w:type="dxa"/>
            <w:shd w:val="clear" w:color="auto" w:fill="CCFFFF"/>
          </w:tcPr>
          <w:p w:rsidR="00B52AB8" w:rsidRPr="00846E6F" w:rsidRDefault="00B52AB8" w:rsidP="00846E6F">
            <w:pPr>
              <w:tabs>
                <w:tab w:val="left" w:pos="1590"/>
              </w:tabs>
              <w:rPr>
                <w:rFonts w:ascii="Calibri" w:hAnsi="Calibri"/>
              </w:rPr>
            </w:pPr>
            <w:r w:rsidRPr="00846E6F">
              <w:rPr>
                <w:rFonts w:ascii="Calibri" w:hAnsi="Calibri"/>
              </w:rPr>
              <w:t>Arkadaşımız gibi olmaya çalışmak</w:t>
            </w:r>
          </w:p>
        </w:tc>
      </w:tr>
    </w:tbl>
    <w:p w:rsidR="00B52AB8" w:rsidRDefault="00B52AB8" w:rsidP="006B75FC"/>
    <w:p w:rsidR="00B52AB8" w:rsidRDefault="00B52AB8" w:rsidP="006B75FC"/>
    <w:p w:rsidR="00B52AB8" w:rsidRPr="006B75FC" w:rsidRDefault="00B52AB8" w:rsidP="006B75FC">
      <w:pPr>
        <w:tabs>
          <w:tab w:val="left" w:pos="1590"/>
        </w:tabs>
      </w:pPr>
      <w:r>
        <w:tab/>
      </w:r>
    </w:p>
    <w:p w:rsidR="00B52AB8" w:rsidRPr="006B75FC" w:rsidRDefault="00B52AB8" w:rsidP="006B75FC">
      <w:pPr>
        <w:tabs>
          <w:tab w:val="left" w:pos="1590"/>
        </w:tabs>
      </w:pPr>
    </w:p>
    <w:p w:rsidR="00B52AB8" w:rsidRDefault="00B52AB8" w:rsidP="006B75FC">
      <w:pPr>
        <w:tabs>
          <w:tab w:val="left" w:pos="1590"/>
        </w:tabs>
      </w:pPr>
    </w:p>
    <w:p w:rsidR="00B52AB8" w:rsidRDefault="00B52AB8" w:rsidP="006B75FC">
      <w:pPr>
        <w:tabs>
          <w:tab w:val="left" w:pos="1590"/>
        </w:tabs>
      </w:pPr>
    </w:p>
    <w:p w:rsidR="00B52AB8" w:rsidRPr="00C33DF6" w:rsidRDefault="00B52AB8" w:rsidP="00C33DF6"/>
    <w:p w:rsidR="00B52AB8" w:rsidRPr="00C33DF6" w:rsidRDefault="00B52AB8" w:rsidP="00C33DF6">
      <w:r>
        <w:rPr>
          <w:noProof/>
        </w:rPr>
        <w:pict>
          <v:shape id="_x0000_s1032" type="#_x0000_t176" style="position:absolute;margin-left:30.75pt;margin-top:1.2pt;width:459pt;height:27pt;z-index:251652608" fillcolor="#f9c" strokecolor="#ff9">
            <v:textbox style="mso-next-textbox:#_x0000_s1032">
              <w:txbxContent>
                <w:p w:rsidR="00B52AB8" w:rsidRDefault="00B52AB8" w:rsidP="006B75FC">
                  <w:r w:rsidRPr="00866DB3">
                    <w:rPr>
                      <w:b/>
                    </w:rPr>
                    <w:t>C)</w:t>
                  </w:r>
                  <w:r>
                    <w:t xml:space="preserve">Aşağıda verilen cümlelerin (D ve Y koyarak)doğru ya da yanlış olduklarını ayırt ediniz? </w:t>
                  </w:r>
                </w:p>
              </w:txbxContent>
            </v:textbox>
          </v:shape>
        </w:pict>
      </w:r>
      <w:r>
        <w:rPr>
          <w:noProof/>
        </w:rPr>
        <w:pict>
          <v:shape id="_x0000_s1033" type="#_x0000_t106" style="position:absolute;margin-left:474.75pt;margin-top:5.7pt;width:1in;height:71.95pt;z-index:251661824" adj="-3780,19739" fillcolor="#9bbb59" strokecolor="#f2f2f2" strokeweight="3pt">
            <v:shadow on="t" type="perspective" color="#4e6128" opacity=".5" offset="1pt" offset2="-1pt"/>
            <v:textbox style="mso-next-textbox:#_x0000_s1033">
              <w:txbxContent>
                <w:p w:rsidR="00B52AB8" w:rsidRDefault="00B52AB8" w:rsidP="00C56F30">
                  <w:pPr>
                    <w:jc w:val="center"/>
                    <w:rPr>
                      <w:b/>
                    </w:rPr>
                  </w:pPr>
                  <w:r>
                    <w:rPr>
                      <w:b/>
                    </w:rPr>
                    <w:t>9</w:t>
                  </w:r>
                </w:p>
                <w:p w:rsidR="00B52AB8" w:rsidRPr="00C71B3C" w:rsidRDefault="00B52AB8" w:rsidP="00C56F30">
                  <w:pPr>
                    <w:jc w:val="center"/>
                    <w:rPr>
                      <w:b/>
                    </w:rPr>
                  </w:pPr>
                  <w:r>
                    <w:rPr>
                      <w:b/>
                    </w:rPr>
                    <w:t>puan</w:t>
                  </w:r>
                </w:p>
              </w:txbxContent>
            </v:textbox>
          </v:shape>
        </w:pict>
      </w:r>
      <w:r>
        <w:rPr>
          <w:noProof/>
        </w:rPr>
        <w:pict>
          <v:shape id="_x0000_s1034" type="#_x0000_t106" style="position:absolute;margin-left:-17.85pt;margin-top:1.2pt;width:81pt;height:99pt;z-index:251651584" adj="20600,17084" fillcolor="#9bbb59" strokecolor="#f2f2f2" strokeweight="3pt">
            <v:shadow on="t" type="perspective" color="#4e6128" opacity=".5" offset="1pt" offset2="-1pt"/>
            <v:textbox style="mso-next-textbox:#_x0000_s1034">
              <w:txbxContent>
                <w:p w:rsidR="00B52AB8" w:rsidRPr="00C71B3C" w:rsidRDefault="00B52AB8" w:rsidP="006B75FC">
                  <w:pPr>
                    <w:rPr>
                      <w:b/>
                    </w:rPr>
                  </w:pPr>
                  <w:r>
                    <w:rPr>
                      <w:b/>
                    </w:rPr>
                    <w:t>Ayırt etmece</w:t>
                  </w:r>
                </w:p>
              </w:txbxContent>
            </v:textbox>
          </v:shape>
        </w:pict>
      </w:r>
    </w:p>
    <w:p w:rsidR="00B52AB8" w:rsidRPr="00C33DF6" w:rsidRDefault="00B52AB8" w:rsidP="00C33DF6"/>
    <w:tbl>
      <w:tblPr>
        <w:tblpPr w:leftFromText="141" w:rightFromText="141" w:vertAnchor="text" w:horzAnchor="margin" w:tblpXSpec="right"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
        <w:gridCol w:w="7952"/>
      </w:tblGrid>
      <w:tr w:rsidR="00B52AB8" w:rsidTr="00846E6F">
        <w:tc>
          <w:tcPr>
            <w:tcW w:w="360" w:type="dxa"/>
          </w:tcPr>
          <w:p w:rsidR="00B52AB8" w:rsidRPr="00846E6F" w:rsidRDefault="00B52AB8" w:rsidP="00846E6F">
            <w:pPr>
              <w:tabs>
                <w:tab w:val="left" w:pos="1680"/>
              </w:tabs>
              <w:rPr>
                <w:rFonts w:ascii="Calibri" w:hAnsi="Calibri"/>
              </w:rPr>
            </w:pPr>
          </w:p>
        </w:tc>
        <w:tc>
          <w:tcPr>
            <w:tcW w:w="7952" w:type="dxa"/>
          </w:tcPr>
          <w:p w:rsidR="00B52AB8" w:rsidRPr="00846E6F" w:rsidRDefault="00B52AB8" w:rsidP="00846E6F">
            <w:pPr>
              <w:rPr>
                <w:rFonts w:ascii="Calibri" w:hAnsi="Calibri"/>
              </w:rPr>
            </w:pPr>
            <w:r w:rsidRPr="00846E6F">
              <w:rPr>
                <w:rFonts w:ascii="Calibri" w:hAnsi="Calibri"/>
              </w:rPr>
              <w:t>Mevlana’nın dünyaca ünlü eseri mesnevidir.</w:t>
            </w:r>
          </w:p>
        </w:tc>
      </w:tr>
      <w:tr w:rsidR="00B52AB8" w:rsidTr="00846E6F">
        <w:tc>
          <w:tcPr>
            <w:tcW w:w="360" w:type="dxa"/>
          </w:tcPr>
          <w:p w:rsidR="00B52AB8" w:rsidRPr="00846E6F" w:rsidRDefault="00B52AB8" w:rsidP="00846E6F">
            <w:pPr>
              <w:tabs>
                <w:tab w:val="left" w:pos="1680"/>
              </w:tabs>
              <w:rPr>
                <w:rFonts w:ascii="Calibri" w:hAnsi="Calibri"/>
              </w:rPr>
            </w:pPr>
          </w:p>
        </w:tc>
        <w:tc>
          <w:tcPr>
            <w:tcW w:w="7952" w:type="dxa"/>
          </w:tcPr>
          <w:p w:rsidR="00B52AB8" w:rsidRPr="00846E6F" w:rsidRDefault="00B52AB8" w:rsidP="00846E6F">
            <w:pPr>
              <w:rPr>
                <w:rFonts w:ascii="Calibri" w:hAnsi="Calibri"/>
              </w:rPr>
            </w:pPr>
            <w:r w:rsidRPr="00846E6F">
              <w:rPr>
                <w:rFonts w:ascii="Calibri" w:hAnsi="Calibri"/>
              </w:rPr>
              <w:t>Bütün peygamberler insanları Allah’a inanmaya çağırmışlardır.</w:t>
            </w:r>
          </w:p>
        </w:tc>
      </w:tr>
      <w:tr w:rsidR="00B52AB8" w:rsidTr="00846E6F">
        <w:tc>
          <w:tcPr>
            <w:tcW w:w="360" w:type="dxa"/>
          </w:tcPr>
          <w:p w:rsidR="00B52AB8" w:rsidRPr="00846E6F" w:rsidRDefault="00B52AB8" w:rsidP="00846E6F">
            <w:pPr>
              <w:tabs>
                <w:tab w:val="left" w:pos="1680"/>
              </w:tabs>
              <w:rPr>
                <w:rFonts w:ascii="Calibri" w:hAnsi="Calibri"/>
              </w:rPr>
            </w:pPr>
          </w:p>
        </w:tc>
        <w:tc>
          <w:tcPr>
            <w:tcW w:w="7952" w:type="dxa"/>
          </w:tcPr>
          <w:p w:rsidR="00B52AB8" w:rsidRPr="00846E6F" w:rsidRDefault="00B52AB8" w:rsidP="00846E6F">
            <w:pPr>
              <w:rPr>
                <w:rFonts w:ascii="Calibri" w:hAnsi="Calibri"/>
              </w:rPr>
            </w:pPr>
            <w:r w:rsidRPr="00846E6F">
              <w:rPr>
                <w:rFonts w:ascii="Calibri" w:hAnsi="Calibri"/>
              </w:rPr>
              <w:t>Ergenlik çağına girmiş ve akıllı her Müslümanın namaz kılması farzdır.</w:t>
            </w:r>
          </w:p>
        </w:tc>
      </w:tr>
      <w:tr w:rsidR="00B52AB8" w:rsidTr="00846E6F">
        <w:tc>
          <w:tcPr>
            <w:tcW w:w="360" w:type="dxa"/>
          </w:tcPr>
          <w:p w:rsidR="00B52AB8" w:rsidRPr="00846E6F" w:rsidRDefault="00B52AB8" w:rsidP="00846E6F">
            <w:pPr>
              <w:tabs>
                <w:tab w:val="left" w:pos="1680"/>
              </w:tabs>
              <w:rPr>
                <w:rFonts w:ascii="Calibri" w:hAnsi="Calibri"/>
              </w:rPr>
            </w:pPr>
          </w:p>
        </w:tc>
        <w:tc>
          <w:tcPr>
            <w:tcW w:w="7952" w:type="dxa"/>
          </w:tcPr>
          <w:p w:rsidR="00B52AB8" w:rsidRPr="00846E6F" w:rsidRDefault="00B52AB8" w:rsidP="00846E6F">
            <w:pPr>
              <w:rPr>
                <w:rFonts w:ascii="Calibri" w:hAnsi="Calibri"/>
              </w:rPr>
            </w:pPr>
            <w:r w:rsidRPr="00846E6F">
              <w:rPr>
                <w:rFonts w:ascii="Calibri" w:hAnsi="Calibri"/>
              </w:rPr>
              <w:t>Kuran’ın merkezinde evren vardır.</w:t>
            </w:r>
          </w:p>
        </w:tc>
      </w:tr>
      <w:tr w:rsidR="00B52AB8" w:rsidTr="00846E6F">
        <w:tc>
          <w:tcPr>
            <w:tcW w:w="360" w:type="dxa"/>
          </w:tcPr>
          <w:p w:rsidR="00B52AB8" w:rsidRPr="00846E6F" w:rsidRDefault="00B52AB8" w:rsidP="00846E6F">
            <w:pPr>
              <w:tabs>
                <w:tab w:val="left" w:pos="1680"/>
              </w:tabs>
              <w:rPr>
                <w:rFonts w:ascii="Calibri" w:hAnsi="Calibri"/>
              </w:rPr>
            </w:pPr>
          </w:p>
        </w:tc>
        <w:tc>
          <w:tcPr>
            <w:tcW w:w="7952" w:type="dxa"/>
          </w:tcPr>
          <w:p w:rsidR="00B52AB8" w:rsidRPr="00846E6F" w:rsidRDefault="00B52AB8" w:rsidP="00846E6F">
            <w:pPr>
              <w:rPr>
                <w:rFonts w:ascii="Calibri" w:hAnsi="Calibri"/>
              </w:rPr>
            </w:pPr>
            <w:r w:rsidRPr="00846E6F">
              <w:rPr>
                <w:rFonts w:ascii="Calibri" w:hAnsi="Calibri"/>
              </w:rPr>
              <w:t>Haset, başkalarının iyi özelliklerinin kendinde olmasını arzu etmektir.</w:t>
            </w:r>
          </w:p>
        </w:tc>
      </w:tr>
      <w:tr w:rsidR="00B52AB8" w:rsidTr="00846E6F">
        <w:tc>
          <w:tcPr>
            <w:tcW w:w="360" w:type="dxa"/>
          </w:tcPr>
          <w:p w:rsidR="00B52AB8" w:rsidRPr="00846E6F" w:rsidRDefault="00B52AB8" w:rsidP="00846E6F">
            <w:pPr>
              <w:tabs>
                <w:tab w:val="left" w:pos="1680"/>
              </w:tabs>
              <w:rPr>
                <w:rFonts w:ascii="Calibri" w:hAnsi="Calibri"/>
              </w:rPr>
            </w:pPr>
          </w:p>
        </w:tc>
        <w:tc>
          <w:tcPr>
            <w:tcW w:w="7952" w:type="dxa"/>
          </w:tcPr>
          <w:p w:rsidR="00B52AB8" w:rsidRPr="00846E6F" w:rsidRDefault="00B52AB8" w:rsidP="00846E6F">
            <w:pPr>
              <w:rPr>
                <w:rFonts w:ascii="Calibri" w:hAnsi="Calibri"/>
              </w:rPr>
            </w:pPr>
            <w:r>
              <w:rPr>
                <w:noProof/>
              </w:rPr>
              <w:pict>
                <v:shape id="_x0000_s1035" type="#_x0000_t106" style="position:absolute;margin-left:368.8pt;margin-top:11.45pt;width:1in;height:71.95pt;z-index:251667968;mso-position-horizontal-relative:text;mso-position-vertical-relative:text" adj="-3780,19739" fillcolor="#8064a2" strokecolor="#f2f2f2" strokeweight="3pt">
                  <v:shadow on="t" type="perspective" color="#3f3151" opacity=".5" offset="1pt" offset2="-1pt"/>
                  <v:textbox style="mso-next-textbox:#_x0000_s1035">
                    <w:txbxContent>
                      <w:p w:rsidR="00B52AB8" w:rsidRDefault="00B52AB8" w:rsidP="00216B1E">
                        <w:pPr>
                          <w:jc w:val="center"/>
                          <w:rPr>
                            <w:b/>
                          </w:rPr>
                        </w:pPr>
                        <w:r>
                          <w:rPr>
                            <w:b/>
                          </w:rPr>
                          <w:t>9</w:t>
                        </w:r>
                      </w:p>
                      <w:p w:rsidR="00B52AB8" w:rsidRPr="00C71B3C" w:rsidRDefault="00B52AB8" w:rsidP="00216B1E">
                        <w:pPr>
                          <w:jc w:val="center"/>
                          <w:rPr>
                            <w:b/>
                          </w:rPr>
                        </w:pPr>
                        <w:r>
                          <w:rPr>
                            <w:b/>
                          </w:rPr>
                          <w:t>puan</w:t>
                        </w:r>
                      </w:p>
                    </w:txbxContent>
                  </v:textbox>
                </v:shape>
              </w:pict>
            </w:r>
            <w:r w:rsidRPr="00846E6F">
              <w:rPr>
                <w:rFonts w:ascii="Calibri" w:hAnsi="Calibri"/>
              </w:rPr>
              <w:t>Devletin imkanlarını kendi çıkarları için kullanmak bir hırsızlıktır</w:t>
            </w:r>
          </w:p>
        </w:tc>
      </w:tr>
    </w:tbl>
    <w:p w:rsidR="00B52AB8" w:rsidRDefault="00B52AB8" w:rsidP="00C33DF6"/>
    <w:p w:rsidR="00B52AB8" w:rsidRPr="00C33DF6" w:rsidRDefault="00B52AB8" w:rsidP="00C33DF6">
      <w:pPr>
        <w:tabs>
          <w:tab w:val="left" w:pos="1680"/>
        </w:tabs>
      </w:pPr>
      <w:r>
        <w:tab/>
      </w:r>
    </w:p>
    <w:p w:rsidR="00B52AB8" w:rsidRDefault="00B52AB8" w:rsidP="00C33DF6">
      <w:pPr>
        <w:tabs>
          <w:tab w:val="left" w:pos="1680"/>
        </w:tabs>
      </w:pPr>
    </w:p>
    <w:p w:rsidR="00B52AB8" w:rsidRPr="00C33DF6" w:rsidRDefault="00B52AB8" w:rsidP="00C33DF6"/>
    <w:p w:rsidR="00B52AB8" w:rsidRPr="00C33DF6" w:rsidRDefault="00B52AB8" w:rsidP="00C33DF6"/>
    <w:p w:rsidR="00B52AB8" w:rsidRDefault="00B52AB8" w:rsidP="00C33DF6">
      <w:r>
        <w:rPr>
          <w:noProof/>
        </w:rPr>
        <w:pict>
          <v:shape id="_x0000_s1036" type="#_x0000_t106" style="position:absolute;margin-left:-17.85pt;margin-top:12.65pt;width:63pt;height:108pt;z-index:251653632" adj="26229,12390" fillcolor="#8064a2" strokecolor="#f2f2f2" strokeweight="3pt">
            <v:shadow on="t" type="perspective" color="#3f3151" opacity=".5" offset="1pt" offset2="-1pt"/>
            <v:textbox style="mso-next-textbox:#_x0000_s1036">
              <w:txbxContent>
                <w:p w:rsidR="00B52AB8" w:rsidRPr="00C71B3C" w:rsidRDefault="00B52AB8" w:rsidP="00C33DF6">
                  <w:pPr>
                    <w:rPr>
                      <w:b/>
                    </w:rPr>
                  </w:pPr>
                  <w:r>
                    <w:rPr>
                      <w:b/>
                    </w:rPr>
                    <w:t>Gizli keli-meyi bula-lım</w:t>
                  </w:r>
                </w:p>
              </w:txbxContent>
            </v:textbox>
          </v:shape>
        </w:pict>
      </w:r>
    </w:p>
    <w:p w:rsidR="00B52AB8" w:rsidRDefault="00B52AB8" w:rsidP="00C33DF6">
      <w:r>
        <w:rPr>
          <w:noProof/>
        </w:rPr>
        <w:pict>
          <v:shape id="_x0000_s1037" type="#_x0000_t176" style="position:absolute;margin-left:45pt;margin-top:12.05pt;width:468pt;height:45pt;z-index:251654656" fillcolor="#f9c" strokecolor="#ff9">
            <v:textbox style="mso-next-textbox:#_x0000_s1037">
              <w:txbxContent>
                <w:p w:rsidR="00B52AB8" w:rsidRDefault="00B52AB8" w:rsidP="00C33DF6">
                  <w:pPr>
                    <w:rPr>
                      <w:rFonts w:ascii="Palatino Linotype" w:hAnsi="Palatino Linotype" w:cs="Tahoma"/>
                      <w:b/>
                      <w:i/>
                      <w:sz w:val="22"/>
                      <w:szCs w:val="22"/>
                    </w:rPr>
                  </w:pPr>
                  <w:r w:rsidRPr="00866DB3">
                    <w:rPr>
                      <w:rFonts w:ascii="Palatino Linotype" w:hAnsi="Palatino Linotype" w:cs="Tahoma"/>
                      <w:i/>
                    </w:rPr>
                    <w:t>D)</w:t>
                  </w:r>
                  <w:r w:rsidRPr="002A0E1C">
                    <w:rPr>
                      <w:rFonts w:ascii="Palatino Linotype" w:hAnsi="Palatino Linotype" w:cs="Tahoma"/>
                      <w:b/>
                      <w:i/>
                      <w:sz w:val="22"/>
                      <w:szCs w:val="22"/>
                    </w:rPr>
                    <w:t>Aşağıdaki kuruluş şemasındaki harflerde gizlenmiş olan kelimeleri bular</w:t>
                  </w:r>
                  <w:r>
                    <w:rPr>
                      <w:rFonts w:ascii="Palatino Linotype" w:hAnsi="Palatino Linotype" w:cs="Tahoma"/>
                      <w:b/>
                      <w:i/>
                      <w:sz w:val="22"/>
                      <w:szCs w:val="22"/>
                    </w:rPr>
                    <w:t xml:space="preserve">ak </w:t>
                  </w:r>
                </w:p>
                <w:p w:rsidR="00B52AB8" w:rsidRPr="00AF6E07" w:rsidRDefault="00B52AB8" w:rsidP="00C33DF6">
                  <w:pPr>
                    <w:rPr>
                      <w:rFonts w:ascii="Palatino Linotype" w:hAnsi="Palatino Linotype" w:cs="Tahoma"/>
                      <w:b/>
                      <w:i/>
                    </w:rPr>
                  </w:pPr>
                  <w:r>
                    <w:rPr>
                      <w:rFonts w:ascii="Palatino Linotype" w:hAnsi="Palatino Linotype" w:cs="Tahoma"/>
                      <w:b/>
                      <w:i/>
                      <w:sz w:val="22"/>
                      <w:szCs w:val="22"/>
                    </w:rPr>
                    <w:t>noktalı yerlere  yazınız (6P</w:t>
                  </w:r>
                  <w:r w:rsidRPr="002A0E1C">
                    <w:rPr>
                      <w:rFonts w:ascii="Palatino Linotype" w:hAnsi="Palatino Linotype" w:cs="Tahoma"/>
                      <w:b/>
                      <w:i/>
                      <w:sz w:val="22"/>
                      <w:szCs w:val="22"/>
                    </w:rPr>
                    <w:t>)</w:t>
                  </w:r>
                </w:p>
                <w:p w:rsidR="00B52AB8" w:rsidRDefault="00B52AB8" w:rsidP="00C33DF6"/>
                <w:p w:rsidR="00B52AB8" w:rsidRPr="00C33DF6" w:rsidRDefault="00B52AB8" w:rsidP="00C33DF6"/>
              </w:txbxContent>
            </v:textbox>
          </v:shape>
        </w:pict>
      </w:r>
    </w:p>
    <w:p w:rsidR="00B52AB8" w:rsidRDefault="00B52AB8" w:rsidP="00C33DF6"/>
    <w:p w:rsidR="00B52AB8" w:rsidRDefault="00B52AB8" w:rsidP="00C33DF6">
      <w:r>
        <w:t xml:space="preserve">  </w:t>
      </w:r>
    </w:p>
    <w:p w:rsidR="00B52AB8" w:rsidRDefault="00B52AB8" w:rsidP="00C33DF6">
      <w:r>
        <w:t xml:space="preserve">                     </w:t>
      </w:r>
    </w:p>
    <w:p w:rsidR="00B52AB8" w:rsidRDefault="00B52AB8" w:rsidP="00C33DF6">
      <w:pPr>
        <w:sectPr w:rsidR="00B52AB8" w:rsidSect="00C71B3C">
          <w:pgSz w:w="11906" w:h="16838"/>
          <w:pgMar w:top="360" w:right="1106" w:bottom="1417" w:left="1080" w:header="708" w:footer="708" w:gutter="0"/>
          <w:cols w:space="708"/>
          <w:docGrid w:linePitch="360"/>
        </w:sectPr>
      </w:pPr>
    </w:p>
    <w:p w:rsidR="00B52AB8" w:rsidRDefault="00B52AB8" w:rsidP="00DD59E9">
      <w:pPr>
        <w:sectPr w:rsidR="00B52AB8" w:rsidSect="00846E6F">
          <w:type w:val="continuous"/>
          <w:pgSz w:w="11906" w:h="16838"/>
          <w:pgMar w:top="360" w:right="1106" w:bottom="1417" w:left="900" w:header="708" w:footer="708" w:gutter="0"/>
          <w:cols w:space="354"/>
          <w:docGrid w:linePitch="360"/>
        </w:sectPr>
      </w:pPr>
      <w:r>
        <w:rPr>
          <w:noProof/>
        </w:rPr>
        <w:pict>
          <v:shape id="_x0000_s1038" type="#_x0000_t106" style="position:absolute;margin-left:483.75pt;margin-top:75.1pt;width:1in;height:71.95pt;z-index:251666944" adj="10395,42254" fillcolor="#4bacc6" strokecolor="#f2f2f2" strokeweight="3pt">
            <v:shadow on="t" type="perspective" color="#205867" opacity=".5" offset="1pt" offset2="-1pt"/>
            <v:textbox style="mso-next-textbox:#_x0000_s1038">
              <w:txbxContent>
                <w:p w:rsidR="00B52AB8" w:rsidRDefault="00B52AB8" w:rsidP="00C35D1A">
                  <w:pPr>
                    <w:jc w:val="center"/>
                    <w:rPr>
                      <w:b/>
                    </w:rPr>
                  </w:pPr>
                  <w:r>
                    <w:rPr>
                      <w:b/>
                    </w:rPr>
                    <w:t>10</w:t>
                  </w:r>
                </w:p>
                <w:p w:rsidR="00B52AB8" w:rsidRPr="00C71B3C" w:rsidRDefault="00B52AB8" w:rsidP="00C35D1A">
                  <w:pPr>
                    <w:jc w:val="center"/>
                    <w:rPr>
                      <w:b/>
                    </w:rPr>
                  </w:pPr>
                  <w:r>
                    <w:rPr>
                      <w:b/>
                    </w:rPr>
                    <w:t>puan</w:t>
                  </w:r>
                </w:p>
              </w:txbxContent>
            </v:textbox>
          </v:shape>
        </w:pict>
      </w:r>
      <w:r>
        <w:t xml:space="preserve">          </w:t>
      </w:r>
      <w:r>
        <w:rPr>
          <w:u w:val="single"/>
        </w:rPr>
        <w:t xml:space="preserve">      </w:t>
      </w:r>
      <w:r w:rsidRPr="006D543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yagram 44" o:spid="_x0000_i1025" type="#_x0000_t75" style="width:81pt;height:75.75pt;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">
            <v:imagedata r:id="rId5" o:title="" cropleft="-801f" cropright="-1939f"/>
            <o:lock v:ext="edit" aspectratio="f"/>
          </v:shape>
        </w:pict>
      </w:r>
      <w:r w:rsidRPr="006D5430">
        <w:rPr>
          <w:noProof/>
        </w:rPr>
        <w:pict>
          <v:shape id="_x0000_i1026" type="#_x0000_t75" style="width:83.25pt;height:78pt;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">
            <v:imagedata r:id="rId6" o:title=""/>
            <o:lock v:ext="edit" aspectratio="f"/>
          </v:shape>
        </w:pict>
      </w:r>
      <w:r w:rsidRPr="006D5430">
        <w:rPr>
          <w:noProof/>
        </w:rPr>
        <w:pict>
          <v:shape id="_x0000_i1027" type="#_x0000_t75" style="width:81pt;height:75.75pt;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">
            <v:imagedata r:id="rId7" o:title="" cropleft="-801f" cropright="-1939f"/>
            <o:lock v:ext="edit" aspectratio="f"/>
          </v:shape>
        </w:pict>
      </w:r>
      <w:r w:rsidRPr="006D5430">
        <w:rPr>
          <w:noProof/>
        </w:rPr>
        <w:pict>
          <v:shape id="_x0000_i1028" type="#_x0000_t75" style="width:81pt;height:75.75pt;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">
            <v:imagedata r:id="rId8" o:title="" cropleft="-414f" cropright="-1076f"/>
            <o:lock v:ext="edit" aspectratio="f"/>
          </v:shape>
        </w:pict>
      </w:r>
      <w:r w:rsidRPr="006D5430">
        <w:rPr>
          <w:noProof/>
        </w:rPr>
        <w:pict>
          <v:shape id="_x0000_i1029" type="#_x0000_t75" style="width:79.5pt;height:78pt;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">
            <v:imagedata r:id="rId9" o:title="" cropleft="-781f" cropright="-288f"/>
            <o:lock v:ext="edit" aspectratio="f"/>
          </v:shape>
        </w:pict>
      </w:r>
      <w:r>
        <w:t xml:space="preserve">                                                                                                                                                                                                                                 .                 ….............         .......................       ....................      ..................           ……………</w:t>
      </w:r>
    </w:p>
    <w:p w:rsidR="00B52AB8" w:rsidRDefault="00B52AB8" w:rsidP="00C33DF6">
      <w:pPr>
        <w:tabs>
          <w:tab w:val="left" w:pos="2055"/>
        </w:tabs>
      </w:pPr>
      <w:r>
        <w:rPr>
          <w:noProof/>
        </w:rPr>
        <w:pict>
          <v:shape id="_x0000_s1039" type="#_x0000_t176" style="position:absolute;margin-left:45pt;margin-top:1.25pt;width:468pt;height:54pt;z-index:251656704" fillcolor="#f9c" strokecolor="#ff9">
            <v:textbox style="mso-next-textbox:#_x0000_s1039">
              <w:txbxContent>
                <w:p w:rsidR="00B52AB8" w:rsidRDefault="00B52AB8" w:rsidP="00866DB3">
                  <w:pPr>
                    <w:rPr>
                      <w:rFonts w:ascii="Palatino Linotype" w:hAnsi="Palatino Linotype" w:cs="Tahoma"/>
                      <w:b/>
                      <w:i/>
                      <w:sz w:val="22"/>
                      <w:szCs w:val="22"/>
                    </w:rPr>
                  </w:pPr>
                  <w:r w:rsidRPr="00296029">
                    <w:rPr>
                      <w:rFonts w:ascii="Palatino Linotype" w:hAnsi="Palatino Linotype" w:cs="Tahoma"/>
                      <w:i/>
                      <w:sz w:val="22"/>
                      <w:szCs w:val="22"/>
                    </w:rPr>
                    <w:t>E)</w:t>
                  </w:r>
                  <w:r>
                    <w:rPr>
                      <w:rFonts w:ascii="Palatino Linotype" w:hAnsi="Palatino Linotype" w:cs="Tahoma"/>
                      <w:b/>
                      <w:i/>
                      <w:sz w:val="22"/>
                      <w:szCs w:val="22"/>
                    </w:rPr>
                    <w:t>Dinimizin öğütlerinden biride insanlara iyiliği emredip kötülükten sakındırmaktır</w:t>
                  </w:r>
                </w:p>
                <w:p w:rsidR="00B52AB8" w:rsidRPr="00296029" w:rsidRDefault="00B52AB8" w:rsidP="00866DB3">
                  <w:pPr>
                    <w:rPr>
                      <w:rFonts w:ascii="Palatino Linotype" w:hAnsi="Palatino Linotype" w:cs="Tahoma"/>
                      <w:b/>
                      <w:i/>
                      <w:sz w:val="22"/>
                      <w:szCs w:val="22"/>
                    </w:rPr>
                  </w:pPr>
                  <w:r>
                    <w:rPr>
                      <w:rFonts w:ascii="Palatino Linotype" w:hAnsi="Palatino Linotype" w:cs="Tahoma"/>
                      <w:b/>
                      <w:i/>
                      <w:sz w:val="22"/>
                      <w:szCs w:val="22"/>
                    </w:rPr>
                    <w:t xml:space="preserve">Bu amaçla kötü davranışların yapılması dinimizde yasaklanmıştır. Dinimizin kötü davranışları yasaklayarak amaçladıklarından örnekler veriniz </w:t>
                  </w:r>
                  <w:r w:rsidRPr="00296029">
                    <w:rPr>
                      <w:rFonts w:ascii="Palatino Linotype" w:hAnsi="Palatino Linotype" w:cs="Tahoma"/>
                      <w:b/>
                      <w:i/>
                      <w:sz w:val="22"/>
                      <w:szCs w:val="22"/>
                    </w:rPr>
                    <w:t>?</w:t>
                  </w:r>
                </w:p>
                <w:p w:rsidR="00B52AB8" w:rsidRPr="00296029" w:rsidRDefault="00B52AB8" w:rsidP="00866DB3">
                  <w:pPr>
                    <w:rPr>
                      <w:sz w:val="22"/>
                      <w:szCs w:val="22"/>
                    </w:rPr>
                  </w:pPr>
                </w:p>
                <w:p w:rsidR="00B52AB8" w:rsidRPr="00296029" w:rsidRDefault="00B52AB8" w:rsidP="00866DB3">
                  <w:pPr>
                    <w:rPr>
                      <w:sz w:val="22"/>
                      <w:szCs w:val="22"/>
                    </w:rPr>
                  </w:pPr>
                </w:p>
              </w:txbxContent>
            </v:textbox>
          </v:shape>
        </w:pict>
      </w:r>
      <w:r>
        <w:rPr>
          <w:noProof/>
        </w:rPr>
        <w:pict>
          <v:shape id="_x0000_s1040" type="#_x0000_t106" style="position:absolute;margin-left:-36pt;margin-top:1.25pt;width:81pt;height:76.25pt;z-index:251655680" adj="22400,22252" fillcolor="#4bacc6" strokecolor="#f2f2f2" strokeweight="3pt">
            <v:shadow on="t" type="perspective" color="#205867" opacity=".5" offset="1pt" offset2="-1pt"/>
            <v:textbox style="mso-next-textbox:#_x0000_s1040">
              <w:txbxContent>
                <w:p w:rsidR="00B52AB8" w:rsidRPr="00C71B3C" w:rsidRDefault="00B52AB8" w:rsidP="00866DB3">
                  <w:pPr>
                    <w:rPr>
                      <w:b/>
                    </w:rPr>
                  </w:pPr>
                  <w:r>
                    <w:rPr>
                      <w:b/>
                    </w:rPr>
                    <w:t xml:space="preserve">Yorum-layalım </w:t>
                  </w:r>
                </w:p>
              </w:txbxContent>
            </v:textbox>
          </v:shape>
        </w:pict>
      </w:r>
      <w:r>
        <w:t xml:space="preserve">  </w:t>
      </w:r>
    </w:p>
    <w:p w:rsidR="00B52AB8" w:rsidRPr="00296029" w:rsidRDefault="00B52AB8" w:rsidP="00296029"/>
    <w:p w:rsidR="00B52AB8" w:rsidRPr="00296029" w:rsidRDefault="00B52AB8" w:rsidP="00296029"/>
    <w:p w:rsidR="00B52AB8" w:rsidRPr="00296029" w:rsidRDefault="00B52AB8" w:rsidP="00296029"/>
    <w:p w:rsidR="00B52AB8" w:rsidRPr="00296029" w:rsidRDefault="00B52AB8" w:rsidP="00296029">
      <w:r>
        <w:rPr>
          <w:noProof/>
        </w:rPr>
        <w:pict>
          <v:roundrect id="_x0000_s1041" style="position:absolute;margin-left:54pt;margin-top:.05pt;width:468pt;height:99pt;z-index:251657728" arcsize="10923f" fillcolor="#cfc"/>
        </w:pict>
      </w:r>
    </w:p>
    <w:p w:rsidR="00B52AB8" w:rsidRDefault="00B52AB8" w:rsidP="00296029"/>
    <w:p w:rsidR="00B52AB8" w:rsidRDefault="00B52AB8" w:rsidP="00296029">
      <w:pPr>
        <w:tabs>
          <w:tab w:val="left" w:pos="3825"/>
        </w:tabs>
      </w:pPr>
      <w:r>
        <w:tab/>
      </w:r>
    </w:p>
    <w:p w:rsidR="00B52AB8" w:rsidRDefault="00B52AB8" w:rsidP="00296029">
      <w:pPr>
        <w:tabs>
          <w:tab w:val="left" w:pos="3825"/>
        </w:tabs>
      </w:pPr>
    </w:p>
    <w:p w:rsidR="00B52AB8" w:rsidRDefault="00B52AB8" w:rsidP="00296029">
      <w:pPr>
        <w:tabs>
          <w:tab w:val="left" w:pos="3825"/>
        </w:tabs>
      </w:pPr>
    </w:p>
    <w:p w:rsidR="00B52AB8" w:rsidRDefault="00B52AB8" w:rsidP="00296029">
      <w:pPr>
        <w:tabs>
          <w:tab w:val="left" w:pos="3825"/>
        </w:tabs>
      </w:pPr>
    </w:p>
    <w:p w:rsidR="00B52AB8" w:rsidRDefault="00B52AB8" w:rsidP="00296029">
      <w:pPr>
        <w:tabs>
          <w:tab w:val="left" w:pos="3825"/>
        </w:tabs>
      </w:pPr>
    </w:p>
    <w:p w:rsidR="00B52AB8" w:rsidRDefault="00B52AB8" w:rsidP="00296029">
      <w:pPr>
        <w:tabs>
          <w:tab w:val="left" w:pos="3825"/>
        </w:tabs>
      </w:pPr>
      <w:r>
        <w:rPr>
          <w:noProof/>
        </w:rPr>
        <w:pict>
          <v:shape id="_x0000_s1042" type="#_x0000_t176" style="position:absolute;margin-left:63pt;margin-top:2.45pt;width:459pt;height:27pt;z-index:251663872" fillcolor="#f9c" strokecolor="#ff9">
            <v:textbox style="mso-next-textbox:#_x0000_s1042">
              <w:txbxContent>
                <w:p w:rsidR="00B52AB8" w:rsidRDefault="00B52AB8" w:rsidP="00C56F30">
                  <w:r>
                    <w:rPr>
                      <w:b/>
                    </w:rPr>
                    <w:t>F</w:t>
                  </w:r>
                  <w:r w:rsidRPr="00866DB3">
                    <w:rPr>
                      <w:b/>
                    </w:rPr>
                    <w:t>)</w:t>
                  </w:r>
                  <w:r w:rsidRPr="00223D60">
                    <w:rPr>
                      <w:b/>
                    </w:rPr>
                    <w:t xml:space="preserve">Namazın </w:t>
                  </w:r>
                  <w:r>
                    <w:rPr>
                      <w:b/>
                    </w:rPr>
                    <w:t>dışından</w:t>
                  </w:r>
                  <w:r w:rsidRPr="00223D60">
                    <w:rPr>
                      <w:b/>
                    </w:rPr>
                    <w:t xml:space="preserve"> olan farzlarını yazınız?</w:t>
                  </w:r>
                  <w:r>
                    <w:t xml:space="preserve"> </w:t>
                  </w:r>
                </w:p>
              </w:txbxContent>
            </v:textbox>
          </v:shape>
        </w:pict>
      </w:r>
      <w:r>
        <w:rPr>
          <w:noProof/>
        </w:rPr>
        <w:pict>
          <v:shape id="_x0000_s1043" type="#_x0000_t106" style="position:absolute;margin-left:450pt;margin-top:11.9pt;width:1in;height:71.95pt;z-index:251664896" adj="5220,14560" fillcolor="#f79646" strokecolor="#f2f2f2" strokeweight="3pt">
            <v:shadow on="t" type="perspective" color="#974706" opacity=".5" offset="1pt" offset2="-1pt"/>
            <v:textbox style="mso-next-textbox:#_x0000_s1043">
              <w:txbxContent>
                <w:p w:rsidR="00B52AB8" w:rsidRDefault="00B52AB8" w:rsidP="00C56F30">
                  <w:pPr>
                    <w:jc w:val="center"/>
                    <w:rPr>
                      <w:b/>
                    </w:rPr>
                  </w:pPr>
                  <w:r>
                    <w:rPr>
                      <w:b/>
                    </w:rPr>
                    <w:t>6</w:t>
                  </w:r>
                </w:p>
                <w:p w:rsidR="00B52AB8" w:rsidRPr="00C71B3C" w:rsidRDefault="00B52AB8" w:rsidP="00C56F30">
                  <w:pPr>
                    <w:jc w:val="center"/>
                    <w:rPr>
                      <w:b/>
                    </w:rPr>
                  </w:pPr>
                  <w:r>
                    <w:rPr>
                      <w:b/>
                    </w:rPr>
                    <w:t>puan</w:t>
                  </w:r>
                </w:p>
              </w:txbxContent>
            </v:textbox>
          </v:shape>
        </w:pict>
      </w:r>
      <w:r>
        <w:rPr>
          <w:noProof/>
        </w:rPr>
        <w:pict>
          <v:shape id="_x0000_s1044" type="#_x0000_t106" style="position:absolute;margin-left:-36pt;margin-top:11.9pt;width:81pt;height:63pt;z-index:251662848" adj="26000,10989" fillcolor="#f79646" strokecolor="#f2f2f2" strokeweight="3pt">
            <v:shadow on="t" type="perspective" color="#974706" opacity=".5" offset="1pt" offset2="-1pt"/>
            <v:textbox style="mso-next-textbox:#_x0000_s1044">
              <w:txbxContent>
                <w:p w:rsidR="00B52AB8" w:rsidRPr="00C71B3C" w:rsidRDefault="00B52AB8" w:rsidP="00C56F30">
                  <w:pPr>
                    <w:jc w:val="center"/>
                    <w:rPr>
                      <w:b/>
                    </w:rPr>
                  </w:pPr>
                  <w:r>
                    <w:rPr>
                      <w:b/>
                    </w:rPr>
                    <w:t>Yazalım</w:t>
                  </w:r>
                </w:p>
              </w:txbxContent>
            </v:textbox>
          </v:shape>
        </w:pict>
      </w:r>
    </w:p>
    <w:p w:rsidR="00B52AB8" w:rsidRDefault="00B52AB8" w:rsidP="00296029">
      <w:pPr>
        <w:tabs>
          <w:tab w:val="left" w:pos="3825"/>
        </w:tabs>
      </w:pPr>
    </w:p>
    <w:p w:rsidR="00B52AB8" w:rsidRDefault="00B52AB8" w:rsidP="00296029">
      <w:pPr>
        <w:tabs>
          <w:tab w:val="left" w:pos="3825"/>
        </w:tabs>
      </w:pPr>
      <w:r>
        <w:t>v</w:t>
      </w:r>
    </w:p>
    <w:p w:rsidR="00B52AB8" w:rsidRDefault="00B52AB8" w:rsidP="00296029">
      <w:pPr>
        <w:tabs>
          <w:tab w:val="left" w:pos="3825"/>
        </w:tabs>
      </w:pPr>
      <w:r>
        <w:rPr>
          <w:noProof/>
        </w:rPr>
        <w:pict>
          <v:shape id="_x0000_s1045" type="#_x0000_t106" style="position:absolute;margin-left:-17.85pt;margin-top:-14.25pt;width:549pt;height:50.25pt;z-index:-251657728" adj="10859,20891" fillcolor="#f90" strokecolor="#fc9">
            <v:textbox style="mso-next-textbox:#_x0000_s1045">
              <w:txbxContent>
                <w:p w:rsidR="00B52AB8" w:rsidRPr="00C71B3C" w:rsidRDefault="00B52AB8" w:rsidP="00296029">
                  <w:pPr>
                    <w:rPr>
                      <w:b/>
                    </w:rPr>
                  </w:pPr>
                  <w:r>
                    <w:rPr>
                      <w:b/>
                    </w:rPr>
                    <w:t>G)Aşağıdaki test sorularını çözünüz. Unutmayın her sorunun tek bir doğru cevabı var . Sınav Suresi bir ders saatidir.(11*4=44 puan)</w:t>
                  </w:r>
                </w:p>
              </w:txbxContent>
            </v:textbox>
          </v:shape>
        </w:pict>
      </w:r>
    </w:p>
    <w:p w:rsidR="00B52AB8" w:rsidRPr="00296029" w:rsidRDefault="00B52AB8" w:rsidP="00296029"/>
    <w:p w:rsidR="00B52AB8" w:rsidRDefault="00B52AB8" w:rsidP="00296029">
      <w:pPr>
        <w:jc w:val="both"/>
        <w:rPr>
          <w:rFonts w:ascii="Palatino Linotype" w:hAnsi="Palatino Linotype"/>
          <w:b/>
          <w:sz w:val="20"/>
          <w:szCs w:val="20"/>
        </w:rPr>
        <w:sectPr w:rsidR="00B52AB8" w:rsidSect="00866DB3">
          <w:type w:val="continuous"/>
          <w:pgSz w:w="11906" w:h="16838"/>
          <w:pgMar w:top="360" w:right="1106" w:bottom="1417" w:left="1080" w:header="708" w:footer="708" w:gutter="0"/>
          <w:cols w:space="708"/>
          <w:docGrid w:linePitch="360"/>
        </w:sectPr>
      </w:pPr>
    </w:p>
    <w:p w:rsidR="00B52AB8" w:rsidRPr="0047700D" w:rsidRDefault="00B52AB8" w:rsidP="0047700D">
      <w:pPr>
        <w:jc w:val="both"/>
        <w:rPr>
          <w:rFonts w:ascii="Palatino Linotype" w:hAnsi="Palatino Linotype"/>
          <w:b/>
          <w:sz w:val="20"/>
          <w:szCs w:val="20"/>
        </w:rPr>
      </w:pPr>
      <w:r>
        <w:rPr>
          <w:noProof/>
        </w:rPr>
        <w:pict>
          <v:shapetype id="_x0000_t202" coordsize="21600,21600" o:spt="202" path="m,l,21600r21600,l21600,xe">
            <v:stroke joinstyle="miter"/>
            <v:path gradientshapeok="t" o:connecttype="rect"/>
          </v:shapetype>
          <v:shape id="_x0000_s1046" type="#_x0000_t202" style="position:absolute;left:0;text-align:left;margin-left:252pt;margin-top:8.4pt;width:27pt;height:738pt;z-index:251665920">
            <v:textbox style="layout-flow:vertical;mso-layout-flow-alt:bottom-to-top;mso-next-textbox:#_x0000_s1046">
              <w:txbxContent>
                <w:p w:rsidR="00B52AB8" w:rsidRPr="00752CB6" w:rsidRDefault="00B52AB8" w:rsidP="0003304F">
                  <w:pPr>
                    <w:jc w:val="center"/>
                    <w:rPr>
                      <w:rFonts w:ascii="Monotype Corsiva" w:hAnsi="Monotype Corsiva"/>
                      <w:sz w:val="28"/>
                      <w:szCs w:val="28"/>
                    </w:rPr>
                  </w:pPr>
                  <w:r w:rsidRPr="00752CB6">
                    <w:rPr>
                      <w:rFonts w:ascii="Monotype Corsiva" w:hAnsi="Monotype Corsiva"/>
                      <w:sz w:val="28"/>
                      <w:szCs w:val="28"/>
                    </w:rPr>
                    <w:t>MAHMUT SÖNMEZ DİN</w:t>
                  </w:r>
                  <w:r>
                    <w:rPr>
                      <w:rFonts w:ascii="Monotype Corsiva" w:hAnsi="Monotype Corsiva"/>
                      <w:sz w:val="28"/>
                      <w:szCs w:val="28"/>
                    </w:rPr>
                    <w:t xml:space="preserve"> </w:t>
                  </w:r>
                  <w:r w:rsidRPr="00752CB6">
                    <w:rPr>
                      <w:rFonts w:ascii="Monotype Corsiva" w:hAnsi="Monotype Corsiva"/>
                      <w:sz w:val="28"/>
                      <w:szCs w:val="28"/>
                    </w:rPr>
                    <w:t>KÜLTÜRÜ VE AHLAK BİLGİSİ ÖĞRETMENİ BAŞARILAR DİLERİ</w:t>
                  </w:r>
                  <w:r>
                    <w:rPr>
                      <w:rFonts w:ascii="Monotype Corsiva" w:hAnsi="Monotype Corsiva"/>
                      <w:sz w:val="28"/>
                      <w:szCs w:val="28"/>
                    </w:rPr>
                    <w:t>M...</w:t>
                  </w:r>
                </w:p>
              </w:txbxContent>
            </v:textbox>
          </v:shape>
        </w:pict>
      </w:r>
      <w:r w:rsidRPr="00216B1E">
        <w:rPr>
          <w:rFonts w:ascii="Calibri" w:hAnsi="Calibri"/>
          <w:b/>
        </w:rPr>
        <w:t>1)</w:t>
      </w:r>
      <w:r w:rsidRPr="00216B1E">
        <w:rPr>
          <w:rFonts w:ascii="Calibri" w:hAnsi="Calibri"/>
        </w:rPr>
        <w:t xml:space="preserve"> Kuran-ı kerim İslam dininin temel başvuru kaynağıdır. Dinimizin buyruk öğüt ve yasaklarını kuranda bulabiliriz. Dini yaşantımızı onun gösterdiği ilkelere göre belirleriz.</w:t>
      </w:r>
    </w:p>
    <w:p w:rsidR="00B52AB8" w:rsidRPr="00216B1E" w:rsidRDefault="00B52AB8" w:rsidP="00216B1E">
      <w:pPr>
        <w:ind w:right="-213"/>
        <w:rPr>
          <w:rFonts w:ascii="Calibri" w:hAnsi="Calibri"/>
          <w:b/>
        </w:rPr>
      </w:pPr>
      <w:r w:rsidRPr="00216B1E">
        <w:rPr>
          <w:rFonts w:ascii="Calibri" w:hAnsi="Calibri"/>
          <w:b/>
        </w:rPr>
        <w:t>Yukarıda kuranın hangi özelliği daha çok ön plana çıkmaktadır?</w:t>
      </w:r>
    </w:p>
    <w:p w:rsidR="00B52AB8" w:rsidRPr="00216B1E" w:rsidRDefault="00B52AB8" w:rsidP="00216B1E">
      <w:pPr>
        <w:ind w:right="-213"/>
        <w:rPr>
          <w:rFonts w:ascii="Calibri" w:hAnsi="Calibri"/>
        </w:rPr>
      </w:pPr>
      <w:r w:rsidRPr="00216B1E">
        <w:rPr>
          <w:rFonts w:ascii="Calibri" w:hAnsi="Calibri"/>
        </w:rPr>
        <w:t xml:space="preserve">a)İslam dininin temel kaynağı olduğu              </w:t>
      </w:r>
    </w:p>
    <w:p w:rsidR="00B52AB8" w:rsidRPr="00216B1E" w:rsidRDefault="00B52AB8" w:rsidP="00216B1E">
      <w:pPr>
        <w:ind w:right="-213"/>
        <w:rPr>
          <w:rFonts w:ascii="Calibri" w:hAnsi="Calibri"/>
        </w:rPr>
      </w:pPr>
      <w:r w:rsidRPr="00216B1E">
        <w:rPr>
          <w:rFonts w:ascii="Calibri" w:hAnsi="Calibri"/>
        </w:rPr>
        <w:t xml:space="preserve">b) insanlara yol gösterdiği.        </w:t>
      </w:r>
    </w:p>
    <w:p w:rsidR="00B52AB8" w:rsidRDefault="00B52AB8" w:rsidP="00216B1E">
      <w:pPr>
        <w:ind w:right="-213"/>
        <w:rPr>
          <w:rFonts w:ascii="Calibri" w:hAnsi="Calibri"/>
        </w:rPr>
      </w:pPr>
      <w:r w:rsidRPr="00216B1E">
        <w:rPr>
          <w:rFonts w:ascii="Calibri" w:hAnsi="Calibri"/>
        </w:rPr>
        <w:t xml:space="preserve">c)insanları kötülüklerden sakındırdığı.        </w:t>
      </w:r>
    </w:p>
    <w:p w:rsidR="00B52AB8" w:rsidRPr="00216B1E" w:rsidRDefault="00B52AB8" w:rsidP="00216B1E">
      <w:pPr>
        <w:ind w:right="-213"/>
        <w:rPr>
          <w:rFonts w:ascii="Calibri" w:hAnsi="Calibri"/>
        </w:rPr>
      </w:pPr>
      <w:r w:rsidRPr="00216B1E">
        <w:rPr>
          <w:rFonts w:ascii="Calibri" w:hAnsi="Calibri"/>
        </w:rPr>
        <w:t>d)Sadece evlerde süs olarak olması gerektiği</w:t>
      </w:r>
    </w:p>
    <w:p w:rsidR="00B52AB8" w:rsidRPr="00216B1E" w:rsidRDefault="00B52AB8" w:rsidP="00216B1E">
      <w:pPr>
        <w:jc w:val="both"/>
        <w:rPr>
          <w:rFonts w:ascii="Calibri" w:hAnsi="Calibri"/>
        </w:rPr>
      </w:pPr>
    </w:p>
    <w:p w:rsidR="00B52AB8" w:rsidRPr="00216B1E" w:rsidRDefault="00B52AB8" w:rsidP="00216B1E">
      <w:pPr>
        <w:ind w:right="-213"/>
        <w:rPr>
          <w:rFonts w:ascii="Calibri" w:hAnsi="Calibri"/>
        </w:rPr>
      </w:pPr>
      <w:r w:rsidRPr="00216B1E">
        <w:rPr>
          <w:rFonts w:ascii="Calibri" w:hAnsi="Calibri"/>
          <w:b/>
        </w:rPr>
        <w:t>2)</w:t>
      </w:r>
      <w:r w:rsidRPr="00216B1E">
        <w:rPr>
          <w:rFonts w:ascii="Calibri" w:hAnsi="Calibri"/>
        </w:rPr>
        <w:t xml:space="preserve"> ” Biz insana ana babasına iyi davranmasını emrettik.” “Kötülüklerin açığına da gizlisine de yaklaşmayın ”Yukarıdaki ayetler kuranın hangi özelliğini </w:t>
      </w:r>
      <w:r w:rsidRPr="00216B1E">
        <w:rPr>
          <w:rFonts w:ascii="Calibri" w:hAnsi="Calibri"/>
          <w:b/>
        </w:rPr>
        <w:t>öne çıkarır?</w:t>
      </w:r>
    </w:p>
    <w:p w:rsidR="00B52AB8" w:rsidRPr="00216B1E" w:rsidRDefault="00B52AB8" w:rsidP="00216B1E">
      <w:pPr>
        <w:ind w:right="-213"/>
        <w:rPr>
          <w:rFonts w:ascii="Calibri" w:hAnsi="Calibri"/>
        </w:rPr>
      </w:pPr>
      <w:r w:rsidRPr="00216B1E">
        <w:rPr>
          <w:rFonts w:ascii="Calibri" w:hAnsi="Calibri"/>
        </w:rPr>
        <w:t xml:space="preserve">a) Kuranda insan – evren ilişkisinden bahsedilir.                         b)Kuran iyiliğe yönlendirir.Kötülükten sakındırır      </w:t>
      </w:r>
    </w:p>
    <w:p w:rsidR="00B52AB8" w:rsidRPr="00216B1E" w:rsidRDefault="00B52AB8" w:rsidP="00216B1E">
      <w:pPr>
        <w:ind w:right="-213"/>
        <w:rPr>
          <w:rFonts w:ascii="Calibri" w:hAnsi="Calibri"/>
        </w:rPr>
      </w:pPr>
      <w:r w:rsidRPr="00216B1E">
        <w:rPr>
          <w:rFonts w:ascii="Calibri" w:hAnsi="Calibri"/>
        </w:rPr>
        <w:t>c)İbadetler Allaha yönelmemizi sağlar                     d)Kuran hayatımıza anlam katar</w:t>
      </w:r>
    </w:p>
    <w:p w:rsidR="00B52AB8" w:rsidRPr="00216B1E" w:rsidRDefault="00B52AB8" w:rsidP="00216B1E">
      <w:pPr>
        <w:spacing w:before="240"/>
        <w:ind w:right="-213"/>
        <w:rPr>
          <w:rFonts w:ascii="Calibri" w:hAnsi="Calibri"/>
        </w:rPr>
      </w:pPr>
      <w:r w:rsidRPr="00216B1E">
        <w:rPr>
          <w:rFonts w:ascii="Calibri" w:hAnsi="Calibri"/>
          <w:b/>
          <w:sz w:val="17"/>
          <w:szCs w:val="17"/>
        </w:rPr>
        <w:t>3)</w:t>
      </w:r>
      <w:r w:rsidRPr="00216B1E">
        <w:rPr>
          <w:rFonts w:ascii="Calibri" w:hAnsi="Calibri"/>
        </w:rPr>
        <w:t xml:space="preserve"> Belirli şekil ve hareketlerden oluşan belirlenmiş zamanlarda yerine getirilen ibadete ……………. denir.  Yukarıda tanımı yapılan kavram </w:t>
      </w:r>
      <w:r w:rsidRPr="00216B1E">
        <w:rPr>
          <w:rFonts w:ascii="Calibri" w:hAnsi="Calibri"/>
          <w:b/>
        </w:rPr>
        <w:t>hangisidir?</w:t>
      </w:r>
    </w:p>
    <w:p w:rsidR="00B52AB8" w:rsidRPr="00216B1E" w:rsidRDefault="00B52AB8" w:rsidP="00216B1E">
      <w:pPr>
        <w:ind w:right="-213"/>
        <w:rPr>
          <w:rFonts w:ascii="Calibri" w:hAnsi="Calibri"/>
        </w:rPr>
      </w:pPr>
      <w:r w:rsidRPr="00216B1E">
        <w:rPr>
          <w:rFonts w:ascii="Calibri" w:hAnsi="Calibri"/>
        </w:rPr>
        <w:t>a) Hac      b) Temizlik  c)Zekat   d)Namaz</w:t>
      </w:r>
    </w:p>
    <w:p w:rsidR="00B52AB8" w:rsidRPr="00216B1E" w:rsidRDefault="00B52AB8" w:rsidP="00216B1E">
      <w:pPr>
        <w:jc w:val="both"/>
        <w:rPr>
          <w:rFonts w:ascii="Calibri" w:hAnsi="Calibri"/>
          <w:sz w:val="17"/>
          <w:szCs w:val="17"/>
        </w:rPr>
      </w:pPr>
    </w:p>
    <w:p w:rsidR="00B52AB8" w:rsidRPr="00216B1E" w:rsidRDefault="00B52AB8" w:rsidP="00216B1E">
      <w:pPr>
        <w:ind w:right="-213"/>
        <w:rPr>
          <w:rFonts w:ascii="Calibri" w:hAnsi="Calibri"/>
        </w:rPr>
      </w:pPr>
      <w:r w:rsidRPr="00216B1E">
        <w:rPr>
          <w:rFonts w:ascii="Calibri" w:hAnsi="Calibri"/>
        </w:rPr>
        <w:t>4)Namazların kıyam kıraat rüku ve secdeden oluşan her bir bölümüne rekat denir. Rekatla ilgili hangisi yanlıştır?</w:t>
      </w:r>
    </w:p>
    <w:p w:rsidR="00B52AB8" w:rsidRPr="00216B1E" w:rsidRDefault="00B52AB8" w:rsidP="00216B1E">
      <w:pPr>
        <w:ind w:right="-213"/>
        <w:rPr>
          <w:rFonts w:ascii="Calibri" w:hAnsi="Calibri"/>
        </w:rPr>
      </w:pPr>
      <w:r w:rsidRPr="00216B1E">
        <w:rPr>
          <w:rFonts w:ascii="Calibri" w:hAnsi="Calibri"/>
        </w:rPr>
        <w:t xml:space="preserve">a)Tüm namazların ilk rekatlarının kılınışı aynıdır       </w:t>
      </w:r>
    </w:p>
    <w:p w:rsidR="00B52AB8" w:rsidRPr="00216B1E" w:rsidRDefault="00B52AB8" w:rsidP="00216B1E">
      <w:pPr>
        <w:ind w:right="-213"/>
        <w:rPr>
          <w:rFonts w:ascii="Calibri" w:hAnsi="Calibri"/>
        </w:rPr>
      </w:pPr>
      <w:r w:rsidRPr="00216B1E">
        <w:rPr>
          <w:rFonts w:ascii="Calibri" w:hAnsi="Calibri"/>
        </w:rPr>
        <w:t xml:space="preserve">b) Bir gün içinde toplam 35 rekat namaz kılarız.  </w:t>
      </w:r>
    </w:p>
    <w:p w:rsidR="00B52AB8" w:rsidRPr="00216B1E" w:rsidRDefault="00B52AB8" w:rsidP="00216B1E">
      <w:pPr>
        <w:ind w:right="-213"/>
        <w:rPr>
          <w:rFonts w:ascii="Calibri" w:hAnsi="Calibri"/>
        </w:rPr>
      </w:pPr>
      <w:r w:rsidRPr="00216B1E">
        <w:rPr>
          <w:rFonts w:ascii="Calibri" w:hAnsi="Calibri"/>
        </w:rPr>
        <w:t xml:space="preserve">c) Tüm rekatlarda okunan tek sure fatiha’dır.    </w:t>
      </w:r>
    </w:p>
    <w:p w:rsidR="00B52AB8" w:rsidRDefault="00B52AB8" w:rsidP="00216B1E">
      <w:pPr>
        <w:ind w:right="-213"/>
        <w:rPr>
          <w:rFonts w:ascii="Calibri" w:hAnsi="Calibri"/>
        </w:rPr>
      </w:pPr>
      <w:r w:rsidRPr="00216B1E">
        <w:rPr>
          <w:rFonts w:ascii="Calibri" w:hAnsi="Calibri"/>
        </w:rPr>
        <w:t>d)Farzların 3 ve 4. Rekatında fatihadan sonra zammı sure okunmaz.</w:t>
      </w:r>
    </w:p>
    <w:p w:rsidR="00B52AB8" w:rsidRDefault="00B52AB8" w:rsidP="00216B1E">
      <w:pPr>
        <w:ind w:right="-213"/>
        <w:rPr>
          <w:rFonts w:ascii="Calibri" w:hAnsi="Calibri"/>
        </w:rPr>
      </w:pPr>
    </w:p>
    <w:tbl>
      <w:tblPr>
        <w:tblpPr w:leftFromText="141" w:rightFromText="141" w:vertAnchor="text" w:horzAnchor="page" w:tblpX="2053"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8"/>
        <w:gridCol w:w="1548"/>
      </w:tblGrid>
      <w:tr w:rsidR="00B52AB8" w:rsidRPr="0036253C" w:rsidTr="00BD5AD9">
        <w:tc>
          <w:tcPr>
            <w:tcW w:w="3236" w:type="dxa"/>
            <w:gridSpan w:val="2"/>
            <w:vAlign w:val="center"/>
          </w:tcPr>
          <w:p w:rsidR="00B52AB8" w:rsidRPr="00BD5AD9" w:rsidRDefault="00B52AB8" w:rsidP="00BD5AD9">
            <w:pPr>
              <w:jc w:val="center"/>
              <w:rPr>
                <w:rFonts w:ascii="Calibri" w:hAnsi="Calibri" w:cs="Tahoma"/>
                <w:b/>
                <w:sz w:val="22"/>
                <w:szCs w:val="22"/>
              </w:rPr>
            </w:pPr>
            <w:r w:rsidRPr="00BD5AD9">
              <w:rPr>
                <w:rFonts w:ascii="Calibri" w:hAnsi="Calibri" w:cs="Tahoma"/>
                <w:b/>
                <w:sz w:val="22"/>
                <w:szCs w:val="22"/>
              </w:rPr>
              <w:t>Kur’an’da İnsan- Allah İlişkisi</w:t>
            </w:r>
          </w:p>
        </w:tc>
      </w:tr>
      <w:tr w:rsidR="00B52AB8" w:rsidRPr="0036253C" w:rsidTr="00BD5AD9">
        <w:tc>
          <w:tcPr>
            <w:tcW w:w="1688" w:type="dxa"/>
            <w:vAlign w:val="center"/>
          </w:tcPr>
          <w:p w:rsidR="00B52AB8" w:rsidRPr="00BD5AD9" w:rsidRDefault="00B52AB8" w:rsidP="00BD5AD9">
            <w:pPr>
              <w:jc w:val="center"/>
              <w:rPr>
                <w:rFonts w:ascii="Calibri" w:hAnsi="Calibri" w:cs="Tahoma"/>
                <w:b/>
                <w:sz w:val="22"/>
                <w:szCs w:val="22"/>
              </w:rPr>
            </w:pPr>
            <w:r w:rsidRPr="00BD5AD9">
              <w:rPr>
                <w:rFonts w:ascii="Calibri" w:hAnsi="Calibri" w:cs="Tahoma"/>
                <w:b/>
                <w:sz w:val="22"/>
                <w:szCs w:val="22"/>
              </w:rPr>
              <w:t>Allah</w:t>
            </w:r>
          </w:p>
        </w:tc>
        <w:tc>
          <w:tcPr>
            <w:tcW w:w="1548" w:type="dxa"/>
            <w:vAlign w:val="center"/>
          </w:tcPr>
          <w:p w:rsidR="00B52AB8" w:rsidRPr="00BD5AD9" w:rsidRDefault="00B52AB8" w:rsidP="00BD5AD9">
            <w:pPr>
              <w:jc w:val="center"/>
              <w:rPr>
                <w:rFonts w:ascii="Calibri" w:hAnsi="Calibri" w:cs="Tahoma"/>
                <w:b/>
                <w:sz w:val="22"/>
                <w:szCs w:val="22"/>
              </w:rPr>
            </w:pPr>
            <w:r w:rsidRPr="00BD5AD9">
              <w:rPr>
                <w:rFonts w:ascii="Calibri" w:hAnsi="Calibri" w:cs="Tahoma"/>
                <w:b/>
                <w:sz w:val="22"/>
                <w:szCs w:val="22"/>
              </w:rPr>
              <w:t>İnsan</w:t>
            </w:r>
          </w:p>
        </w:tc>
      </w:tr>
      <w:tr w:rsidR="00B52AB8" w:rsidRPr="0036253C" w:rsidTr="00BD5AD9">
        <w:tc>
          <w:tcPr>
            <w:tcW w:w="1688" w:type="dxa"/>
          </w:tcPr>
          <w:p w:rsidR="00B52AB8" w:rsidRPr="00BD5AD9" w:rsidRDefault="00B52AB8" w:rsidP="00BD5AD9">
            <w:pPr>
              <w:rPr>
                <w:rFonts w:ascii="Calibri" w:hAnsi="Calibri" w:cs="Tahoma"/>
                <w:sz w:val="22"/>
                <w:szCs w:val="22"/>
              </w:rPr>
            </w:pPr>
            <w:r w:rsidRPr="00BD5AD9">
              <w:rPr>
                <w:rFonts w:ascii="Calibri" w:hAnsi="Calibri" w:cs="Tahoma"/>
                <w:sz w:val="22"/>
                <w:szCs w:val="22"/>
              </w:rPr>
              <w:t>Yaratır</w:t>
            </w:r>
          </w:p>
        </w:tc>
        <w:tc>
          <w:tcPr>
            <w:tcW w:w="1548" w:type="dxa"/>
            <w:shd w:val="clear" w:color="auto" w:fill="C0C0C0"/>
          </w:tcPr>
          <w:p w:rsidR="00B52AB8" w:rsidRPr="00BD5AD9" w:rsidRDefault="00B52AB8" w:rsidP="00BD5AD9">
            <w:pPr>
              <w:rPr>
                <w:rFonts w:ascii="Calibri" w:hAnsi="Calibri" w:cs="Tahoma"/>
                <w:sz w:val="22"/>
                <w:szCs w:val="22"/>
              </w:rPr>
            </w:pPr>
          </w:p>
        </w:tc>
      </w:tr>
      <w:tr w:rsidR="00B52AB8" w:rsidRPr="0036253C" w:rsidTr="00BD5AD9">
        <w:tc>
          <w:tcPr>
            <w:tcW w:w="1688" w:type="dxa"/>
            <w:shd w:val="clear" w:color="auto" w:fill="C0C0C0"/>
          </w:tcPr>
          <w:p w:rsidR="00B52AB8" w:rsidRPr="00BD5AD9" w:rsidRDefault="00B52AB8" w:rsidP="00BD5AD9">
            <w:pPr>
              <w:rPr>
                <w:rFonts w:ascii="Calibri" w:hAnsi="Calibri" w:cs="Tahoma"/>
                <w:sz w:val="22"/>
                <w:szCs w:val="22"/>
              </w:rPr>
            </w:pPr>
          </w:p>
        </w:tc>
        <w:tc>
          <w:tcPr>
            <w:tcW w:w="1548" w:type="dxa"/>
          </w:tcPr>
          <w:p w:rsidR="00B52AB8" w:rsidRPr="00BD5AD9" w:rsidRDefault="00B52AB8" w:rsidP="00BD5AD9">
            <w:pPr>
              <w:rPr>
                <w:rFonts w:ascii="Calibri" w:hAnsi="Calibri" w:cs="Tahoma"/>
                <w:sz w:val="22"/>
                <w:szCs w:val="22"/>
              </w:rPr>
            </w:pPr>
            <w:r w:rsidRPr="00BD5AD9">
              <w:rPr>
                <w:rFonts w:ascii="Calibri" w:hAnsi="Calibri" w:cs="Tahoma"/>
                <w:sz w:val="22"/>
                <w:szCs w:val="22"/>
              </w:rPr>
              <w:t>Şükreder</w:t>
            </w:r>
          </w:p>
        </w:tc>
      </w:tr>
      <w:tr w:rsidR="00B52AB8" w:rsidRPr="0036253C" w:rsidTr="00BD5AD9">
        <w:tc>
          <w:tcPr>
            <w:tcW w:w="1688" w:type="dxa"/>
          </w:tcPr>
          <w:p w:rsidR="00B52AB8" w:rsidRPr="00BD5AD9" w:rsidRDefault="00B52AB8" w:rsidP="00BD5AD9">
            <w:pPr>
              <w:rPr>
                <w:rFonts w:ascii="Calibri" w:hAnsi="Calibri" w:cs="Tahoma"/>
                <w:sz w:val="22"/>
                <w:szCs w:val="22"/>
              </w:rPr>
            </w:pPr>
            <w:r w:rsidRPr="00BD5AD9">
              <w:rPr>
                <w:rFonts w:ascii="Calibri" w:hAnsi="Calibri" w:cs="Tahoma"/>
                <w:sz w:val="22"/>
                <w:szCs w:val="22"/>
              </w:rPr>
              <w:t>Yol gösterir</w:t>
            </w:r>
          </w:p>
        </w:tc>
        <w:tc>
          <w:tcPr>
            <w:tcW w:w="1548" w:type="dxa"/>
          </w:tcPr>
          <w:p w:rsidR="00B52AB8" w:rsidRPr="00BD5AD9" w:rsidRDefault="00B52AB8" w:rsidP="00BD5AD9">
            <w:pPr>
              <w:rPr>
                <w:rFonts w:ascii="Calibri" w:hAnsi="Calibri" w:cs="Tahoma"/>
                <w:sz w:val="22"/>
                <w:szCs w:val="22"/>
              </w:rPr>
            </w:pPr>
            <w:r w:rsidRPr="00BD5AD9">
              <w:rPr>
                <w:rFonts w:ascii="Calibri" w:hAnsi="Calibri" w:cs="Tahoma"/>
                <w:sz w:val="22"/>
                <w:szCs w:val="22"/>
              </w:rPr>
              <w:t>Tercih eder</w:t>
            </w:r>
          </w:p>
        </w:tc>
      </w:tr>
    </w:tbl>
    <w:p w:rsidR="00B52AB8" w:rsidRPr="0036253C" w:rsidRDefault="00B52AB8" w:rsidP="0036253C">
      <w:pPr>
        <w:spacing w:after="60"/>
        <w:rPr>
          <w:rFonts w:ascii="Calibri" w:hAnsi="Calibri" w:cs="Arial"/>
          <w:b/>
          <w:i/>
          <w:sz w:val="22"/>
          <w:szCs w:val="22"/>
        </w:rPr>
      </w:pPr>
      <w:r>
        <w:rPr>
          <w:rFonts w:ascii="Calibri" w:hAnsi="Calibri" w:cs="Arial"/>
          <w:b/>
          <w:i/>
          <w:sz w:val="22"/>
          <w:szCs w:val="22"/>
        </w:rPr>
        <w:t>5</w:t>
      </w:r>
      <w:r w:rsidRPr="0036253C">
        <w:rPr>
          <w:rFonts w:ascii="Calibri" w:hAnsi="Calibri" w:cs="Arial"/>
          <w:b/>
          <w:i/>
          <w:sz w:val="22"/>
          <w:szCs w:val="22"/>
        </w:rPr>
        <w:t>)</w:t>
      </w:r>
      <w:r w:rsidRPr="0036253C">
        <w:rPr>
          <w:rFonts w:ascii="Calibri" w:hAnsi="Calibri" w:cs="Tahoma"/>
          <w:b/>
          <w:sz w:val="22"/>
          <w:szCs w:val="22"/>
        </w:rPr>
        <w:t>İnsan Allah ilişkisini gösteren tabloda boş bırakılan yerlere aşağıdakilerden hangisi gelmelidir?</w:t>
      </w:r>
    </w:p>
    <w:p w:rsidR="00B52AB8" w:rsidRPr="0036253C" w:rsidRDefault="00B52AB8" w:rsidP="0036253C">
      <w:pPr>
        <w:rPr>
          <w:rFonts w:ascii="Calibri" w:hAnsi="Calibri" w:cs="Tahoma"/>
          <w:sz w:val="22"/>
          <w:szCs w:val="22"/>
        </w:rPr>
      </w:pPr>
      <w:r w:rsidRPr="0036253C">
        <w:rPr>
          <w:rFonts w:ascii="Calibri" w:hAnsi="Calibri" w:cs="Tahoma"/>
          <w:sz w:val="22"/>
          <w:szCs w:val="22"/>
        </w:rPr>
        <w:t>A) Düşünür – Sabreder     B) Çalışır – Nimet verir</w:t>
      </w:r>
    </w:p>
    <w:p w:rsidR="00B52AB8" w:rsidRPr="0036253C" w:rsidRDefault="00B52AB8" w:rsidP="0036253C">
      <w:pPr>
        <w:rPr>
          <w:rFonts w:ascii="Calibri" w:hAnsi="Calibri" w:cs="Tahoma"/>
          <w:sz w:val="22"/>
          <w:szCs w:val="22"/>
        </w:rPr>
      </w:pPr>
      <w:r w:rsidRPr="0036253C">
        <w:rPr>
          <w:rFonts w:ascii="Calibri" w:hAnsi="Calibri" w:cs="Tahoma"/>
          <w:sz w:val="22"/>
          <w:szCs w:val="22"/>
        </w:rPr>
        <w:t xml:space="preserve">C) Nimet verir  –İnanır </w:t>
      </w:r>
      <w:r>
        <w:rPr>
          <w:rFonts w:ascii="Calibri" w:hAnsi="Calibri" w:cs="Tahoma"/>
          <w:sz w:val="22"/>
          <w:szCs w:val="22"/>
        </w:rPr>
        <w:t xml:space="preserve">     </w:t>
      </w:r>
      <w:r w:rsidRPr="0036253C">
        <w:rPr>
          <w:rFonts w:ascii="Calibri" w:hAnsi="Calibri" w:cs="Tahoma"/>
          <w:sz w:val="22"/>
          <w:szCs w:val="22"/>
        </w:rPr>
        <w:t>D) İbadet eder – Yaratır</w:t>
      </w:r>
    </w:p>
    <w:p w:rsidR="00B52AB8" w:rsidRPr="00216B1E" w:rsidRDefault="00B52AB8" w:rsidP="00216B1E">
      <w:pPr>
        <w:ind w:right="-213"/>
        <w:rPr>
          <w:rFonts w:ascii="Calibri" w:hAnsi="Calibri"/>
        </w:rPr>
      </w:pPr>
    </w:p>
    <w:p w:rsidR="00B52AB8" w:rsidRPr="0036253C" w:rsidRDefault="00B52AB8" w:rsidP="0036253C">
      <w:pPr>
        <w:rPr>
          <w:rFonts w:ascii="Calibri" w:hAnsi="Calibri" w:cs="Tahoma"/>
          <w:sz w:val="22"/>
          <w:szCs w:val="22"/>
        </w:rPr>
      </w:pPr>
      <w:r>
        <w:rPr>
          <w:rFonts w:ascii="Calibri" w:hAnsi="Calibri" w:cs="Tahoma"/>
          <w:sz w:val="22"/>
          <w:szCs w:val="22"/>
        </w:rPr>
        <w:t>6</w:t>
      </w:r>
      <w:r w:rsidRPr="0036253C">
        <w:rPr>
          <w:rFonts w:ascii="Calibri" w:hAnsi="Calibri" w:cs="Tahoma"/>
          <w:sz w:val="22"/>
          <w:szCs w:val="22"/>
        </w:rPr>
        <w:t>)   I- Çünkü verilen söz       II- Yerine getirin</w:t>
      </w:r>
    </w:p>
    <w:p w:rsidR="00B52AB8" w:rsidRPr="0036253C" w:rsidRDefault="00B52AB8" w:rsidP="0036253C">
      <w:pPr>
        <w:rPr>
          <w:rFonts w:ascii="Calibri" w:hAnsi="Calibri" w:cs="Tahoma"/>
          <w:sz w:val="22"/>
          <w:szCs w:val="22"/>
        </w:rPr>
      </w:pPr>
      <w:r w:rsidRPr="0036253C">
        <w:rPr>
          <w:rFonts w:ascii="Calibri" w:hAnsi="Calibri" w:cs="Tahoma"/>
          <w:sz w:val="22"/>
          <w:szCs w:val="22"/>
        </w:rPr>
        <w:t xml:space="preserve">        III- Verdiğiniz sözü         IV- Sorumluluk gerektirir</w:t>
      </w:r>
    </w:p>
    <w:p w:rsidR="00B52AB8" w:rsidRPr="0036253C" w:rsidRDefault="00B52AB8" w:rsidP="0036253C">
      <w:pPr>
        <w:rPr>
          <w:rFonts w:ascii="Calibri" w:hAnsi="Calibri" w:cs="Tahoma"/>
          <w:b/>
          <w:sz w:val="22"/>
          <w:szCs w:val="22"/>
        </w:rPr>
      </w:pPr>
      <w:r w:rsidRPr="0036253C">
        <w:rPr>
          <w:rFonts w:ascii="Calibri" w:hAnsi="Calibri" w:cs="Tahoma"/>
          <w:b/>
          <w:sz w:val="22"/>
          <w:szCs w:val="22"/>
        </w:rPr>
        <w:t>Yukarıdaki numaralı cümleler anlamlı bir bütün oluşturulmak istendiğinde sıralama nasıl olmalıdır?</w:t>
      </w:r>
    </w:p>
    <w:p w:rsidR="00B52AB8" w:rsidRDefault="00B52AB8" w:rsidP="0036253C">
      <w:pPr>
        <w:rPr>
          <w:rFonts w:ascii="Calibri" w:hAnsi="Calibri" w:cs="Tahoma"/>
          <w:sz w:val="22"/>
          <w:szCs w:val="22"/>
        </w:rPr>
      </w:pPr>
      <w:r w:rsidRPr="0036253C">
        <w:rPr>
          <w:rFonts w:ascii="Calibri" w:hAnsi="Calibri" w:cs="Tahoma"/>
          <w:sz w:val="22"/>
          <w:szCs w:val="22"/>
        </w:rPr>
        <w:t>A) I-II-III-IV    B) II-IV-I-III      C) III-II-I-IV  D) III-IV-I-II</w:t>
      </w:r>
    </w:p>
    <w:p w:rsidR="00B52AB8" w:rsidRPr="0036253C" w:rsidRDefault="00B52AB8" w:rsidP="0036253C">
      <w:pPr>
        <w:rPr>
          <w:rFonts w:ascii="Calibri" w:hAnsi="Calibri" w:cs="Tahoma"/>
          <w:sz w:val="22"/>
          <w:szCs w:val="22"/>
        </w:rPr>
      </w:pPr>
    </w:p>
    <w:p w:rsidR="00B52AB8" w:rsidRPr="0036253C" w:rsidRDefault="00B52AB8" w:rsidP="0036253C">
      <w:pPr>
        <w:rPr>
          <w:rFonts w:ascii="Calibri" w:hAnsi="Calibri" w:cs="Tahoma"/>
          <w:i/>
        </w:rPr>
      </w:pPr>
      <w:r w:rsidRPr="0036253C">
        <w:rPr>
          <w:rFonts w:ascii="Calibri" w:hAnsi="Calibri" w:cs="Tahoma"/>
          <w:b/>
        </w:rPr>
        <w:t>7)</w:t>
      </w:r>
      <w:r w:rsidRPr="0036253C">
        <w:rPr>
          <w:rFonts w:ascii="Calibri" w:hAnsi="Calibri" w:cs="Tahoma"/>
          <w:i/>
        </w:rPr>
        <w:t xml:space="preserve"> Ya açar bakarız nazm-ı celil’in yaprağına</w:t>
      </w:r>
    </w:p>
    <w:p w:rsidR="00B52AB8" w:rsidRPr="0036253C" w:rsidRDefault="00B52AB8" w:rsidP="0036253C">
      <w:pPr>
        <w:rPr>
          <w:rFonts w:ascii="Calibri" w:hAnsi="Calibri" w:cs="Tahoma"/>
          <w:i/>
        </w:rPr>
      </w:pPr>
      <w:r w:rsidRPr="0036253C">
        <w:rPr>
          <w:rFonts w:ascii="Calibri" w:hAnsi="Calibri" w:cs="Tahoma"/>
          <w:i/>
        </w:rPr>
        <w:t xml:space="preserve">      Yahut üfler geçeriz bir ölünün toprağına</w:t>
      </w:r>
    </w:p>
    <w:p w:rsidR="00B52AB8" w:rsidRPr="0036253C" w:rsidRDefault="00B52AB8" w:rsidP="0036253C">
      <w:pPr>
        <w:rPr>
          <w:rFonts w:ascii="Calibri" w:hAnsi="Calibri" w:cs="Tahoma"/>
          <w:i/>
        </w:rPr>
      </w:pPr>
      <w:r w:rsidRPr="0036253C">
        <w:rPr>
          <w:rFonts w:ascii="Calibri" w:hAnsi="Calibri" w:cs="Tahoma"/>
          <w:i/>
        </w:rPr>
        <w:t xml:space="preserve">     İnmemiştir hele Kur’an bunu hakkıyla bilin</w:t>
      </w:r>
    </w:p>
    <w:p w:rsidR="00B52AB8" w:rsidRPr="0036253C" w:rsidRDefault="00B52AB8" w:rsidP="0036253C">
      <w:pPr>
        <w:rPr>
          <w:rFonts w:ascii="Calibri" w:hAnsi="Calibri" w:cs="Tahoma"/>
          <w:i/>
        </w:rPr>
      </w:pPr>
      <w:r w:rsidRPr="0036253C">
        <w:rPr>
          <w:rFonts w:ascii="Calibri" w:hAnsi="Calibri" w:cs="Tahoma"/>
          <w:i/>
        </w:rPr>
        <w:t xml:space="preserve">    Ne mezarlıkta okunmak ne de fal bakmak için</w:t>
      </w:r>
    </w:p>
    <w:p w:rsidR="00B52AB8" w:rsidRPr="0036253C" w:rsidRDefault="00B52AB8" w:rsidP="0036253C">
      <w:pPr>
        <w:rPr>
          <w:rFonts w:ascii="Calibri" w:hAnsi="Calibri" w:cs="Tahoma"/>
          <w:b/>
        </w:rPr>
      </w:pPr>
      <w:r w:rsidRPr="0036253C">
        <w:rPr>
          <w:rFonts w:ascii="Calibri" w:hAnsi="Calibri" w:cs="Tahoma"/>
          <w:b/>
        </w:rPr>
        <w:t>M Akif Ersoy’un yukarıdaki dizelerinde aşağıdaki hangi durumdan yakınmaktadır?</w:t>
      </w:r>
    </w:p>
    <w:p w:rsidR="00B52AB8" w:rsidRPr="0036253C" w:rsidRDefault="00B52AB8" w:rsidP="0036253C">
      <w:pPr>
        <w:rPr>
          <w:rFonts w:ascii="Calibri" w:hAnsi="Calibri" w:cs="Tahoma"/>
        </w:rPr>
      </w:pPr>
      <w:r w:rsidRPr="0036253C">
        <w:rPr>
          <w:rFonts w:ascii="Calibri" w:hAnsi="Calibri" w:cs="Tahoma"/>
        </w:rPr>
        <w:t>A) Kur’an’ın çok okunduğundan</w:t>
      </w:r>
    </w:p>
    <w:p w:rsidR="00B52AB8" w:rsidRPr="0036253C" w:rsidRDefault="00B52AB8" w:rsidP="0036253C">
      <w:pPr>
        <w:rPr>
          <w:rFonts w:ascii="Calibri" w:hAnsi="Calibri" w:cs="Tahoma"/>
        </w:rPr>
      </w:pPr>
      <w:r w:rsidRPr="0036253C">
        <w:rPr>
          <w:rFonts w:ascii="Calibri" w:hAnsi="Calibri" w:cs="Tahoma"/>
        </w:rPr>
        <w:t>B) Kur’an’ın asıl indiriliş gayesinden bilinmemesinden</w:t>
      </w:r>
    </w:p>
    <w:p w:rsidR="00B52AB8" w:rsidRPr="0036253C" w:rsidRDefault="00B52AB8" w:rsidP="0036253C">
      <w:pPr>
        <w:rPr>
          <w:rFonts w:ascii="Calibri" w:hAnsi="Calibri" w:cs="Tahoma"/>
        </w:rPr>
      </w:pPr>
      <w:r w:rsidRPr="0036253C">
        <w:rPr>
          <w:rFonts w:ascii="Calibri" w:hAnsi="Calibri" w:cs="Tahoma"/>
        </w:rPr>
        <w:t>C) Kabirlerde kur’an okumanın gereksizliğinden</w:t>
      </w:r>
    </w:p>
    <w:p w:rsidR="00B52AB8" w:rsidRPr="0036253C" w:rsidRDefault="00B52AB8" w:rsidP="0036253C">
      <w:pPr>
        <w:rPr>
          <w:rFonts w:ascii="Calibri" w:hAnsi="Calibri" w:cs="Tahoma"/>
        </w:rPr>
      </w:pPr>
      <w:r w:rsidRPr="0036253C">
        <w:rPr>
          <w:rFonts w:ascii="Calibri" w:hAnsi="Calibri" w:cs="Tahoma"/>
        </w:rPr>
        <w:t>D) Kur’an’ın ezberlenmemesinden</w:t>
      </w:r>
    </w:p>
    <w:p w:rsidR="00B52AB8" w:rsidRPr="00216B1E" w:rsidRDefault="00B52AB8" w:rsidP="0036253C">
      <w:pPr>
        <w:autoSpaceDE w:val="0"/>
        <w:autoSpaceDN w:val="0"/>
        <w:adjustRightInd w:val="0"/>
        <w:rPr>
          <w:rFonts w:ascii="Calibri" w:hAnsi="Calibri"/>
          <w:sz w:val="17"/>
          <w:szCs w:val="17"/>
        </w:rPr>
      </w:pPr>
    </w:p>
    <w:p w:rsidR="00B52AB8" w:rsidRPr="00216B1E" w:rsidRDefault="00B52AB8" w:rsidP="00216B1E">
      <w:pPr>
        <w:rPr>
          <w:rFonts w:ascii="Calibri" w:hAnsi="Calibri"/>
        </w:rPr>
      </w:pPr>
      <w:r>
        <w:rPr>
          <w:rFonts w:ascii="Calibri" w:hAnsi="Calibri"/>
          <w:color w:val="FF0000"/>
        </w:rPr>
        <w:t>8</w:t>
      </w:r>
      <w:r w:rsidRPr="00216B1E">
        <w:rPr>
          <w:rFonts w:ascii="Calibri" w:hAnsi="Calibri"/>
          <w:color w:val="FF0000"/>
        </w:rPr>
        <w:t>)”</w:t>
      </w:r>
      <w:r w:rsidRPr="00216B1E">
        <w:rPr>
          <w:rFonts w:ascii="Calibri" w:hAnsi="Calibri"/>
        </w:rPr>
        <w:t>Deki Yer yüzünde insanlar y</w:t>
      </w:r>
      <w:r>
        <w:rPr>
          <w:rFonts w:ascii="Calibri" w:hAnsi="Calibri"/>
        </w:rPr>
        <w:t>e</w:t>
      </w:r>
      <w:r w:rsidRPr="00216B1E">
        <w:rPr>
          <w:rFonts w:ascii="Calibri" w:hAnsi="Calibri"/>
        </w:rPr>
        <w:t>rine gezip  dolaşan melekler olsaydı elbet onlara gökten peygamber olarak bir melek indirirdik</w:t>
      </w:r>
      <w:r w:rsidRPr="00216B1E">
        <w:rPr>
          <w:rFonts w:ascii="Calibri" w:hAnsi="Calibri"/>
          <w:color w:val="FF0000"/>
        </w:rPr>
        <w:t>”</w:t>
      </w:r>
      <w:r w:rsidRPr="00216B1E">
        <w:rPr>
          <w:rFonts w:ascii="Calibri" w:hAnsi="Calibri"/>
        </w:rPr>
        <w:t xml:space="preserve"> (isra suresi, 95. ayet)Bu ayete  göre peygamberlerin insanlardan seçilme nedeni olamaz?</w:t>
      </w:r>
    </w:p>
    <w:p w:rsidR="00B52AB8" w:rsidRPr="00216B1E" w:rsidRDefault="00B52AB8" w:rsidP="00216B1E">
      <w:pPr>
        <w:rPr>
          <w:rFonts w:ascii="Calibri" w:hAnsi="Calibri"/>
        </w:rPr>
      </w:pPr>
      <w:r w:rsidRPr="00216B1E">
        <w:rPr>
          <w:rFonts w:ascii="Calibri" w:hAnsi="Calibri"/>
        </w:rPr>
        <w:t>a)İnsanlar için en güzel örnek bir insandır</w:t>
      </w:r>
    </w:p>
    <w:p w:rsidR="00B52AB8" w:rsidRPr="00216B1E" w:rsidRDefault="00B52AB8" w:rsidP="00216B1E">
      <w:pPr>
        <w:rPr>
          <w:rFonts w:ascii="Calibri" w:hAnsi="Calibri"/>
        </w:rPr>
      </w:pPr>
      <w:r w:rsidRPr="00216B1E">
        <w:rPr>
          <w:rFonts w:ascii="Calibri" w:hAnsi="Calibri"/>
        </w:rPr>
        <w:t>b)Peygamberlerin muhatabının insan olması</w:t>
      </w:r>
    </w:p>
    <w:p w:rsidR="00B52AB8" w:rsidRPr="00216B1E" w:rsidRDefault="00B52AB8" w:rsidP="00216B1E">
      <w:pPr>
        <w:rPr>
          <w:rFonts w:ascii="Calibri" w:hAnsi="Calibri"/>
        </w:rPr>
      </w:pPr>
      <w:r w:rsidRPr="00216B1E">
        <w:rPr>
          <w:rFonts w:ascii="Calibri" w:hAnsi="Calibri"/>
        </w:rPr>
        <w:t>c)Yer yüzünde insanların yaşaması</w:t>
      </w:r>
    </w:p>
    <w:p w:rsidR="00B52AB8" w:rsidRDefault="00B52AB8" w:rsidP="00216B1E">
      <w:pPr>
        <w:rPr>
          <w:rFonts w:ascii="Calibri" w:hAnsi="Calibri"/>
        </w:rPr>
      </w:pPr>
      <w:r w:rsidRPr="00216B1E">
        <w:rPr>
          <w:rFonts w:ascii="Calibri" w:hAnsi="Calibri"/>
        </w:rPr>
        <w:t>d)Peygamberlerin dürüst ve güvenilir olmaları</w:t>
      </w:r>
    </w:p>
    <w:p w:rsidR="00B52AB8" w:rsidRPr="00216B1E" w:rsidRDefault="00B52AB8" w:rsidP="00216B1E">
      <w:pPr>
        <w:rPr>
          <w:rFonts w:ascii="Calibri" w:hAnsi="Calibri"/>
        </w:rPr>
      </w:pPr>
    </w:p>
    <w:p w:rsidR="00B52AB8" w:rsidRPr="0036253C" w:rsidRDefault="00B52AB8" w:rsidP="0047700D">
      <w:pPr>
        <w:rPr>
          <w:rFonts w:ascii="Calibri" w:hAnsi="Calibri"/>
          <w:b/>
          <w:sz w:val="22"/>
          <w:szCs w:val="22"/>
        </w:rPr>
      </w:pPr>
      <w:r>
        <w:rPr>
          <w:rFonts w:ascii="Calibri" w:hAnsi="Calibri"/>
          <w:b/>
          <w:i/>
          <w:sz w:val="22"/>
          <w:szCs w:val="22"/>
        </w:rPr>
        <w:t>9</w:t>
      </w:r>
      <w:r w:rsidRPr="0036253C">
        <w:rPr>
          <w:rFonts w:ascii="Calibri" w:hAnsi="Calibri"/>
          <w:b/>
          <w:i/>
          <w:sz w:val="22"/>
          <w:szCs w:val="22"/>
        </w:rPr>
        <w:t>)Peygamberlere gelen mesajların ortak amaçlar ve yönler taşırlar. Aşağıdakilerden hangisi bunlardan   değildir?</w:t>
      </w:r>
    </w:p>
    <w:p w:rsidR="00B52AB8" w:rsidRPr="0036253C" w:rsidRDefault="00B52AB8" w:rsidP="0047700D">
      <w:pPr>
        <w:rPr>
          <w:rFonts w:ascii="Calibri" w:hAnsi="Calibri"/>
          <w:sz w:val="22"/>
          <w:szCs w:val="22"/>
        </w:rPr>
      </w:pPr>
      <w:r w:rsidRPr="0036253C">
        <w:rPr>
          <w:rFonts w:ascii="Calibri" w:hAnsi="Calibri"/>
          <w:sz w:val="22"/>
          <w:szCs w:val="22"/>
        </w:rPr>
        <w:t>a)Ahlaki olmayı öğütlemişlerdir</w:t>
      </w:r>
    </w:p>
    <w:p w:rsidR="00B52AB8" w:rsidRPr="0036253C" w:rsidRDefault="00B52AB8" w:rsidP="0047700D">
      <w:pPr>
        <w:rPr>
          <w:rFonts w:ascii="Calibri" w:hAnsi="Calibri"/>
          <w:sz w:val="22"/>
          <w:szCs w:val="22"/>
        </w:rPr>
      </w:pPr>
      <w:r w:rsidRPr="0036253C">
        <w:rPr>
          <w:rFonts w:ascii="Calibri" w:hAnsi="Calibri"/>
          <w:sz w:val="22"/>
          <w:szCs w:val="22"/>
        </w:rPr>
        <w:t xml:space="preserve"> b)İnanıp-ibadet etmeyi öğütlemişlerdir.</w:t>
      </w:r>
    </w:p>
    <w:p w:rsidR="00B52AB8" w:rsidRPr="0036253C" w:rsidRDefault="00B52AB8" w:rsidP="0047700D">
      <w:pPr>
        <w:rPr>
          <w:rFonts w:ascii="Calibri" w:hAnsi="Calibri"/>
          <w:sz w:val="22"/>
          <w:szCs w:val="22"/>
        </w:rPr>
      </w:pPr>
      <w:r w:rsidRPr="0036253C">
        <w:rPr>
          <w:rFonts w:ascii="Calibri" w:hAnsi="Calibri"/>
          <w:sz w:val="22"/>
          <w:szCs w:val="22"/>
        </w:rPr>
        <w:t>c)Adalete önem vermeyi öğütlemişlerdir.</w:t>
      </w:r>
    </w:p>
    <w:p w:rsidR="00B52AB8" w:rsidRPr="0036253C" w:rsidRDefault="00B52AB8" w:rsidP="0047700D">
      <w:pPr>
        <w:rPr>
          <w:rFonts w:ascii="Calibri" w:hAnsi="Calibri"/>
          <w:sz w:val="22"/>
          <w:szCs w:val="22"/>
        </w:rPr>
      </w:pPr>
      <w:r w:rsidRPr="0036253C">
        <w:rPr>
          <w:rFonts w:ascii="Calibri" w:hAnsi="Calibri"/>
          <w:sz w:val="22"/>
          <w:szCs w:val="22"/>
        </w:rPr>
        <w:t>d)Kendilerini üstün tutmaya özen göstermişlerdir.</w:t>
      </w:r>
    </w:p>
    <w:p w:rsidR="00B52AB8" w:rsidRPr="0036253C" w:rsidRDefault="00B52AB8" w:rsidP="0036253C">
      <w:pPr>
        <w:spacing w:after="60"/>
        <w:rPr>
          <w:rFonts w:ascii="Calibri" w:hAnsi="Calibri" w:cs="Tahoma"/>
          <w:b/>
          <w:sz w:val="22"/>
          <w:szCs w:val="22"/>
        </w:rPr>
      </w:pPr>
    </w:p>
    <w:p w:rsidR="00B52AB8" w:rsidRPr="0036253C" w:rsidRDefault="00B52AB8" w:rsidP="0047700D">
      <w:pPr>
        <w:autoSpaceDE w:val="0"/>
        <w:autoSpaceDN w:val="0"/>
        <w:adjustRightInd w:val="0"/>
        <w:rPr>
          <w:rFonts w:ascii="Calibri" w:hAnsi="Calibri" w:cs="Tahoma"/>
          <w:sz w:val="22"/>
          <w:szCs w:val="22"/>
        </w:rPr>
      </w:pPr>
      <w:r w:rsidRPr="0036253C">
        <w:rPr>
          <w:rFonts w:ascii="Calibri" w:hAnsi="Calibri" w:cs="Tahoma"/>
          <w:b/>
          <w:sz w:val="22"/>
          <w:szCs w:val="22"/>
        </w:rPr>
        <w:t>10)</w:t>
      </w:r>
      <w:r w:rsidRPr="0036253C">
        <w:rPr>
          <w:rFonts w:ascii="Calibri" w:hAnsi="Calibri" w:cs="Tahoma"/>
          <w:i/>
          <w:sz w:val="22"/>
          <w:szCs w:val="22"/>
        </w:rPr>
        <w:t>Beni yaratan ve bana doğru yolu gösteren O'dur. Beni yediren, içiren O'dur. Hastalandığım zaman bana şifa veren O'dur. Benim canımı alacak, sonra beni diriltecek O'dur. Ve hesap günü hatalarımı bağışlayacağını umduğum O'dur.”</w:t>
      </w:r>
      <w:r w:rsidRPr="0036253C">
        <w:rPr>
          <w:rFonts w:ascii="Calibri" w:hAnsi="Calibri" w:cs="Tahoma"/>
          <w:sz w:val="22"/>
          <w:szCs w:val="22"/>
        </w:rPr>
        <w:t xml:space="preserve"> (Şuara Suresi,78-82.ayetler)</w:t>
      </w:r>
      <w:r w:rsidRPr="0036253C">
        <w:rPr>
          <w:rFonts w:ascii="Calibri" w:hAnsi="Calibri" w:cs="Tahoma"/>
          <w:b/>
          <w:sz w:val="22"/>
          <w:szCs w:val="22"/>
        </w:rPr>
        <w:t xml:space="preserve">Yukarıda Kur’an’da geçen Hz.İbrahim’in duasından bir bölüm yer almaktadır. Aşağıdakilerden hangisi bu duadan </w:t>
      </w:r>
      <w:r w:rsidRPr="0036253C">
        <w:rPr>
          <w:rFonts w:ascii="Calibri" w:hAnsi="Calibri" w:cs="Tahoma"/>
          <w:b/>
          <w:sz w:val="22"/>
          <w:szCs w:val="22"/>
          <w:u w:val="single"/>
        </w:rPr>
        <w:t>çıkarılamaz?</w:t>
      </w:r>
    </w:p>
    <w:p w:rsidR="00B52AB8" w:rsidRPr="0036253C" w:rsidRDefault="00B52AB8" w:rsidP="0047700D">
      <w:pPr>
        <w:autoSpaceDE w:val="0"/>
        <w:autoSpaceDN w:val="0"/>
        <w:adjustRightInd w:val="0"/>
        <w:rPr>
          <w:rFonts w:ascii="Calibri" w:hAnsi="Calibri" w:cs="Tahoma"/>
          <w:sz w:val="22"/>
          <w:szCs w:val="22"/>
        </w:rPr>
      </w:pPr>
      <w:r w:rsidRPr="0036253C">
        <w:rPr>
          <w:rFonts w:ascii="Calibri" w:hAnsi="Calibri" w:cs="Tahoma"/>
          <w:sz w:val="22"/>
          <w:szCs w:val="22"/>
        </w:rPr>
        <w:t>A) Hastalığı veren Allah şifayı da verir</w:t>
      </w:r>
    </w:p>
    <w:p w:rsidR="00B52AB8" w:rsidRPr="0036253C" w:rsidRDefault="00B52AB8" w:rsidP="0047700D">
      <w:pPr>
        <w:autoSpaceDE w:val="0"/>
        <w:autoSpaceDN w:val="0"/>
        <w:adjustRightInd w:val="0"/>
        <w:rPr>
          <w:rFonts w:ascii="Calibri" w:hAnsi="Calibri" w:cs="Tahoma"/>
          <w:sz w:val="22"/>
          <w:szCs w:val="22"/>
        </w:rPr>
      </w:pPr>
      <w:r w:rsidRPr="0036253C">
        <w:rPr>
          <w:rFonts w:ascii="Calibri" w:hAnsi="Calibri" w:cs="Tahoma"/>
          <w:sz w:val="22"/>
          <w:szCs w:val="22"/>
        </w:rPr>
        <w:t>B) Bizi yaratan ve canımızı alacak olan Allah’tır</w:t>
      </w:r>
    </w:p>
    <w:p w:rsidR="00B52AB8" w:rsidRPr="0036253C" w:rsidRDefault="00B52AB8" w:rsidP="0047700D">
      <w:pPr>
        <w:autoSpaceDE w:val="0"/>
        <w:autoSpaceDN w:val="0"/>
        <w:adjustRightInd w:val="0"/>
        <w:rPr>
          <w:rFonts w:ascii="Calibri" w:hAnsi="Calibri" w:cs="Tahoma"/>
          <w:sz w:val="22"/>
          <w:szCs w:val="22"/>
        </w:rPr>
      </w:pPr>
      <w:r w:rsidRPr="0036253C">
        <w:rPr>
          <w:rFonts w:ascii="Calibri" w:hAnsi="Calibri" w:cs="Tahoma"/>
          <w:sz w:val="22"/>
          <w:szCs w:val="22"/>
        </w:rPr>
        <w:t>C) Affedilmek için yine ona yöneliriz</w:t>
      </w:r>
    </w:p>
    <w:p w:rsidR="00B52AB8" w:rsidRPr="0036253C" w:rsidRDefault="00B52AB8" w:rsidP="0047700D">
      <w:pPr>
        <w:autoSpaceDE w:val="0"/>
        <w:autoSpaceDN w:val="0"/>
        <w:adjustRightInd w:val="0"/>
        <w:rPr>
          <w:rFonts w:ascii="Calibri" w:hAnsi="Calibri" w:cs="Tahoma"/>
          <w:sz w:val="22"/>
          <w:szCs w:val="22"/>
        </w:rPr>
      </w:pPr>
      <w:r w:rsidRPr="0036253C">
        <w:rPr>
          <w:rFonts w:ascii="Calibri" w:hAnsi="Calibri" w:cs="Tahoma"/>
          <w:sz w:val="22"/>
          <w:szCs w:val="22"/>
        </w:rPr>
        <w:t>D) Bazı insanları dünyada da cezalandırır</w:t>
      </w:r>
    </w:p>
    <w:p w:rsidR="00B52AB8" w:rsidRPr="0036253C" w:rsidRDefault="00B52AB8" w:rsidP="006F4A9C">
      <w:pPr>
        <w:jc w:val="both"/>
        <w:rPr>
          <w:rFonts w:ascii="Calibri" w:hAnsi="Calibri"/>
          <w:sz w:val="22"/>
          <w:szCs w:val="22"/>
        </w:rPr>
      </w:pPr>
    </w:p>
    <w:p w:rsidR="00B52AB8" w:rsidRPr="0036253C" w:rsidRDefault="00B52AB8" w:rsidP="0036253C">
      <w:pPr>
        <w:rPr>
          <w:rFonts w:ascii="Calibri" w:hAnsi="Calibri"/>
          <w:b/>
          <w:sz w:val="22"/>
          <w:szCs w:val="22"/>
        </w:rPr>
      </w:pPr>
      <w:r w:rsidRPr="0036253C">
        <w:rPr>
          <w:rFonts w:ascii="Calibri" w:hAnsi="Calibri"/>
          <w:b/>
          <w:sz w:val="22"/>
          <w:szCs w:val="22"/>
        </w:rPr>
        <w:t>1</w:t>
      </w:r>
      <w:r>
        <w:rPr>
          <w:rFonts w:ascii="Calibri" w:hAnsi="Calibri"/>
          <w:b/>
          <w:sz w:val="22"/>
          <w:szCs w:val="22"/>
        </w:rPr>
        <w:t>1)Aşağıdaki seçeneklerin</w:t>
      </w:r>
      <w:r w:rsidRPr="0036253C">
        <w:rPr>
          <w:rFonts w:ascii="Calibri" w:hAnsi="Calibri"/>
          <w:b/>
          <w:sz w:val="22"/>
          <w:szCs w:val="22"/>
        </w:rPr>
        <w:t xml:space="preserve"> hangisinde ilk Müslümanlar doğru olarak verilmiştir? </w:t>
      </w:r>
    </w:p>
    <w:p w:rsidR="00B52AB8" w:rsidRPr="0036253C" w:rsidRDefault="00B52AB8" w:rsidP="0036253C">
      <w:pPr>
        <w:rPr>
          <w:rFonts w:ascii="Calibri" w:hAnsi="Calibri"/>
          <w:sz w:val="22"/>
          <w:szCs w:val="22"/>
        </w:rPr>
      </w:pPr>
      <w:r w:rsidRPr="0036253C">
        <w:rPr>
          <w:rFonts w:ascii="Calibri" w:hAnsi="Calibri"/>
          <w:sz w:val="22"/>
          <w:szCs w:val="22"/>
        </w:rPr>
        <w:t>a) Hz Ali ---   Hz  Hamza  --- Hz Ömer --- Hz Aişe</w:t>
      </w:r>
    </w:p>
    <w:p w:rsidR="00B52AB8" w:rsidRPr="0036253C" w:rsidRDefault="00B52AB8" w:rsidP="0036253C">
      <w:pPr>
        <w:rPr>
          <w:rFonts w:ascii="Calibri" w:hAnsi="Calibri"/>
          <w:sz w:val="22"/>
          <w:szCs w:val="22"/>
        </w:rPr>
      </w:pPr>
      <w:r w:rsidRPr="0036253C">
        <w:rPr>
          <w:rFonts w:ascii="Calibri" w:hAnsi="Calibri"/>
          <w:sz w:val="22"/>
          <w:szCs w:val="22"/>
        </w:rPr>
        <w:t>b) Hz Hatice --- Hz Ali--- Hz Ebu Bekir--- Hz Zeyd</w:t>
      </w:r>
    </w:p>
    <w:p w:rsidR="00B52AB8" w:rsidRPr="0036253C" w:rsidRDefault="00B52AB8" w:rsidP="0036253C">
      <w:pPr>
        <w:rPr>
          <w:rFonts w:ascii="Calibri" w:hAnsi="Calibri"/>
          <w:sz w:val="22"/>
          <w:szCs w:val="22"/>
        </w:rPr>
      </w:pPr>
      <w:r w:rsidRPr="0036253C">
        <w:rPr>
          <w:rFonts w:ascii="Calibri" w:hAnsi="Calibri"/>
          <w:sz w:val="22"/>
          <w:szCs w:val="22"/>
        </w:rPr>
        <w:t>c)Hz Selman --- Hz Ebu Hureyre--- Hz Osman--- Hz Bilal</w:t>
      </w:r>
    </w:p>
    <w:p w:rsidR="00B52AB8" w:rsidRPr="0036253C" w:rsidRDefault="00B52AB8" w:rsidP="0036253C">
      <w:pPr>
        <w:rPr>
          <w:rFonts w:ascii="Calibri" w:hAnsi="Calibri"/>
          <w:sz w:val="22"/>
          <w:szCs w:val="22"/>
        </w:rPr>
      </w:pPr>
      <w:r w:rsidRPr="0036253C">
        <w:rPr>
          <w:rFonts w:ascii="Calibri" w:hAnsi="Calibri"/>
          <w:sz w:val="22"/>
          <w:szCs w:val="22"/>
        </w:rPr>
        <w:t>d) Hz Sevde---Hz Ebu Talha ---Hz Ali--- Hz Vahşi</w:t>
      </w:r>
    </w:p>
    <w:p w:rsidR="00B52AB8" w:rsidRPr="0036253C" w:rsidRDefault="00B52AB8" w:rsidP="006F4A9C">
      <w:pPr>
        <w:jc w:val="both"/>
        <w:rPr>
          <w:rFonts w:ascii="Calibri" w:hAnsi="Calibri"/>
          <w:sz w:val="22"/>
          <w:szCs w:val="22"/>
        </w:rPr>
      </w:pPr>
    </w:p>
    <w:p w:rsidR="00B52AB8" w:rsidRPr="006F4A9C" w:rsidRDefault="00B52AB8" w:rsidP="0036253C">
      <w:pPr>
        <w:jc w:val="both"/>
        <w:rPr>
          <w:rFonts w:ascii="Palatino Linotype" w:hAnsi="Palatino Linotype"/>
          <w:sz w:val="18"/>
          <w:szCs w:val="18"/>
        </w:rPr>
        <w:sectPr w:rsidR="00B52AB8" w:rsidRPr="006F4A9C" w:rsidSect="0047700D">
          <w:type w:val="continuous"/>
          <w:pgSz w:w="11906" w:h="16838"/>
          <w:pgMar w:top="360" w:right="566" w:bottom="719" w:left="540" w:header="708" w:footer="708" w:gutter="0"/>
          <w:cols w:num="2" w:sep="1" w:space="900"/>
          <w:docGrid w:linePitch="360"/>
        </w:sectPr>
      </w:pPr>
      <w:hyperlink r:id="rId10" w:history="1">
        <w:r w:rsidRPr="00AC5A3D">
          <w:rPr>
            <w:rStyle w:val="Hyperlink"/>
            <w:rFonts w:ascii="Palatino Linotype" w:hAnsi="Palatino Linotype"/>
            <w:sz w:val="18"/>
            <w:szCs w:val="18"/>
          </w:rPr>
          <w:t>www.sorubak.com</w:t>
        </w:r>
      </w:hyperlink>
      <w:r>
        <w:rPr>
          <w:rFonts w:ascii="Palatino Linotype" w:hAnsi="Palatino Linotype"/>
          <w:sz w:val="18"/>
          <w:szCs w:val="18"/>
        </w:rPr>
        <w:t xml:space="preserve"> </w:t>
      </w:r>
    </w:p>
    <w:p w:rsidR="00B52AB8" w:rsidRDefault="00B52AB8" w:rsidP="003F4B40"/>
    <w:sectPr w:rsidR="00B52AB8" w:rsidSect="00866DB3">
      <w:type w:val="continuous"/>
      <w:pgSz w:w="11906" w:h="16838"/>
      <w:pgMar w:top="360" w:right="1106" w:bottom="1417"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AFF" w:usb1="C000605B" w:usb2="00000029" w:usb3="00000000" w:csb0="000101FF" w:csb1="00000000"/>
  </w:font>
  <w:font w:name="Calibri">
    <w:panose1 w:val="020F0502020204030204"/>
    <w:charset w:val="A2"/>
    <w:family w:val="swiss"/>
    <w:pitch w:val="variable"/>
    <w:sig w:usb0="A00002EF" w:usb1="4000207B" w:usb2="00000000" w:usb3="00000000" w:csb0="0000009F" w:csb1="00000000"/>
  </w:font>
  <w:font w:name="Arial TUR">
    <w:panose1 w:val="020B0604020202020204"/>
    <w:charset w:val="A2"/>
    <w:family w:val="swiss"/>
    <w:pitch w:val="variable"/>
    <w:sig w:usb0="E0002AFF" w:usb1="C0007843"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DE3F85"/>
    <w:multiLevelType w:val="hybridMultilevel"/>
    <w:tmpl w:val="1B6413F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1B3C"/>
    <w:rsid w:val="0003304F"/>
    <w:rsid w:val="00154159"/>
    <w:rsid w:val="0018680E"/>
    <w:rsid w:val="001E48F5"/>
    <w:rsid w:val="00216B1E"/>
    <w:rsid w:val="00223D60"/>
    <w:rsid w:val="00296029"/>
    <w:rsid w:val="002A0E1C"/>
    <w:rsid w:val="0030786B"/>
    <w:rsid w:val="0036253C"/>
    <w:rsid w:val="003E3142"/>
    <w:rsid w:val="003F4B40"/>
    <w:rsid w:val="00412B5A"/>
    <w:rsid w:val="00451224"/>
    <w:rsid w:val="0047700D"/>
    <w:rsid w:val="00507776"/>
    <w:rsid w:val="005C4CE7"/>
    <w:rsid w:val="00627514"/>
    <w:rsid w:val="0069059D"/>
    <w:rsid w:val="006B7512"/>
    <w:rsid w:val="006B75FC"/>
    <w:rsid w:val="006D5430"/>
    <w:rsid w:val="006F4A9C"/>
    <w:rsid w:val="00752CB6"/>
    <w:rsid w:val="007769CA"/>
    <w:rsid w:val="008428E6"/>
    <w:rsid w:val="00846E6F"/>
    <w:rsid w:val="00866DB3"/>
    <w:rsid w:val="008703C2"/>
    <w:rsid w:val="008F3D79"/>
    <w:rsid w:val="009959B2"/>
    <w:rsid w:val="009C72C7"/>
    <w:rsid w:val="00A105D5"/>
    <w:rsid w:val="00A2438F"/>
    <w:rsid w:val="00AC5A3D"/>
    <w:rsid w:val="00AF6BB1"/>
    <w:rsid w:val="00AF6E07"/>
    <w:rsid w:val="00B52AB8"/>
    <w:rsid w:val="00BD5AD9"/>
    <w:rsid w:val="00C00FAD"/>
    <w:rsid w:val="00C33DF6"/>
    <w:rsid w:val="00C35D1A"/>
    <w:rsid w:val="00C56F30"/>
    <w:rsid w:val="00C71B3C"/>
    <w:rsid w:val="00CE00FB"/>
    <w:rsid w:val="00D0536B"/>
    <w:rsid w:val="00DD4C3F"/>
    <w:rsid w:val="00DD59E9"/>
    <w:rsid w:val="00E12B0D"/>
    <w:rsid w:val="00E507FA"/>
    <w:rsid w:val="00E764FC"/>
    <w:rsid w:val="00EA777B"/>
    <w:rsid w:val="00F11285"/>
    <w:rsid w:val="00FB5FC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512"/>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71B3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DD59E9"/>
    <w:rPr>
      <w:rFonts w:ascii="Tahoma" w:hAnsi="Tahoma" w:cs="Tahoma"/>
      <w:sz w:val="16"/>
      <w:szCs w:val="16"/>
    </w:rPr>
  </w:style>
  <w:style w:type="character" w:customStyle="1" w:styleId="BalloonTextChar">
    <w:name w:val="Balloon Text Char"/>
    <w:basedOn w:val="DefaultParagraphFont"/>
    <w:link w:val="BalloonText"/>
    <w:uiPriority w:val="99"/>
    <w:locked/>
    <w:rsid w:val="00DD59E9"/>
    <w:rPr>
      <w:rFonts w:ascii="Tahoma" w:hAnsi="Tahoma" w:cs="Tahoma"/>
      <w:sz w:val="16"/>
      <w:szCs w:val="16"/>
    </w:rPr>
  </w:style>
  <w:style w:type="character" w:styleId="Hyperlink">
    <w:name w:val="Hyperlink"/>
    <w:basedOn w:val="DefaultParagraphFont"/>
    <w:uiPriority w:val="99"/>
    <w:rsid w:val="00A105D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273</TotalTime>
  <Pages>2</Pages>
  <Words>837</Words>
  <Characters>4771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Adı:</dc:title>
  <dc:subject/>
  <dc:creator>MAHMUT SÖNMEZ</dc:creator>
  <cp:keywords/>
  <dc:description/>
  <cp:lastModifiedBy>pansiyon</cp:lastModifiedBy>
  <cp:revision>11</cp:revision>
  <cp:lastPrinted>2010-05-22T19:24:00Z</cp:lastPrinted>
  <dcterms:created xsi:type="dcterms:W3CDTF">2009-05-18T17:09:00Z</dcterms:created>
  <dcterms:modified xsi:type="dcterms:W3CDTF">2011-05-13T07:45:00Z</dcterms:modified>
</cp:coreProperties>
</file>