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77" w:rsidRDefault="00F22F77" w:rsidP="007D58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5-F </w:t>
      </w:r>
      <w:r w:rsidRPr="007D5826">
        <w:rPr>
          <w:sz w:val="28"/>
          <w:szCs w:val="28"/>
        </w:rPr>
        <w:t>MATEMATİK ÇALIŞMA SORULARI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 xml:space="preserve">En az …. kenarı olan, kendisini ……..............ve ………… olan düzlemsel şekillere </w:t>
      </w:r>
      <w:r w:rsidRPr="007D5826">
        <w:rPr>
          <w:i/>
        </w:rPr>
        <w:t>ÇOKGEN</w:t>
      </w:r>
      <w:r>
        <w:t xml:space="preserve"> denir.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Çokgen çeşitleri şunlardır. 1)……………. 2)……………..3)…………………..4)………………..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Düzgün çokgenin özelliklerini açıklayın.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Bütün kenarları eşit olan düzlemsel şekiller her zaman düzgün çokgen midir?Açıkla.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Düzgün üçgenin(………………..) bir açısın açı ölçüsü…… derecedir.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Düzgün karenin(………………..) bir açısın açı ölçüsü…… derecedir.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Düzgün beşgenin bir açısın açı ölçüsü…… derecedir.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Düzgün altıgenin bir açısın açı ölçüsü…… derecedir.</w:t>
      </w:r>
    </w:p>
    <w:p w:rsidR="00F22F77" w:rsidRDefault="00F22F77" w:rsidP="007D5826">
      <w:pPr>
        <w:pStyle w:val="ListParagraph"/>
        <w:numPr>
          <w:ilvl w:val="0"/>
          <w:numId w:val="1"/>
        </w:numPr>
      </w:pPr>
      <w:r>
        <w:t>Karenin alan hesaplaması, …………………………………………………………....................</w:t>
      </w:r>
    </w:p>
    <w:p w:rsidR="00F22F77" w:rsidRDefault="00F22F77" w:rsidP="00915349">
      <w:pPr>
        <w:pStyle w:val="ListParagraph"/>
      </w:pPr>
      <w:r>
        <w:t>……………………………..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Dikdörtgenin alan hesaplaması, ……………………………………………………………………</w:t>
      </w:r>
    </w:p>
    <w:p w:rsidR="00F22F77" w:rsidRDefault="00F22F77" w:rsidP="00915349">
      <w:pPr>
        <w:pStyle w:val="ListParagraph"/>
      </w:pPr>
      <w:r>
        <w:t>…………..…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Dik üçgenin alan hesaplaması, ……………………………………………………………………</w:t>
      </w:r>
    </w:p>
    <w:p w:rsidR="00F22F77" w:rsidRDefault="00F22F77" w:rsidP="00064EC7">
      <w:pPr>
        <w:pStyle w:val="ListParagraph"/>
      </w:pPr>
      <w:r>
        <w:t>……………………..</w:t>
      </w:r>
    </w:p>
    <w:p w:rsidR="00F22F77" w:rsidRDefault="00F22F77" w:rsidP="00064EC7">
      <w:pPr>
        <w:pStyle w:val="ListParagraph"/>
        <w:numPr>
          <w:ilvl w:val="0"/>
          <w:numId w:val="1"/>
        </w:numPr>
      </w:pPr>
      <w:r>
        <w:t>Paralel kenarın alan hesaplaması, ……………………………………………………………………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 xml:space="preserve"> Eşkenar dörtgenin alan hesaplaması, ………………………………………………………………….</w:t>
      </w:r>
    </w:p>
    <w:p w:rsidR="00F22F77" w:rsidRDefault="00F22F77" w:rsidP="00064EC7">
      <w:pPr>
        <w:pStyle w:val="ListParagraph"/>
      </w:pPr>
      <w:r>
        <w:t>………………………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Karşılıklı kenar çiftlerinden en az biri ………….. olan kapalı düzlemsel şekillere …………… denir.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Benim karşılıklı kenarlarım birbirine eşit ve paraleldir. Karşılıklı açılarım da biribirine eşititir. 4 kenarım vardır. Komşu açılarımın toplamı her zaman 180 derecedir. Bil bakalım ben hangi düzlemsel şekilim:…………………………………………..</w:t>
      </w:r>
    </w:p>
    <w:p w:rsidR="00F22F77" w:rsidRDefault="00F22F77" w:rsidP="00C16846">
      <w:pPr>
        <w:pStyle w:val="ListParagraph"/>
        <w:numPr>
          <w:ilvl w:val="0"/>
          <w:numId w:val="1"/>
        </w:numPr>
      </w:pPr>
      <w:r>
        <w:t>Benim bütün kenarlarım birbirine eşit ve paraleldir. Karşılıklı açılarım  biribirine eşititir. 4 kenarım vardır. Komşu açılarımın toplamı her zaman 180 derecedir. Bil bakalım ben hangi düzlemsel şekilim:…………………………………………..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Paralel kenar ve eşkenar dörtgenin farkı nedir?</w:t>
      </w:r>
    </w:p>
    <w:p w:rsidR="00F22F77" w:rsidRDefault="00F22F77" w:rsidP="00C16846">
      <w:pPr>
        <w:pStyle w:val="ListParagraph"/>
        <w:numPr>
          <w:ilvl w:val="0"/>
          <w:numId w:val="1"/>
        </w:numPr>
      </w:pPr>
      <w:r>
        <w:t>Kare ve eşkenar dörtgenin farkı nedir?</w:t>
      </w:r>
    </w:p>
    <w:p w:rsidR="00F22F77" w:rsidRDefault="00F22F77" w:rsidP="00C16846">
      <w:pPr>
        <w:pStyle w:val="ListParagraph"/>
        <w:numPr>
          <w:ilvl w:val="0"/>
          <w:numId w:val="1"/>
        </w:numPr>
      </w:pPr>
      <w:r>
        <w:t>Paralel kenar ve dikdörtgenin farkı nedir?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Dörtgenlerin… tane köşegeni vardır.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Üçgenin köşegeni ……………….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 xml:space="preserve"> ……………. ve …………….’in köşegenlerinin uzunlukları birbirine eşittir.</w:t>
      </w:r>
    </w:p>
    <w:p w:rsidR="00F22F77" w:rsidRDefault="00F22F77" w:rsidP="00C16846">
      <w:pPr>
        <w:pStyle w:val="ListParagraph"/>
        <w:numPr>
          <w:ilvl w:val="0"/>
          <w:numId w:val="1"/>
        </w:numPr>
      </w:pPr>
      <w:r>
        <w:t>…………....…. ve ……………….’in köşegenlerinin uzunlukları birbirine eşit değildir.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Bir düzlemsel şekilde bir kenara dik inen en büyük çizgiye ………………… denir.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Düzgün çokgenlerde   ……………sayısı kadar simetri çizgisi vardır.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Eşkenar dörtgenin…….. tane simetri çizgisi vardır.</w:t>
      </w:r>
    </w:p>
    <w:p w:rsidR="00F22F77" w:rsidRPr="007D5826" w:rsidRDefault="00F22F77" w:rsidP="00076679">
      <w:pPr>
        <w:pStyle w:val="ListParagraph"/>
        <w:numPr>
          <w:ilvl w:val="0"/>
          <w:numId w:val="1"/>
        </w:numPr>
      </w:pPr>
      <w:r>
        <w:t>Paralel kenarın. ... tane simetri çizgisi vardır.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İçi boş olan. Merkeze uzaklığı aynı olan şekle ………. denir.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Çembersel bölgeye(içi dolu) ……. denir.</w:t>
      </w:r>
    </w:p>
    <w:p w:rsidR="00F22F77" w:rsidRDefault="00F22F77" w:rsidP="00915349">
      <w:pPr>
        <w:pStyle w:val="ListParagraph"/>
        <w:numPr>
          <w:ilvl w:val="0"/>
          <w:numId w:val="1"/>
        </w:numPr>
      </w:pPr>
      <w:r>
        <w:t>Çembersel bölgede merkeze olan uzaklığa ………………denir.</w:t>
      </w:r>
    </w:p>
    <w:p w:rsidR="00F22F77" w:rsidRDefault="00F22F77" w:rsidP="00DB703B">
      <w:pPr>
        <w:pStyle w:val="ListParagraph"/>
        <w:numPr>
          <w:ilvl w:val="0"/>
          <w:numId w:val="1"/>
        </w:numPr>
      </w:pPr>
      <w:r>
        <w:t>Yarıçapın 2 katına denir(…………….)</w:t>
      </w:r>
    </w:p>
    <w:p w:rsidR="00F22F77" w:rsidRDefault="00F22F77" w:rsidP="00DB703B">
      <w:r>
        <w:rPr>
          <w:noProof/>
        </w:rPr>
        <w:pict>
          <v:line id="_x0000_s1026" style="position:absolute;flip:x;z-index:251658752" from="52.85pt,21.15pt" to="97.85pt,66.15pt"/>
        </w:pict>
      </w:r>
      <w:r>
        <w:rPr>
          <w:noProof/>
        </w:rPr>
        <w:pict>
          <v:line id="_x0000_s1027" style="position:absolute;rotation:90;flip:x;z-index:251657728" from="97.85pt,21.15pt" to="142.85pt,66.15pt"/>
        </w:pict>
      </w:r>
      <w:r>
        <w:rPr>
          <w:noProof/>
        </w:rPr>
        <w:pict>
          <v:rect id="_x0000_s1028" style="position:absolute;margin-left:52.85pt;margin-top:21.15pt;width:90pt;height:45pt;z-index:251656704"/>
        </w:pict>
      </w:r>
      <w:r>
        <w:t xml:space="preserve">                 A           E              B</w:t>
      </w:r>
    </w:p>
    <w:p w:rsidR="00F22F77" w:rsidRDefault="00F22F77" w:rsidP="00DB703B">
      <w:r>
        <w:t xml:space="preserve">                                                         Şekilde verilen ABCD dikdörtgeninin uzun kenarının uzunluğu 8                                                    </w:t>
      </w:r>
    </w:p>
    <w:p w:rsidR="00F22F77" w:rsidRDefault="00F22F77" w:rsidP="00DB703B">
      <w:pPr>
        <w:tabs>
          <w:tab w:val="left" w:pos="3525"/>
        </w:tabs>
      </w:pPr>
      <w:r>
        <w:tab/>
        <w:t>cm’dir, çevresi 26 cm’dir.Buna göre DEC üçgeninin yüksekliği(h)</w:t>
      </w:r>
    </w:p>
    <w:p w:rsidR="00F22F77" w:rsidRDefault="00F22F77" w:rsidP="00DB703B">
      <w:pPr>
        <w:tabs>
          <w:tab w:val="left" w:pos="3525"/>
        </w:tabs>
      </w:pPr>
      <w:r>
        <w:tab/>
        <w:t>kaç cm’dir?</w:t>
      </w:r>
    </w:p>
    <w:p w:rsidR="00F22F77" w:rsidRDefault="00F22F77" w:rsidP="00DB703B">
      <w:pPr>
        <w:tabs>
          <w:tab w:val="left" w:pos="3525"/>
        </w:tabs>
      </w:pPr>
    </w:p>
    <w:p w:rsidR="00F22F77" w:rsidRDefault="00F22F77" w:rsidP="00DB703B">
      <w:r>
        <w:t xml:space="preserve">             D                                 C</w:t>
      </w:r>
    </w:p>
    <w:p w:rsidR="00F22F77" w:rsidRPr="00CA2EDB" w:rsidRDefault="00F22F77" w:rsidP="00CA2EDB">
      <w:pPr>
        <w:pStyle w:val="ListParagraph"/>
        <w:numPr>
          <w:ilvl w:val="0"/>
          <w:numId w:val="1"/>
        </w:numPr>
      </w:pPr>
      <w:r w:rsidRPr="00CA2EDB">
        <w:t>Bir açısı 35 derece olan bir dik üçgenin diğer açısı kaç derecedir?</w:t>
      </w:r>
    </w:p>
    <w:p w:rsidR="00F22F77" w:rsidRPr="00CA2EDB" w:rsidRDefault="00F22F77" w:rsidP="00CA2EDB">
      <w:pPr>
        <w:pStyle w:val="ListParagraph"/>
        <w:numPr>
          <w:ilvl w:val="0"/>
          <w:numId w:val="1"/>
        </w:numPr>
      </w:pPr>
      <w:r w:rsidRPr="00CA2EDB">
        <w:t xml:space="preserve">Üçgen şeklindeki bir tarlanın bir kenarı </w:t>
      </w:r>
      <w:smartTag w:uri="urn:schemas-microsoft-com:office:smarttags" w:element="metricconverter">
        <w:smartTagPr>
          <w:attr w:name="ProductID" w:val="25 m"/>
        </w:smartTagPr>
        <w:r w:rsidRPr="00CA2EDB">
          <w:t>25 m</w:t>
        </w:r>
      </w:smartTag>
      <w:r w:rsidRPr="00CA2EDB">
        <w:t xml:space="preserve">,diğer kenarı 38 m’dir.Üçgenin çevresi </w:t>
      </w:r>
      <w:smartTag w:uri="urn:schemas-microsoft-com:office:smarttags" w:element="metricconverter">
        <w:smartTagPr>
          <w:attr w:name="ProductID" w:val="95 m"/>
        </w:smartTagPr>
        <w:r w:rsidRPr="00CA2EDB">
          <w:t>95 m</w:t>
        </w:r>
      </w:smartTag>
      <w:r w:rsidRPr="00CA2EDB">
        <w:t xml:space="preserve"> olduğuna göre tarlanın diğer kenarı kaç m’dir? </w:t>
      </w:r>
    </w:p>
    <w:p w:rsidR="00F22F77" w:rsidRPr="00CA2EDB" w:rsidRDefault="00F22F77" w:rsidP="00CA2EDB">
      <w:pPr>
        <w:pStyle w:val="ListParagraph"/>
        <w:numPr>
          <w:ilvl w:val="0"/>
          <w:numId w:val="1"/>
        </w:numPr>
      </w:pPr>
      <w:r w:rsidRPr="00CA2EDB">
        <w:t xml:space="preserve">Çevresi </w:t>
      </w:r>
      <w:smartTag w:uri="urn:schemas-microsoft-com:office:smarttags" w:element="metricconverter">
        <w:smartTagPr>
          <w:attr w:name="ProductID" w:val="20 cm"/>
        </w:smartTagPr>
        <w:r w:rsidRPr="00CA2EDB">
          <w:t>20 cm</w:t>
        </w:r>
      </w:smartTag>
      <w:r w:rsidRPr="00CA2EDB">
        <w:t>. olan karenin</w:t>
      </w:r>
      <w:r w:rsidRPr="00CA2EDB">
        <w:rPr>
          <w:u w:val="single"/>
        </w:rPr>
        <w:t xml:space="preserve"> alanı</w:t>
      </w:r>
      <w:r w:rsidRPr="00CA2EDB">
        <w:t xml:space="preserve"> ne kadardır?</w:t>
      </w:r>
    </w:p>
    <w:p w:rsidR="00F22F77" w:rsidRPr="00CA2EDB" w:rsidRDefault="00F22F77" w:rsidP="00CA2EDB">
      <w:pPr>
        <w:pStyle w:val="ListParagraph"/>
        <w:numPr>
          <w:ilvl w:val="0"/>
          <w:numId w:val="1"/>
        </w:numPr>
      </w:pPr>
      <w:r w:rsidRPr="00CA2EDB">
        <w:t xml:space="preserve">Çevresi </w:t>
      </w:r>
      <w:smartTag w:uri="urn:schemas-microsoft-com:office:smarttags" w:element="metricconverter">
        <w:smartTagPr>
          <w:attr w:name="ProductID" w:val="20 cm"/>
        </w:smartTagPr>
        <w:r w:rsidRPr="00CA2EDB">
          <w:t>20 cm</w:t>
        </w:r>
      </w:smartTag>
      <w:r w:rsidRPr="00CA2EDB">
        <w:t xml:space="preserve"> olan ikiz kenar üçgenin ikiz kenarlarından biri </w:t>
      </w:r>
      <w:smartTag w:uri="urn:schemas-microsoft-com:office:smarttags" w:element="metricconverter">
        <w:smartTagPr>
          <w:attr w:name="ProductID" w:val="8 cm"/>
        </w:smartTagPr>
        <w:r w:rsidRPr="00CA2EDB">
          <w:t>8 cm</w:t>
        </w:r>
      </w:smartTag>
      <w:r w:rsidRPr="00CA2EDB">
        <w:t xml:space="preserve"> ise, farklı olan kenarın uzunluğu kaç cm’dir?</w:t>
      </w:r>
    </w:p>
    <w:p w:rsidR="00F22F77" w:rsidRDefault="00F22F77" w:rsidP="00CA2EDB">
      <w:pPr>
        <w:pStyle w:val="ListParagraph"/>
        <w:numPr>
          <w:ilvl w:val="0"/>
          <w:numId w:val="1"/>
        </w:numPr>
      </w:pPr>
      <w:r>
        <w:t xml:space="preserve"> Bir dik üçgende dik olan kenarların uzunluğubiri12 cm diğeri20 cm ise üçgenin alanı kaçtır?</w:t>
      </w:r>
    </w:p>
    <w:sectPr w:rsidR="00F22F77" w:rsidSect="007D5826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F77" w:rsidRDefault="00F22F77" w:rsidP="00CA2EDB">
      <w:r>
        <w:separator/>
      </w:r>
    </w:p>
  </w:endnote>
  <w:endnote w:type="continuationSeparator" w:id="0">
    <w:p w:rsidR="00F22F77" w:rsidRDefault="00F22F77" w:rsidP="00CA2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F77" w:rsidRPr="00C92A07" w:rsidRDefault="00F22F77" w:rsidP="005426AA">
    <w:pPr>
      <w:pStyle w:val="Footer"/>
      <w:tabs>
        <w:tab w:val="clear" w:pos="4536"/>
        <w:tab w:val="clear" w:pos="9072"/>
        <w:tab w:val="center" w:pos="5233"/>
        <w:tab w:val="right" w:pos="10466"/>
      </w:tabs>
      <w:rPr>
        <w:color w:val="C0C0C0"/>
        <w:sz w:val="18"/>
        <w:szCs w:val="18"/>
      </w:rPr>
    </w:pPr>
    <w:hyperlink r:id="rId1" w:history="1">
      <w:r w:rsidRPr="00C92A07">
        <w:rPr>
          <w:rStyle w:val="Hyperlink"/>
          <w:color w:val="C0C0C0"/>
          <w:sz w:val="18"/>
          <w:szCs w:val="18"/>
        </w:rPr>
        <w:t>www.sorubak.com</w:t>
      </w:r>
    </w:hyperlink>
    <w:r w:rsidRPr="00C92A07">
      <w:rPr>
        <w:color w:val="C0C0C0"/>
        <w:sz w:val="18"/>
        <w:szCs w:val="18"/>
      </w:rPr>
      <w:t xml:space="preserve"> </w:t>
    </w:r>
    <w:r w:rsidRPr="00C92A07">
      <w:rPr>
        <w:color w:val="C0C0C0"/>
        <w:sz w:val="18"/>
        <w:szCs w:val="18"/>
      </w:rPr>
      <w:tab/>
    </w:r>
    <w:r w:rsidRPr="00C92A07">
      <w:rPr>
        <w:color w:val="C0C0C0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F77" w:rsidRDefault="00F22F77" w:rsidP="00CA2EDB">
      <w:r>
        <w:separator/>
      </w:r>
    </w:p>
  </w:footnote>
  <w:footnote w:type="continuationSeparator" w:id="0">
    <w:p w:rsidR="00F22F77" w:rsidRDefault="00F22F77" w:rsidP="00CA2E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60D08"/>
    <w:multiLevelType w:val="hybridMultilevel"/>
    <w:tmpl w:val="19BC9438"/>
    <w:lvl w:ilvl="0" w:tplc="A260D43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826"/>
    <w:rsid w:val="00064EC7"/>
    <w:rsid w:val="00076679"/>
    <w:rsid w:val="00246B0E"/>
    <w:rsid w:val="00316A3E"/>
    <w:rsid w:val="0045009D"/>
    <w:rsid w:val="005426AA"/>
    <w:rsid w:val="00657BC2"/>
    <w:rsid w:val="00712F75"/>
    <w:rsid w:val="007D5826"/>
    <w:rsid w:val="00915349"/>
    <w:rsid w:val="00C16846"/>
    <w:rsid w:val="00C92A07"/>
    <w:rsid w:val="00CA2EDB"/>
    <w:rsid w:val="00D77AA2"/>
    <w:rsid w:val="00DB703B"/>
    <w:rsid w:val="00E3492A"/>
    <w:rsid w:val="00F22F77"/>
    <w:rsid w:val="00F4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6B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6B0E"/>
    <w:rPr>
      <w:rFonts w:ascii="Cambria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246B0E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7D58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A2E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ED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A2E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2ED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A2E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2E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92A0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</Pages>
  <Words>447</Words>
  <Characters>2554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dilara</dc:creator>
  <cp:keywords/>
  <dc:description/>
  <cp:lastModifiedBy>EDANUR HANIM</cp:lastModifiedBy>
  <cp:revision>2</cp:revision>
  <cp:lastPrinted>2009-10-25T08:03:00Z</cp:lastPrinted>
  <dcterms:created xsi:type="dcterms:W3CDTF">2009-10-25T06:38:00Z</dcterms:created>
  <dcterms:modified xsi:type="dcterms:W3CDTF">2011-07-31T10:33:00Z</dcterms:modified>
</cp:coreProperties>
</file>