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47C" w:rsidRPr="00F055C0" w:rsidRDefault="000E647C" w:rsidP="00442326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……………………………………………… İLKÖĞRETİM OKULU 5/….</w:t>
      </w:r>
      <w:bookmarkStart w:id="0" w:name="_GoBack"/>
      <w:bookmarkEnd w:id="0"/>
      <w:r w:rsidRPr="00F055C0">
        <w:rPr>
          <w:rFonts w:ascii="Comic Sans MS" w:hAnsi="Comic Sans MS"/>
          <w:sz w:val="18"/>
          <w:szCs w:val="18"/>
        </w:rPr>
        <w:t xml:space="preserve"> SINIFI SOSYAL BİLGİLER 2. DÖNEM 2. SINAVI</w:t>
      </w:r>
    </w:p>
    <w:p w:rsidR="000E647C" w:rsidRPr="00F055C0" w:rsidRDefault="000E647C" w:rsidP="00442326">
      <w:pPr>
        <w:spacing w:after="0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Adı Soyadı:</w:t>
      </w:r>
    </w:p>
    <w:p w:rsidR="000E647C" w:rsidRPr="00F055C0" w:rsidRDefault="000E647C" w:rsidP="00442326">
      <w:pPr>
        <w:spacing w:after="0"/>
        <w:rPr>
          <w:rFonts w:ascii="Comic Sans MS" w:hAnsi="Comic Sans MS"/>
          <w:sz w:val="18"/>
          <w:szCs w:val="18"/>
        </w:rPr>
      </w:pPr>
    </w:p>
    <w:p w:rsidR="000E647C" w:rsidRPr="00F055C0" w:rsidRDefault="000E647C" w:rsidP="00442326">
      <w:pPr>
        <w:spacing w:after="0"/>
        <w:rPr>
          <w:rFonts w:ascii="Comic Sans MS" w:hAnsi="Comic Sans MS"/>
          <w:sz w:val="18"/>
          <w:szCs w:val="18"/>
        </w:rPr>
        <w:sectPr w:rsidR="000E647C" w:rsidRPr="00F055C0" w:rsidSect="0044232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E647C" w:rsidRPr="00F055C0" w:rsidRDefault="000E647C" w:rsidP="00442326">
      <w:pPr>
        <w:spacing w:after="0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A – Aşağıdaki ifadeler doğru ise başına ( D ) , yanlış ise başına ( Y ) koyunuz. (</w:t>
      </w:r>
      <w:r>
        <w:rPr>
          <w:rFonts w:ascii="Comic Sans MS" w:hAnsi="Comic Sans MS"/>
          <w:sz w:val="18"/>
          <w:szCs w:val="18"/>
        </w:rPr>
        <w:t>3x10=30</w:t>
      </w:r>
      <w:r w:rsidRPr="00F055C0">
        <w:rPr>
          <w:rFonts w:ascii="Comic Sans MS" w:hAnsi="Comic Sans MS"/>
          <w:sz w:val="18"/>
          <w:szCs w:val="18"/>
        </w:rPr>
        <w:t xml:space="preserve"> Puan)</w:t>
      </w:r>
    </w:p>
    <w:p w:rsidR="000E647C" w:rsidRPr="00F055C0" w:rsidRDefault="000E647C" w:rsidP="00442326">
      <w:pPr>
        <w:spacing w:after="0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(   ) Sosyal örgütler devletten maaş almaktadır.</w:t>
      </w:r>
    </w:p>
    <w:p w:rsidR="000E647C" w:rsidRPr="00F055C0" w:rsidRDefault="000E647C" w:rsidP="00442326">
      <w:pPr>
        <w:spacing w:after="0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(   ) TEMA Vakfı bir sivil toplum kuruluşudur.</w:t>
      </w:r>
    </w:p>
    <w:p w:rsidR="000E647C" w:rsidRPr="00F055C0" w:rsidRDefault="000E647C" w:rsidP="00442326">
      <w:pPr>
        <w:spacing w:after="0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(   ) Sivil toplum kuruluşlarında gönüllülük esastır.</w:t>
      </w:r>
    </w:p>
    <w:p w:rsidR="000E647C" w:rsidRPr="00F055C0" w:rsidRDefault="000E647C" w:rsidP="00442326">
      <w:pPr>
        <w:spacing w:after="0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(   ) Turizm ülkemiz ekonomisinin ana ögelerinden biri değildir.</w:t>
      </w:r>
    </w:p>
    <w:p w:rsidR="000E647C" w:rsidRPr="00F055C0" w:rsidRDefault="000E647C" w:rsidP="00442326">
      <w:pPr>
        <w:spacing w:after="0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(   ) Sel baskınlarında korunmak için ormanlık alanlar çoğaltılmalıdır.</w:t>
      </w:r>
    </w:p>
    <w:p w:rsidR="000E647C" w:rsidRPr="00F055C0" w:rsidRDefault="000E647C" w:rsidP="00442326">
      <w:pPr>
        <w:spacing w:after="0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(   ) Akdeniz Bölgesinin doğal bitki örtüsü makidir.</w:t>
      </w:r>
    </w:p>
    <w:p w:rsidR="000E647C" w:rsidRPr="00F055C0" w:rsidRDefault="000E647C" w:rsidP="00442326">
      <w:pPr>
        <w:spacing w:after="0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(   ) Büyükbaş hayvancılık Doğu Anadolu Bölgesi’nde yaygındır.</w:t>
      </w:r>
    </w:p>
    <w:p w:rsidR="000E647C" w:rsidRPr="00F055C0" w:rsidRDefault="000E647C" w:rsidP="00442326">
      <w:pPr>
        <w:spacing w:after="0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(   ) Misket, Ankara’ya özgü bir halk oyunudur.</w:t>
      </w:r>
    </w:p>
    <w:p w:rsidR="000E647C" w:rsidRPr="00F055C0" w:rsidRDefault="000E647C" w:rsidP="00442326">
      <w:pPr>
        <w:spacing w:after="0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(   ) Cumhuriyetçilik ilkesine göre millet, devlet yönetiminde söz sahibidir.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(   ) İnsanın başkalarına zarar vererek istediği gibi davranmasına hak denir.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</w:p>
    <w:p w:rsidR="000E647C" w:rsidRPr="00D5184C" w:rsidRDefault="000E647C" w:rsidP="007F43E3">
      <w:pPr>
        <w:rPr>
          <w:rFonts w:ascii="Comic Sans MS" w:hAnsi="Comic Sans MS"/>
          <w:sz w:val="18"/>
          <w:szCs w:val="18"/>
          <w:u w:val="single"/>
        </w:rPr>
      </w:pPr>
      <w:r w:rsidRPr="00D5184C">
        <w:rPr>
          <w:rFonts w:ascii="Comic Sans MS" w:hAnsi="Comic Sans MS"/>
          <w:sz w:val="18"/>
          <w:szCs w:val="18"/>
          <w:u w:val="single"/>
        </w:rPr>
        <w:t>B -Aşağıdaki çoktan seçmeli soruları ce</w:t>
      </w:r>
      <w:r>
        <w:rPr>
          <w:rFonts w:ascii="Comic Sans MS" w:hAnsi="Comic Sans MS"/>
          <w:sz w:val="18"/>
          <w:szCs w:val="18"/>
          <w:u w:val="single"/>
        </w:rPr>
        <w:t>vaplandırınız.(70 P)</w:t>
      </w:r>
    </w:p>
    <w:p w:rsidR="000E647C" w:rsidRPr="00D5184C" w:rsidRDefault="000E647C" w:rsidP="007F43E3">
      <w:pPr>
        <w:rPr>
          <w:rFonts w:ascii="Comic Sans MS" w:hAnsi="Comic Sans MS"/>
          <w:sz w:val="18"/>
          <w:szCs w:val="18"/>
          <w:u w:val="single"/>
        </w:rPr>
        <w:sectPr w:rsidR="000E647C" w:rsidRPr="00D5184C" w:rsidSect="00442326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0E647C" w:rsidRPr="00F055C0" w:rsidRDefault="000E647C" w:rsidP="007F43E3">
      <w:pPr>
        <w:spacing w:after="0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1.</w:t>
      </w:r>
      <w:r>
        <w:rPr>
          <w:rFonts w:ascii="Comic Sans MS" w:hAnsi="Comic Sans MS"/>
          <w:sz w:val="18"/>
          <w:szCs w:val="18"/>
        </w:rPr>
        <w:t xml:space="preserve"> </w:t>
      </w:r>
      <w:r w:rsidRPr="00F055C0">
        <w:rPr>
          <w:rFonts w:ascii="Comic Sans MS" w:hAnsi="Comic Sans MS"/>
          <w:sz w:val="18"/>
          <w:szCs w:val="18"/>
        </w:rPr>
        <w:t xml:space="preserve">Bir toplumda, sivil toplum örgütlerinin çok sayıda kurulmuş olması aşağıdakilerden </w:t>
      </w:r>
      <w:r w:rsidRPr="00F055C0">
        <w:rPr>
          <w:rFonts w:ascii="Comic Sans MS" w:hAnsi="Comic Sans MS"/>
          <w:b/>
          <w:sz w:val="18"/>
          <w:szCs w:val="18"/>
        </w:rPr>
        <w:t>öncelikle</w:t>
      </w:r>
      <w:r w:rsidRPr="00F055C0">
        <w:rPr>
          <w:rFonts w:ascii="Comic Sans MS" w:hAnsi="Comic Sans MS"/>
          <w:sz w:val="18"/>
          <w:szCs w:val="18"/>
        </w:rPr>
        <w:t xml:space="preserve"> hangisinin gelişmiş olduğunun göstergesidir?</w:t>
      </w:r>
    </w:p>
    <w:p w:rsidR="000E647C" w:rsidRPr="00F055C0" w:rsidRDefault="000E647C" w:rsidP="007F43E3">
      <w:pPr>
        <w:spacing w:after="0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A) turizmin                                B) sanayileşmenin</w:t>
      </w:r>
    </w:p>
    <w:p w:rsidR="000E647C" w:rsidRPr="00F055C0" w:rsidRDefault="000E647C" w:rsidP="007F43E3">
      <w:pPr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 xml:space="preserve">C) ekonominin                   </w:t>
      </w:r>
      <w:r>
        <w:rPr>
          <w:rFonts w:ascii="Comic Sans MS" w:hAnsi="Comic Sans MS"/>
          <w:sz w:val="18"/>
          <w:szCs w:val="18"/>
        </w:rPr>
        <w:t xml:space="preserve">   </w:t>
      </w:r>
      <w:r w:rsidRPr="00F055C0">
        <w:rPr>
          <w:rFonts w:ascii="Comic Sans MS" w:hAnsi="Comic Sans MS"/>
          <w:sz w:val="18"/>
          <w:szCs w:val="18"/>
        </w:rPr>
        <w:t xml:space="preserve">      D) demokrasinin</w:t>
      </w:r>
    </w:p>
    <w:p w:rsidR="000E647C" w:rsidRPr="00F055C0" w:rsidRDefault="000E647C" w:rsidP="007F43E3">
      <w:pPr>
        <w:spacing w:after="0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2. Erozyonla mücadeleyi amaç edinen sivil toplum kuruluşu aşağıdakilerden hangisidir?</w:t>
      </w:r>
    </w:p>
    <w:p w:rsidR="000E647C" w:rsidRPr="00F055C0" w:rsidRDefault="000E647C" w:rsidP="007F43E3">
      <w:pPr>
        <w:spacing w:after="0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A) Orman Bakanlığı</w:t>
      </w:r>
    </w:p>
    <w:p w:rsidR="000E647C" w:rsidRPr="00F055C0" w:rsidRDefault="000E647C" w:rsidP="007F43E3">
      <w:pPr>
        <w:spacing w:after="0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B) Tarım Bakanlığı</w:t>
      </w:r>
    </w:p>
    <w:p w:rsidR="000E647C" w:rsidRPr="00F055C0" w:rsidRDefault="000E647C" w:rsidP="007F43E3">
      <w:pPr>
        <w:spacing w:after="0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C) TEMA Vakfı</w:t>
      </w:r>
    </w:p>
    <w:p w:rsidR="000E647C" w:rsidRPr="00F055C0" w:rsidRDefault="000E647C" w:rsidP="007F43E3">
      <w:pPr>
        <w:spacing w:after="0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D) Çağdaş Eğitim Vakfı</w:t>
      </w:r>
    </w:p>
    <w:p w:rsidR="000E647C" w:rsidRPr="00F055C0" w:rsidRDefault="000E647C" w:rsidP="007F43E3">
      <w:pPr>
        <w:spacing w:after="0"/>
        <w:rPr>
          <w:rFonts w:ascii="Comic Sans MS" w:hAnsi="Comic Sans MS"/>
          <w:sz w:val="18"/>
          <w:szCs w:val="18"/>
        </w:rPr>
      </w:pPr>
    </w:p>
    <w:p w:rsidR="000E647C" w:rsidRPr="007542C1" w:rsidRDefault="000E647C" w:rsidP="007F43E3">
      <w:pPr>
        <w:spacing w:after="0" w:line="240" w:lineRule="auto"/>
        <w:rPr>
          <w:rFonts w:ascii="Comic Sans MS" w:hAnsi="Comic Sans MS"/>
          <w:sz w:val="18"/>
          <w:szCs w:val="18"/>
          <w:u w:val="single"/>
        </w:rPr>
      </w:pPr>
      <w:r w:rsidRPr="00F055C0">
        <w:rPr>
          <w:rFonts w:ascii="Comic Sans MS" w:hAnsi="Comic Sans MS"/>
          <w:sz w:val="18"/>
          <w:szCs w:val="18"/>
        </w:rPr>
        <w:t xml:space="preserve">3. Aşağıdakilerden hangisi buluş yapmak için çalışan bir bilim insanının sahip olması gereken özelliklerden </w:t>
      </w:r>
      <w:r w:rsidRPr="007542C1">
        <w:rPr>
          <w:rFonts w:ascii="Comic Sans MS" w:hAnsi="Comic Sans MS"/>
          <w:b/>
          <w:sz w:val="18"/>
          <w:szCs w:val="18"/>
          <w:u w:val="single"/>
        </w:rPr>
        <w:t>değildir?</w:t>
      </w:r>
    </w:p>
    <w:p w:rsidR="000E647C" w:rsidRPr="00F055C0" w:rsidRDefault="000E647C" w:rsidP="007F43E3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A) özgüven                              B) gözlemcilik</w:t>
      </w:r>
    </w:p>
    <w:p w:rsidR="000E647C" w:rsidRPr="00F055C0" w:rsidRDefault="000E647C" w:rsidP="007F43E3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C) karamsarlık                        D) araştırmacılık</w:t>
      </w:r>
    </w:p>
    <w:p w:rsidR="000E647C" w:rsidRPr="00F055C0" w:rsidRDefault="000E647C" w:rsidP="007F43E3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0E647C" w:rsidRPr="00F055C0" w:rsidRDefault="000E647C" w:rsidP="007F43E3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4.</w:t>
      </w:r>
      <w:r>
        <w:rPr>
          <w:rFonts w:ascii="Comic Sans MS" w:hAnsi="Comic Sans MS"/>
          <w:sz w:val="18"/>
          <w:szCs w:val="18"/>
        </w:rPr>
        <w:t xml:space="preserve"> </w:t>
      </w:r>
      <w:r w:rsidRPr="00F055C0">
        <w:rPr>
          <w:rFonts w:ascii="Comic Sans MS" w:hAnsi="Comic Sans MS"/>
          <w:sz w:val="18"/>
          <w:szCs w:val="18"/>
        </w:rPr>
        <w:t>İnsanlığın kullandığı bir şeyi icat eden, ilk bulan ya da yapan kişiye ne denir?</w:t>
      </w:r>
    </w:p>
    <w:p w:rsidR="000E647C" w:rsidRPr="00F055C0" w:rsidRDefault="000E647C" w:rsidP="007F43E3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A) usta                                     B)mucit</w:t>
      </w:r>
    </w:p>
    <w:p w:rsidR="000E647C" w:rsidRPr="00F055C0" w:rsidRDefault="000E647C" w:rsidP="007F43E3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 xml:space="preserve">C) mühendis                    </w:t>
      </w:r>
      <w:r>
        <w:rPr>
          <w:rFonts w:ascii="Comic Sans MS" w:hAnsi="Comic Sans MS"/>
          <w:sz w:val="18"/>
          <w:szCs w:val="18"/>
        </w:rPr>
        <w:t xml:space="preserve">  </w:t>
      </w:r>
      <w:r w:rsidRPr="00F055C0">
        <w:rPr>
          <w:rFonts w:ascii="Comic Sans MS" w:hAnsi="Comic Sans MS"/>
          <w:sz w:val="18"/>
          <w:szCs w:val="18"/>
        </w:rPr>
        <w:t xml:space="preserve">       D) gezgin</w:t>
      </w:r>
    </w:p>
    <w:p w:rsidR="000E647C" w:rsidRPr="00F055C0" w:rsidRDefault="000E647C" w:rsidP="007F43E3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0E647C" w:rsidRPr="00F055C0" w:rsidRDefault="000E647C" w:rsidP="007F43E3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5.</w:t>
      </w:r>
      <w:r>
        <w:rPr>
          <w:rFonts w:ascii="Comic Sans MS" w:hAnsi="Comic Sans MS"/>
          <w:sz w:val="18"/>
          <w:szCs w:val="18"/>
        </w:rPr>
        <w:t xml:space="preserve"> </w:t>
      </w:r>
      <w:r w:rsidRPr="00F055C0">
        <w:rPr>
          <w:rFonts w:ascii="Comic Sans MS" w:hAnsi="Comic Sans MS"/>
          <w:sz w:val="18"/>
          <w:szCs w:val="18"/>
        </w:rPr>
        <w:t>Tekerleğin icadı, öncelikle aşağıdakilerden hangisinin yapılmasını sağlamış olabilir?</w:t>
      </w:r>
    </w:p>
    <w:p w:rsidR="000E647C" w:rsidRPr="00F055C0" w:rsidRDefault="000E647C" w:rsidP="007F43E3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 xml:space="preserve">A) otomobillerin                 </w:t>
      </w:r>
      <w:r>
        <w:rPr>
          <w:rFonts w:ascii="Comic Sans MS" w:hAnsi="Comic Sans MS"/>
          <w:sz w:val="18"/>
          <w:szCs w:val="18"/>
        </w:rPr>
        <w:t xml:space="preserve"> </w:t>
      </w:r>
      <w:r w:rsidRPr="00F055C0">
        <w:rPr>
          <w:rFonts w:ascii="Comic Sans MS" w:hAnsi="Comic Sans MS"/>
          <w:sz w:val="18"/>
          <w:szCs w:val="18"/>
        </w:rPr>
        <w:t xml:space="preserve">    B) trenlerin</w:t>
      </w:r>
    </w:p>
    <w:p w:rsidR="000E647C" w:rsidRPr="00F055C0" w:rsidRDefault="000E647C" w:rsidP="007F43E3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C) atlı arabaların                     D) uçakların</w:t>
      </w:r>
    </w:p>
    <w:p w:rsidR="000E647C" w:rsidRPr="00F055C0" w:rsidRDefault="000E647C" w:rsidP="007F43E3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0E647C" w:rsidRPr="00F055C0" w:rsidRDefault="000E647C" w:rsidP="007F43E3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6.</w:t>
      </w:r>
      <w:r>
        <w:rPr>
          <w:rFonts w:ascii="Comic Sans MS" w:hAnsi="Comic Sans MS"/>
          <w:sz w:val="18"/>
          <w:szCs w:val="18"/>
        </w:rPr>
        <w:t xml:space="preserve"> </w:t>
      </w:r>
      <w:r w:rsidRPr="00F055C0">
        <w:rPr>
          <w:rFonts w:ascii="Comic Sans MS" w:hAnsi="Comic Sans MS"/>
          <w:sz w:val="18"/>
          <w:szCs w:val="18"/>
        </w:rPr>
        <w:t xml:space="preserve">Aşağıdakilerden hangisi sivil toplum kuruluşu </w:t>
      </w:r>
      <w:r w:rsidRPr="007542C1">
        <w:rPr>
          <w:rFonts w:ascii="Comic Sans MS" w:hAnsi="Comic Sans MS"/>
          <w:b/>
          <w:sz w:val="18"/>
          <w:szCs w:val="18"/>
          <w:u w:val="single"/>
        </w:rPr>
        <w:t>değildir?</w:t>
      </w:r>
      <w:r w:rsidRPr="00F055C0">
        <w:rPr>
          <w:rFonts w:ascii="Comic Sans MS" w:hAnsi="Comic Sans MS"/>
          <w:sz w:val="18"/>
          <w:szCs w:val="18"/>
        </w:rPr>
        <w:t xml:space="preserve"> </w:t>
      </w:r>
    </w:p>
    <w:p w:rsidR="000E647C" w:rsidRPr="00F055C0" w:rsidRDefault="000E647C" w:rsidP="007F43E3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 xml:space="preserve"> LÖSEV                        </w:t>
      </w:r>
      <w:r w:rsidRPr="00F055C0">
        <w:rPr>
          <w:rFonts w:ascii="Comic Sans MS" w:hAnsi="Comic Sans MS"/>
          <w:sz w:val="18"/>
          <w:szCs w:val="18"/>
        </w:rPr>
        <w:t xml:space="preserve">       B) TEMA Vakfı</w:t>
      </w:r>
    </w:p>
    <w:p w:rsidR="000E647C" w:rsidRDefault="000E647C" w:rsidP="00F055C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 xml:space="preserve">C) ÇEV       </w:t>
      </w:r>
      <w:r>
        <w:rPr>
          <w:rFonts w:ascii="Comic Sans MS" w:hAnsi="Comic Sans MS"/>
          <w:sz w:val="18"/>
          <w:szCs w:val="18"/>
        </w:rPr>
        <w:t xml:space="preserve">         </w:t>
      </w:r>
      <w:r w:rsidRPr="00F055C0">
        <w:rPr>
          <w:rFonts w:ascii="Comic Sans MS" w:hAnsi="Comic Sans MS"/>
          <w:sz w:val="18"/>
          <w:szCs w:val="18"/>
        </w:rPr>
        <w:t xml:space="preserve">                    D)  MEB Okulları</w:t>
      </w:r>
    </w:p>
    <w:p w:rsidR="000E647C" w:rsidRPr="00F055C0" w:rsidRDefault="000E647C" w:rsidP="00F055C0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  <w:r w:rsidRPr="00F055C0">
        <w:rPr>
          <w:rFonts w:ascii="Comic Sans MS" w:hAnsi="Comic Sans MS"/>
          <w:sz w:val="18"/>
          <w:szCs w:val="18"/>
        </w:rPr>
        <w:t>7.</w:t>
      </w:r>
      <w:r>
        <w:rPr>
          <w:rFonts w:ascii="Comic Sans MS" w:hAnsi="Comic Sans MS"/>
          <w:sz w:val="18"/>
          <w:szCs w:val="18"/>
        </w:rPr>
        <w:t xml:space="preserve"> Türkiye Cumhuriyeti Devleti’nin ilk anayasası aşağıdakilerden hangisidir?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1982 Anayasası                   B) 1961 Anayasası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1924 Anayasası                   D) 1921 Anayasası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</w:p>
    <w:p w:rsidR="000E647C" w:rsidRDefault="000E647C" w:rsidP="00442326">
      <w:pPr>
        <w:rPr>
          <w:rFonts w:ascii="Comic Sans MS" w:hAnsi="Comic Sans MS"/>
          <w:sz w:val="18"/>
          <w:szCs w:val="18"/>
        </w:rPr>
      </w:pPr>
    </w:p>
    <w:p w:rsidR="000E647C" w:rsidRPr="007542C1" w:rsidRDefault="000E647C" w:rsidP="00D5184C">
      <w:pPr>
        <w:spacing w:after="0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sz w:val="18"/>
          <w:szCs w:val="18"/>
        </w:rPr>
        <w:t xml:space="preserve">8. Aşağıdaki meyvelerden hangisi turunçgil olarak </w:t>
      </w:r>
      <w:r w:rsidRPr="007542C1">
        <w:rPr>
          <w:rFonts w:ascii="Comic Sans MS" w:hAnsi="Comic Sans MS"/>
          <w:b/>
          <w:sz w:val="18"/>
          <w:szCs w:val="18"/>
          <w:u w:val="single"/>
        </w:rPr>
        <w:t>adlandırılamaz?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portakal                         B) elma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buğday                           D) greyfurt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9. Aşağıdakilerden hangisi doğal kaynaklardan </w:t>
      </w:r>
      <w:r w:rsidRPr="007542C1">
        <w:rPr>
          <w:rFonts w:ascii="Comic Sans MS" w:hAnsi="Comic Sans MS"/>
          <w:b/>
          <w:sz w:val="18"/>
          <w:szCs w:val="18"/>
          <w:u w:val="single"/>
        </w:rPr>
        <w:t>değildir?</w:t>
      </w:r>
      <w:r>
        <w:rPr>
          <w:rFonts w:ascii="Comic Sans MS" w:hAnsi="Comic Sans MS"/>
          <w:sz w:val="18"/>
          <w:szCs w:val="18"/>
        </w:rPr>
        <w:t xml:space="preserve"> 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 ormanlar                        B) akarsular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madenler                         D) tarihi eserler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10. Aşağıdaki ekonomik faaliyetlerden hangisi kırsal yerleşmelerde daha yaygındır?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sanayi                             B) ticaret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hayvancılık                      D) hizmet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11. 17 Ağustos 1999’da Marmara Bölgesi’nde meydana gelen, çok sayıda can ve mal kaybına neden olan doğal afet hangisidir?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deprem                           B) heyelan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çığ                                  D) sel baskını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12. Bitki örtüsünün cılız, eğimin fazla olduğu yamaçlarda aşırı kar yağışını aşağıdaki doğal afetlerden hangisine neden olur?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heyelan                           B) çığ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 deprem                          D) kuraklık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</w:p>
    <w:p w:rsidR="000E647C" w:rsidRDefault="000E647C" w:rsidP="00D5184C">
      <w:pPr>
        <w:spacing w:after="0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sz w:val="18"/>
          <w:szCs w:val="18"/>
        </w:rPr>
        <w:t xml:space="preserve">13. Türkiye fiziki haritasını inceleyen bir öğrenci aşağıdakilerden hangisiyle ilgili çıkarım </w:t>
      </w:r>
      <w:r w:rsidRPr="007542C1">
        <w:rPr>
          <w:rFonts w:ascii="Comic Sans MS" w:hAnsi="Comic Sans MS"/>
          <w:b/>
          <w:sz w:val="18"/>
          <w:szCs w:val="18"/>
          <w:u w:val="single"/>
        </w:rPr>
        <w:t>yapamaz?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  <w:r w:rsidRPr="007542C1">
        <w:rPr>
          <w:rFonts w:ascii="Comic Sans MS" w:hAnsi="Comic Sans MS"/>
          <w:sz w:val="18"/>
          <w:szCs w:val="18"/>
        </w:rPr>
        <w:t xml:space="preserve">A) </w:t>
      </w:r>
      <w:r>
        <w:rPr>
          <w:rFonts w:ascii="Comic Sans MS" w:hAnsi="Comic Sans MS"/>
          <w:sz w:val="18"/>
          <w:szCs w:val="18"/>
        </w:rPr>
        <w:t>Denizlerin konumuyla      B) Dağların uzanış yönüyle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Nüfus hareketleriyle      D) Akarsuların dağılışıyla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14. Pamukkale hangi ilimizdedir?</w:t>
      </w:r>
    </w:p>
    <w:p w:rsidR="000E647C" w:rsidRDefault="000E647C" w:rsidP="00D518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Ankara                           B) Denizli</w:t>
      </w:r>
    </w:p>
    <w:p w:rsidR="000E647C" w:rsidRPr="007542C1" w:rsidRDefault="000E647C" w:rsidP="00D518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Antalya                          D) Diyarbakır</w:t>
      </w:r>
    </w:p>
    <w:p w:rsidR="000E647C" w:rsidRDefault="000E647C" w:rsidP="00D162BF">
      <w:pPr>
        <w:spacing w:line="288" w:lineRule="auto"/>
        <w:jc w:val="center"/>
        <w:rPr>
          <w:rFonts w:ascii="Arial" w:hAnsi="Arial" w:cs="Arial"/>
          <w:sz w:val="18"/>
          <w:szCs w:val="18"/>
        </w:rPr>
      </w:pPr>
      <w:hyperlink r:id="rId5" w:history="1">
        <w:r>
          <w:rPr>
            <w:rStyle w:val="Hyperlink"/>
            <w:rFonts w:ascii="Arial" w:hAnsi="Arial" w:cs="Arial"/>
            <w:b/>
            <w:sz w:val="18"/>
            <w:szCs w:val="18"/>
          </w:rPr>
          <w:t>www.sorubak.com</w:t>
        </w:r>
      </w:hyperlink>
      <w:r>
        <w:rPr>
          <w:rFonts w:ascii="Arial" w:hAnsi="Arial" w:cs="Arial"/>
          <w:b/>
          <w:sz w:val="18"/>
          <w:szCs w:val="18"/>
        </w:rPr>
        <w:t xml:space="preserve"> </w:t>
      </w:r>
    </w:p>
    <w:p w:rsidR="000E647C" w:rsidRPr="00F055C0" w:rsidRDefault="000E647C" w:rsidP="00442326">
      <w:pPr>
        <w:rPr>
          <w:rFonts w:ascii="Comic Sans MS" w:hAnsi="Comic Sans MS"/>
          <w:sz w:val="18"/>
          <w:szCs w:val="18"/>
        </w:rPr>
      </w:pPr>
    </w:p>
    <w:sectPr w:rsidR="000E647C" w:rsidRPr="00F055C0" w:rsidSect="007F43E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F5C1C"/>
    <w:multiLevelType w:val="hybridMultilevel"/>
    <w:tmpl w:val="7CC637E8"/>
    <w:lvl w:ilvl="0" w:tplc="EE88833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2326"/>
    <w:rsid w:val="00012E56"/>
    <w:rsid w:val="000570FD"/>
    <w:rsid w:val="000E647C"/>
    <w:rsid w:val="00442326"/>
    <w:rsid w:val="007542C1"/>
    <w:rsid w:val="007F43E3"/>
    <w:rsid w:val="00820E71"/>
    <w:rsid w:val="00822E8B"/>
    <w:rsid w:val="00A54027"/>
    <w:rsid w:val="00D162BF"/>
    <w:rsid w:val="00D1630A"/>
    <w:rsid w:val="00D5184C"/>
    <w:rsid w:val="00E90EF7"/>
    <w:rsid w:val="00F05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E8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F43E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162BF"/>
    <w:rPr>
      <w:rFonts w:cs="Times New Roman"/>
      <w:color w:val="411F5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03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1</Pages>
  <Words>537</Words>
  <Characters>3063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3</cp:revision>
  <dcterms:created xsi:type="dcterms:W3CDTF">2011-04-17T16:27:00Z</dcterms:created>
  <dcterms:modified xsi:type="dcterms:W3CDTF">2011-04-23T09:13:00Z</dcterms:modified>
</cp:coreProperties>
</file>