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7FE" w:rsidRPr="00007428" w:rsidRDefault="00B307FE" w:rsidP="0000742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FEN VE TEKNOLOJİ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S-1.I.Yün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II.Gömlek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III.Pense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Yukarıdakilerden hangisi hem eşya hem alet hem de cisimdir?</w:t>
      </w:r>
    </w:p>
    <w:p w:rsidR="00B307FE" w:rsidRPr="00007428" w:rsidRDefault="00B307FE" w:rsidP="00007428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Yalnız   I     B) Yalnız  II     C)  I ve II    D)  II ve III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S-2.  Un,gömlek ve testere maddeler;alet,eşya ve malzeme olarak gruplandırılsa  aşağıdakilerden hangisi doğru olur?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007428">
        <w:rPr>
          <w:rFonts w:ascii="Times New Roman" w:hAnsi="Times New Roman"/>
          <w:sz w:val="28"/>
          <w:szCs w:val="28"/>
          <w:u w:val="single"/>
        </w:rPr>
        <w:t xml:space="preserve">     UN    </w:t>
      </w:r>
      <w:r w:rsidRPr="00007428">
        <w:rPr>
          <w:rFonts w:ascii="Times New Roman" w:hAnsi="Times New Roman"/>
          <w:sz w:val="28"/>
          <w:szCs w:val="28"/>
        </w:rPr>
        <w:t xml:space="preserve">                          </w:t>
      </w:r>
      <w:r w:rsidRPr="00007428">
        <w:rPr>
          <w:rFonts w:ascii="Times New Roman" w:hAnsi="Times New Roman"/>
          <w:sz w:val="28"/>
          <w:szCs w:val="28"/>
          <w:u w:val="single"/>
        </w:rPr>
        <w:t xml:space="preserve">   GÖMLEK     </w:t>
      </w:r>
      <w:r w:rsidRPr="00007428">
        <w:rPr>
          <w:rFonts w:ascii="Times New Roman" w:hAnsi="Times New Roman"/>
          <w:sz w:val="28"/>
          <w:szCs w:val="28"/>
        </w:rPr>
        <w:t xml:space="preserve">                 </w:t>
      </w:r>
      <w:r w:rsidRPr="00007428">
        <w:rPr>
          <w:rFonts w:ascii="Times New Roman" w:hAnsi="Times New Roman"/>
          <w:sz w:val="28"/>
          <w:szCs w:val="28"/>
          <w:u w:val="single"/>
        </w:rPr>
        <w:t xml:space="preserve"> TESTERE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A)Cisim                             Madde                          Malzeme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B)Alet                                Eşya                               Madde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C) Malzeme                      Alet                               Eşya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D) Malzeme                     Eşya                                Alet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S-3.Aşağıdakilerden   hangisi  alet  grubuna  girmez?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5L8DCA08CS57CAS1QE67CA8AC3FBCAL8RWWSCA9P1FL0CASS30FCCAHPKRCBCACCP2JZCAH56MKKCAW353ZJCAJGSV05CAXCT1P0CA7RTM9CCAZKVZQKCAAU5BTDCA7XFDEECATP94C4CAR76S1CCAFOAAZT.jpg" style="width:39.75pt;height:20.25pt;visibility:visible">
            <v:imagedata r:id="rId7" o:title=""/>
          </v:shape>
        </w:pict>
      </w:r>
      <w:r w:rsidRPr="00007428">
        <w:rPr>
          <w:rFonts w:ascii="Times New Roman" w:hAnsi="Times New Roman"/>
          <w:sz w:val="28"/>
          <w:szCs w:val="28"/>
        </w:rPr>
        <w:t xml:space="preserve">       B)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1 Resim" o:spid="_x0000_i1026" type="#_x0000_t75" alt="91FWCAJU22XQCAKTG797CAIO0F9XCA8HUQ6CCAAJE1IUCADMGO4WCA7UP7ICCAMRJG3LCA97AL3FCAVDETHTCAK9TPD3CA9VFD71CAWM6T3ICA2Z58XPCAZT4ACSCAOBMPO1CAUVNU4CCA7C7R6DCALCGSNB.jpg" style="width:46.5pt;height:27.75pt;visibility:visible">
            <v:imagedata r:id="rId8" o:title=""/>
          </v:shape>
        </w:pict>
      </w:r>
      <w:r w:rsidRPr="00007428">
        <w:rPr>
          <w:rFonts w:ascii="Times New Roman" w:hAnsi="Times New Roman"/>
          <w:sz w:val="28"/>
          <w:szCs w:val="28"/>
        </w:rPr>
        <w:t xml:space="preserve">  C)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2 Resim" o:spid="_x0000_i1027" type="#_x0000_t75" alt="6O2RCAHO0SSECAES08F4CA6K75T6CA9XWLULCA58PXFGCABW64QHCAZDP9D9CA8WU1Y2CA1TDKS2CAZ4CFO9CA5UYIDBCAQNPOJGCAMHT98NCAAIS7IDCA8TUX4NCAWEVWL0CAPADELGCASA2VLUCAC4OG6O.jpg" style="width:51.75pt;height:27pt;visibility:visible">
            <v:imagedata r:id="rId9" o:title=""/>
          </v:shape>
        </w:pict>
      </w:r>
      <w:r w:rsidRPr="00007428">
        <w:rPr>
          <w:rFonts w:ascii="Times New Roman" w:hAnsi="Times New Roman"/>
          <w:sz w:val="28"/>
          <w:szCs w:val="28"/>
        </w:rPr>
        <w:t xml:space="preserve"> D)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3 Resim" o:spid="_x0000_i1028" type="#_x0000_t75" alt="imagespo.jpg" style="width:42.75pt;height:27pt;visibility:visible">
            <v:imagedata r:id="rId10" o:title=""/>
          </v:shape>
        </w:pic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Çekiç                     çivi                    tornavida            pense</w:t>
      </w:r>
    </w:p>
    <w:p w:rsidR="00B307FE" w:rsidRPr="00007428" w:rsidRDefault="00B307FE" w:rsidP="00007428">
      <w:pPr>
        <w:tabs>
          <w:tab w:val="left" w:pos="6630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S-4.Aşağıdakilerden hangisi malzemedir?</w:t>
      </w:r>
    </w:p>
    <w:p w:rsidR="00B307FE" w:rsidRPr="00007428" w:rsidRDefault="00B307FE" w:rsidP="00007428">
      <w:pPr>
        <w:tabs>
          <w:tab w:val="left" w:pos="3420"/>
          <w:tab w:val="center" w:pos="5678"/>
          <w:tab w:val="left" w:pos="5940"/>
          <w:tab w:val="left" w:pos="861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      A. </w:t>
      </w:r>
      <w:r w:rsidRPr="00007428">
        <w:rPr>
          <w:rFonts w:ascii="Times New Roman" w:hAnsi="Times New Roman"/>
          <w:sz w:val="28"/>
          <w:szCs w:val="28"/>
        </w:rPr>
        <w:t xml:space="preserve">kalem                           </w:t>
      </w:r>
      <w:r w:rsidRPr="00007428">
        <w:rPr>
          <w:rFonts w:ascii="Times New Roman" w:hAnsi="Times New Roman"/>
          <w:b/>
          <w:sz w:val="28"/>
          <w:szCs w:val="28"/>
        </w:rPr>
        <w:t xml:space="preserve">B. </w:t>
      </w:r>
      <w:r w:rsidRPr="00007428">
        <w:rPr>
          <w:rFonts w:ascii="Times New Roman" w:hAnsi="Times New Roman"/>
          <w:sz w:val="28"/>
          <w:szCs w:val="28"/>
        </w:rPr>
        <w:t>kumaş</w:t>
      </w:r>
      <w:r w:rsidRPr="00007428">
        <w:rPr>
          <w:rFonts w:ascii="Times New Roman" w:hAnsi="Times New Roman"/>
          <w:sz w:val="28"/>
          <w:szCs w:val="28"/>
        </w:rPr>
        <w:tab/>
        <w:t xml:space="preserve">              </w:t>
      </w:r>
      <w:r w:rsidRPr="00007428">
        <w:rPr>
          <w:rFonts w:ascii="Times New Roman" w:hAnsi="Times New Roman"/>
          <w:b/>
          <w:sz w:val="28"/>
          <w:szCs w:val="28"/>
        </w:rPr>
        <w:t>C</w:t>
      </w:r>
      <w:r w:rsidRPr="00007428">
        <w:rPr>
          <w:rFonts w:ascii="Times New Roman" w:hAnsi="Times New Roman"/>
          <w:sz w:val="28"/>
          <w:szCs w:val="28"/>
        </w:rPr>
        <w:t xml:space="preserve">. Tornavida             </w:t>
      </w:r>
      <w:r w:rsidRPr="00007428">
        <w:rPr>
          <w:rFonts w:ascii="Times New Roman" w:hAnsi="Times New Roman"/>
          <w:sz w:val="28"/>
          <w:szCs w:val="28"/>
        </w:rPr>
        <w:tab/>
        <w:t xml:space="preserve"> </w:t>
      </w:r>
      <w:r w:rsidRPr="00007428">
        <w:rPr>
          <w:rFonts w:ascii="Times New Roman" w:hAnsi="Times New Roman"/>
          <w:b/>
          <w:sz w:val="28"/>
          <w:szCs w:val="28"/>
        </w:rPr>
        <w:t xml:space="preserve">D. </w:t>
      </w:r>
      <w:r w:rsidRPr="00007428">
        <w:rPr>
          <w:rFonts w:ascii="Times New Roman" w:hAnsi="Times New Roman"/>
          <w:sz w:val="28"/>
          <w:szCs w:val="28"/>
        </w:rPr>
        <w:t>Poşet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S-5.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Resim 1" o:spid="_x0000_i1029" type="#_x0000_t75" style="width:2in;height:95.25pt;visibility:visible">
            <v:imagedata r:id="rId11" o:title=""/>
          </v:shape>
        </w:pic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Yukarıdaki şekilde hangi solunum organı yanlış isimlendirilmiştir?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A) Burun </w:t>
      </w:r>
      <w:r w:rsidRPr="00007428">
        <w:rPr>
          <w:rFonts w:ascii="Times New Roman" w:hAnsi="Times New Roman"/>
          <w:sz w:val="28"/>
          <w:szCs w:val="28"/>
        </w:rPr>
        <w:tab/>
      </w:r>
      <w:r w:rsidRPr="00007428">
        <w:rPr>
          <w:rFonts w:ascii="Times New Roman" w:hAnsi="Times New Roman"/>
          <w:sz w:val="28"/>
          <w:szCs w:val="28"/>
        </w:rPr>
        <w:tab/>
        <w:t>C) Yutak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B) Gırtlak </w:t>
      </w:r>
      <w:r w:rsidRPr="00007428">
        <w:rPr>
          <w:rFonts w:ascii="Times New Roman" w:hAnsi="Times New Roman"/>
          <w:sz w:val="28"/>
          <w:szCs w:val="28"/>
        </w:rPr>
        <w:tab/>
      </w:r>
      <w:r w:rsidRPr="00007428">
        <w:rPr>
          <w:rFonts w:ascii="Times New Roman" w:hAnsi="Times New Roman"/>
          <w:sz w:val="28"/>
          <w:szCs w:val="28"/>
        </w:rPr>
        <w:tab/>
        <w:t>D) Soluk borusu</w:t>
      </w:r>
    </w:p>
    <w:p w:rsidR="00B307FE" w:rsidRPr="00007428" w:rsidRDefault="00B307FE" w:rsidP="00007428">
      <w:pPr>
        <w:tabs>
          <w:tab w:val="left" w:pos="1088"/>
        </w:tabs>
        <w:spacing w:line="240" w:lineRule="auto"/>
        <w:ind w:left="1088" w:hanging="1088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S-6-Aşağıdakilerden hangisi </w:t>
      </w:r>
      <w:r w:rsidRPr="00007428">
        <w:rPr>
          <w:rFonts w:ascii="Times New Roman" w:hAnsi="Times New Roman"/>
          <w:sz w:val="28"/>
          <w:szCs w:val="28"/>
          <w:u w:val="single"/>
        </w:rPr>
        <w:t>madde değildir</w:t>
      </w:r>
      <w:r w:rsidRPr="00007428">
        <w:rPr>
          <w:rFonts w:ascii="Times New Roman" w:hAnsi="Times New Roman"/>
          <w:sz w:val="28"/>
          <w:szCs w:val="28"/>
        </w:rPr>
        <w:t>?</w:t>
      </w:r>
    </w:p>
    <w:p w:rsidR="00B307FE" w:rsidRPr="00007428" w:rsidRDefault="00B307FE" w:rsidP="00007428">
      <w:pPr>
        <w:pStyle w:val="Heading4"/>
        <w:rPr>
          <w:rFonts w:ascii="Times New Roman" w:hAnsi="Times New Roman" w:cs="Times New Roman"/>
          <w:sz w:val="28"/>
          <w:szCs w:val="28"/>
        </w:rPr>
      </w:pPr>
      <w:r w:rsidRPr="00007428">
        <w:rPr>
          <w:rFonts w:ascii="Times New Roman" w:hAnsi="Times New Roman" w:cs="Times New Roman"/>
          <w:sz w:val="28"/>
          <w:szCs w:val="28"/>
        </w:rPr>
        <w:t xml:space="preserve">     A-hava               B-taş                C-ışık               D-toprak</w:t>
      </w:r>
    </w:p>
    <w:p w:rsidR="00B307FE" w:rsidRPr="00007428" w:rsidRDefault="00B307FE" w:rsidP="00007428">
      <w:pPr>
        <w:tabs>
          <w:tab w:val="left" w:pos="1088"/>
        </w:tabs>
        <w:spacing w:line="240" w:lineRule="auto"/>
        <w:ind w:left="1088" w:hanging="1088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S-7-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07428">
        <w:rPr>
          <w:rFonts w:ascii="Times New Roman" w:hAnsi="Times New Roman"/>
          <w:sz w:val="28"/>
          <w:szCs w:val="28"/>
        </w:rPr>
        <w:t>Aşağıdakilerden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07428">
        <w:rPr>
          <w:rFonts w:ascii="Times New Roman" w:hAnsi="Times New Roman"/>
          <w:sz w:val="28"/>
          <w:szCs w:val="28"/>
        </w:rPr>
        <w:t>hangisinin rengi vardır?</w:t>
      </w:r>
    </w:p>
    <w:p w:rsidR="00B307FE" w:rsidRPr="00007428" w:rsidRDefault="00B307FE" w:rsidP="00007428">
      <w:pPr>
        <w:pStyle w:val="Heading4"/>
        <w:rPr>
          <w:rFonts w:ascii="Times New Roman" w:hAnsi="Times New Roman" w:cs="Times New Roman"/>
          <w:sz w:val="28"/>
          <w:szCs w:val="28"/>
        </w:rPr>
      </w:pPr>
      <w:r w:rsidRPr="00007428">
        <w:rPr>
          <w:rFonts w:ascii="Times New Roman" w:hAnsi="Times New Roman" w:cs="Times New Roman"/>
          <w:sz w:val="28"/>
          <w:szCs w:val="28"/>
        </w:rPr>
        <w:t xml:space="preserve">     A-demir              B-hava               C-su                 D-cam</w:t>
      </w:r>
    </w:p>
    <w:p w:rsidR="00B307FE" w:rsidRPr="00007428" w:rsidRDefault="00B307FE" w:rsidP="00007428">
      <w:pPr>
        <w:tabs>
          <w:tab w:val="left" w:pos="1088"/>
        </w:tabs>
        <w:spacing w:line="240" w:lineRule="auto"/>
        <w:ind w:left="1088" w:hanging="1088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S-8-Aşağıdakilerden hangisi </w:t>
      </w:r>
      <w:r w:rsidRPr="00007428">
        <w:rPr>
          <w:rFonts w:ascii="Times New Roman" w:hAnsi="Times New Roman"/>
          <w:sz w:val="28"/>
          <w:szCs w:val="28"/>
          <w:u w:val="single"/>
        </w:rPr>
        <w:t>cisim değildir</w:t>
      </w:r>
      <w:r w:rsidRPr="00007428">
        <w:rPr>
          <w:rFonts w:ascii="Times New Roman" w:hAnsi="Times New Roman"/>
          <w:sz w:val="28"/>
          <w:szCs w:val="28"/>
        </w:rPr>
        <w:t>?</w:t>
      </w:r>
    </w:p>
    <w:p w:rsidR="00B307FE" w:rsidRPr="00007428" w:rsidRDefault="00B307FE" w:rsidP="00007428">
      <w:pPr>
        <w:pStyle w:val="Heading4"/>
        <w:rPr>
          <w:rFonts w:ascii="Times New Roman" w:hAnsi="Times New Roman" w:cs="Times New Roman"/>
          <w:sz w:val="28"/>
          <w:szCs w:val="28"/>
        </w:rPr>
      </w:pPr>
      <w:r w:rsidRPr="00007428">
        <w:rPr>
          <w:rFonts w:ascii="Times New Roman" w:hAnsi="Times New Roman" w:cs="Times New Roman"/>
          <w:sz w:val="28"/>
          <w:szCs w:val="28"/>
        </w:rPr>
        <w:t xml:space="preserve">     A-silgi         B-toprak               C-tebeşir             D-defter</w:t>
      </w:r>
    </w:p>
    <w:p w:rsidR="00B307FE" w:rsidRPr="00007428" w:rsidRDefault="00B307FE" w:rsidP="00007428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S-9-Maddenin şekil ve biçim almış hali aşağıdakilerden hangisidir?</w:t>
      </w:r>
    </w:p>
    <w:p w:rsidR="00B307FE" w:rsidRPr="00007428" w:rsidRDefault="00B307FE" w:rsidP="00007428">
      <w:pPr>
        <w:tabs>
          <w:tab w:val="left" w:pos="0"/>
        </w:tabs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    A-atom                B-molekül              C-cisim               D-madde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S-10-Aşağıdakilerden hangisi </w:t>
      </w:r>
      <w:r w:rsidRPr="00007428">
        <w:rPr>
          <w:rFonts w:ascii="Times New Roman" w:hAnsi="Times New Roman"/>
          <w:sz w:val="28"/>
          <w:szCs w:val="28"/>
          <w:u w:val="single"/>
        </w:rPr>
        <w:t xml:space="preserve">opak  </w:t>
      </w:r>
      <w:r w:rsidRPr="00007428">
        <w:rPr>
          <w:rFonts w:ascii="Times New Roman" w:hAnsi="Times New Roman"/>
          <w:sz w:val="28"/>
          <w:szCs w:val="28"/>
        </w:rPr>
        <w:t>maddedir?</w:t>
      </w:r>
    </w:p>
    <w:p w:rsidR="00B307FE" w:rsidRPr="00007428" w:rsidRDefault="00B307FE" w:rsidP="00007428">
      <w:pPr>
        <w:pStyle w:val="Heading1"/>
        <w:spacing w:line="240" w:lineRule="auto"/>
        <w:rPr>
          <w:rFonts w:ascii="Times New Roman" w:hAnsi="Times New Roman"/>
          <w:color w:val="auto"/>
        </w:rPr>
      </w:pPr>
      <w:r w:rsidRPr="00007428">
        <w:rPr>
          <w:rFonts w:ascii="Times New Roman" w:hAnsi="Times New Roman"/>
          <w:color w:val="auto"/>
        </w:rPr>
        <w:t xml:space="preserve">     A-kâğıt               B-su                C-hava                   D-buzlu cam</w:t>
      </w:r>
    </w:p>
    <w:p w:rsidR="00B307FE" w:rsidRPr="00007428" w:rsidRDefault="00B307FE" w:rsidP="00007428">
      <w:pPr>
        <w:tabs>
          <w:tab w:val="left" w:pos="187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S-11-I  Kafatası </w:t>
      </w:r>
      <w:r w:rsidRPr="00007428">
        <w:rPr>
          <w:rFonts w:ascii="Times New Roman" w:hAnsi="Times New Roman"/>
          <w:sz w:val="28"/>
          <w:szCs w:val="28"/>
        </w:rPr>
        <w:tab/>
        <w:t xml:space="preserve">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II  Kaburga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III  Omurga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Yukarıda verilenlerden   hangileri , yassı  kemiklerden  oluşur?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A)Yalnız  I                        B) I ve II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B) I ve  III                         D)  II ve III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S-12- </w:t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Soru - Yetişkin bir insanın iskeletinde kaç tane kemik bulunur?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A) 206                                    B) 216</w:t>
      </w:r>
      <w:r w:rsidRPr="0000742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C) 300                                    D) 300'den fazla</w:t>
      </w:r>
      <w:r w:rsidRPr="0000742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B307FE" w:rsidRPr="00007428" w:rsidRDefault="00B307FE" w:rsidP="00007428">
      <w:pPr>
        <w:spacing w:line="240" w:lineRule="auto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S-13- Aşağıdakilerden hangisi iskeletimizin temel kısımlarından biri değildir?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A) Kafatası                              B) Omurga,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C) Göğüs kafesi                       D) Ayaklar</w:t>
      </w:r>
      <w:r w:rsidRPr="00007428">
        <w:rPr>
          <w:rFonts w:ascii="Times New Roman" w:hAnsi="Times New Roman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S- 14- Aşağıdakilerden hangisinde soluk alırken havanın izlediği yol doğru olarak verilmiştir?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A)  Burun-Yutak-Gırtlak-Soluk borusu-Akciğer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B)  Burun- Gırtlak-Yutak-Soluk borusu-Akciğer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C)  Burun- Soluk borusu-Yutak-Gırtlak-Akciğer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D)  Burun-Yutak-Gırtlak-Akciğer Soluk borusu</w:t>
      </w:r>
    </w:p>
    <w:p w:rsidR="00B307FE" w:rsidRPr="00007428" w:rsidRDefault="00B307FE" w:rsidP="00007428">
      <w:pPr>
        <w:spacing w:line="240" w:lineRule="auto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S-15- Yassı kemikleri araştıran bir öğrenci aşağıdaki iskelet kısımlarından hangisini incelemelidir?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A)   Kollar ve bacaklar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B)   Bacaklar ve omurga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C)   Kafatası ve göğüs kafesi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D)  Kollar ve bacaklar</w:t>
      </w:r>
    </w:p>
    <w:p w:rsidR="00B307FE" w:rsidRPr="00007428" w:rsidRDefault="00B307FE" w:rsidP="00007428">
      <w:pPr>
        <w:spacing w:line="240" w:lineRule="auto"/>
        <w:ind w:right="-1218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S-16- Aşağıdaki durumlardan hangisinde nabzımızın </w:t>
      </w:r>
    </w:p>
    <w:p w:rsidR="00B307FE" w:rsidRPr="00007428" w:rsidRDefault="00B307FE" w:rsidP="00007428">
      <w:pPr>
        <w:spacing w:line="240" w:lineRule="auto"/>
        <w:ind w:right="-1218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hızlandığı gözlenmez?</w:t>
      </w:r>
    </w:p>
    <w:p w:rsidR="00B307FE" w:rsidRPr="00007428" w:rsidRDefault="00B307FE" w:rsidP="00007428">
      <w:pPr>
        <w:spacing w:line="240" w:lineRule="auto"/>
        <w:ind w:right="-1218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A.Uyurken               B.koşarken</w:t>
      </w:r>
    </w:p>
    <w:p w:rsidR="00B307FE" w:rsidRPr="00007428" w:rsidRDefault="00B307FE" w:rsidP="00007428">
      <w:pPr>
        <w:spacing w:line="240" w:lineRule="auto"/>
        <w:ind w:right="-1218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C.İp atlarken            D. Heyecanlanırken</w:t>
      </w:r>
    </w:p>
    <w:p w:rsidR="00B307FE" w:rsidRPr="00007428" w:rsidRDefault="00B307FE" w:rsidP="00007428">
      <w:pPr>
        <w:spacing w:line="240" w:lineRule="auto"/>
        <w:ind w:right="-1218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oval id="_x0000_s1026" style="position:absolute;margin-left:240.4pt;margin-top:17.75pt;width:27.85pt;height:26.25pt;z-index:251650048">
            <v:textbox>
              <w:txbxContent>
                <w:p w:rsidR="00B307FE" w:rsidRDefault="00B307FE" w:rsidP="00A6646F">
                  <w:r>
                    <w:t>I</w:t>
                  </w:r>
                </w:p>
              </w:txbxContent>
            </v:textbox>
          </v:oval>
        </w:pict>
      </w:r>
      <w:r w:rsidRPr="00007428">
        <w:rPr>
          <w:rFonts w:ascii="Times New Roman" w:hAnsi="Times New Roman"/>
          <w:sz w:val="28"/>
          <w:szCs w:val="28"/>
        </w:rPr>
        <w:t>S-17-İnsan iskeletindeki kemikler, aşağıdaki şekilde gösterilmiştir.</w:t>
      </w:r>
    </w:p>
    <w:p w:rsidR="00B307FE" w:rsidRPr="00007428" w:rsidRDefault="00B307FE" w:rsidP="00007428">
      <w:pPr>
        <w:pStyle w:val="Heading4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oval id="_x0000_s1027" style="position:absolute;left:0;text-align:left;margin-left:233.65pt;margin-top:45.5pt;width:27.85pt;height:24.75pt;flip:y;z-index:251651072">
            <v:textbox>
              <w:txbxContent>
                <w:p w:rsidR="00B307FE" w:rsidRDefault="00B307FE" w:rsidP="00A6646F">
                  <w:r>
                    <w:t>II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6.9pt;margin-top:56.75pt;width:66.75pt;height:.75pt;flip:y;z-index:251646976" o:connectortype="straight">
            <v:stroke endarrow="block"/>
          </v:shape>
        </w:pict>
      </w:r>
      <w:r>
        <w:rPr>
          <w:noProof/>
          <w:lang w:eastAsia="tr-TR"/>
        </w:rPr>
        <w:pict>
          <v:oval id="_x0000_s1029" style="position:absolute;left:0;text-align:left;margin-left:233.5pt;margin-top:141.5pt;width:28pt;height:23.4pt;z-index:251652096">
            <v:textbox>
              <w:txbxContent>
                <w:p w:rsidR="00B307FE" w:rsidRDefault="00B307FE" w:rsidP="00A6646F">
                  <w:r>
                    <w:t>IV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0" type="#_x0000_t32" style="position:absolute;left:0;text-align:left;margin-left:68.65pt;margin-top:80.75pt;width:44.25pt;height:11.25pt;flip:x;z-index:2516480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left:0;text-align:left;margin-left:157.15pt;margin-top:6.5pt;width:83.25pt;height:.75pt;flip:y;z-index:2516459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left:0;text-align:left;margin-left:166.9pt;margin-top:152.75pt;width:65.25pt;height:0;z-index:251649024" o:connectortype="straight">
            <v:stroke endarrow="block"/>
          </v:shape>
        </w:pict>
      </w:r>
      <w:r>
        <w:rPr>
          <w:noProof/>
          <w:lang w:eastAsia="tr-TR"/>
        </w:rPr>
        <w:pict>
          <v:oval id="_x0000_s1033" style="position:absolute;left:0;text-align:left;margin-left:32.65pt;margin-top:80.75pt;width:31.5pt;height:22.5pt;flip:x y;z-index:251653120">
            <v:textbox>
              <w:txbxContent>
                <w:p w:rsidR="00B307FE" w:rsidRDefault="00B307FE" w:rsidP="00A6646F">
                  <w:r>
                    <w:t>III</w:t>
                  </w:r>
                </w:p>
              </w:txbxContent>
            </v:textbox>
          </v:oval>
        </w:pict>
      </w:r>
      <w:r w:rsidRPr="0000742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07428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i1030" type="#_x0000_t75" alt="BONE015" style="width:93.75pt;height:183pt;visibility:visible">
            <v:imagedata r:id="rId12" o:title=""/>
          </v:shape>
        </w:pic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Bu  iskeletteki    II,IV   numaralı kısımlarda bulunan kemik çeşitleri ,hangisinde doğru eşleştirilmiştir?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007428">
        <w:rPr>
          <w:rFonts w:ascii="Times New Roman" w:hAnsi="Times New Roman"/>
          <w:sz w:val="28"/>
          <w:szCs w:val="28"/>
        </w:rPr>
        <w:t xml:space="preserve">     </w:t>
      </w:r>
      <w:r w:rsidRPr="00007428">
        <w:rPr>
          <w:rFonts w:ascii="Times New Roman" w:hAnsi="Times New Roman"/>
          <w:sz w:val="28"/>
          <w:szCs w:val="28"/>
          <w:u w:val="single"/>
        </w:rPr>
        <w:t xml:space="preserve">     II  </w:t>
      </w:r>
      <w:r w:rsidRPr="00007428">
        <w:rPr>
          <w:rFonts w:ascii="Times New Roman" w:hAnsi="Times New Roman"/>
          <w:sz w:val="28"/>
          <w:szCs w:val="28"/>
        </w:rPr>
        <w:t xml:space="preserve">                          </w:t>
      </w:r>
      <w:r w:rsidRPr="00007428">
        <w:rPr>
          <w:rFonts w:ascii="Times New Roman" w:hAnsi="Times New Roman"/>
          <w:sz w:val="28"/>
          <w:szCs w:val="28"/>
          <w:u w:val="single"/>
        </w:rPr>
        <w:t xml:space="preserve">      IV       </w:t>
      </w:r>
      <w:r w:rsidRPr="00007428">
        <w:rPr>
          <w:rFonts w:ascii="Times New Roman" w:hAnsi="Times New Roman"/>
          <w:sz w:val="28"/>
          <w:szCs w:val="28"/>
        </w:rPr>
        <w:t xml:space="preserve">          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A)Yassı                            Uzun                     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B)Uzun                            Uzun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C) Kısa                             Uzun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D) Uzun                           Yassı         </w:t>
      </w:r>
    </w:p>
    <w:p w:rsidR="00B307FE" w:rsidRPr="00007428" w:rsidRDefault="00B307FE" w:rsidP="00007428">
      <w:pPr>
        <w:spacing w:line="240" w:lineRule="auto"/>
        <w:rPr>
          <w:rStyle w:val="apple-style-span"/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S-18- Soluk verme sırasında  aşağıdaki  gazlardan  hangisi  vücudumuzdan  atılır?           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A) Karbondioksit                           B)Azot</w:t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Fonts w:ascii="Times New Roman" w:hAnsi="Times New Roman"/>
          <w:color w:val="000000"/>
          <w:sz w:val="28"/>
          <w:szCs w:val="28"/>
        </w:rPr>
        <w:br/>
      </w:r>
      <w:r w:rsidRPr="00007428">
        <w:rPr>
          <w:rStyle w:val="apple-style-span"/>
          <w:rFonts w:ascii="Times New Roman" w:hAnsi="Times New Roman"/>
          <w:color w:val="000000"/>
          <w:sz w:val="28"/>
          <w:szCs w:val="28"/>
        </w:rPr>
        <w:t>C) Hidrojen                                  D) Oksijen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S-19-Aşağıdakilerin hangisinde kemiklerimizin şekilleri doğru olarak verilmiştir?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A.Yassı-yuvarlak-düz   B.düz-eğri-kısa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C.uzun-kısa-yassı      D.uzun-kısa-yuvarlak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S-20- Aşağıdakilerden hangisinde vücudumuzun temel kısımları doğru olarak verilmiştir?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A.kafatası,göz,kulak,kollar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B.kafatası,kollar,ayak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C.kafatası,göğüs kafesi,omurga,kollar ve bacaklar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D.Kafatası,omurga,göğüs kafesi,ayaklarımı                                                                                                          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MATEMATİK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S-1)  4  ─ 9 ─19─39─ 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Yukarıdaki sayı örüntüsünde   ?   işaretli yere hangi sayı gelir?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A)79      B)80     C)81    D) 84</w:t>
      </w:r>
    </w:p>
    <w:p w:rsidR="00B307FE" w:rsidRPr="00007428" w:rsidRDefault="00B307FE" w:rsidP="00007428">
      <w:pPr>
        <w:shd w:val="clear" w:color="auto" w:fill="FFFFFF"/>
        <w:spacing w:before="202" w:line="240" w:lineRule="auto"/>
        <w:ind w:left="442" w:hanging="442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 w:rsidRPr="00007428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S-2)  </w:t>
      </w:r>
      <w:r w:rsidRPr="00007428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53 507   doğal sayısının okunuşu, </w:t>
      </w:r>
      <w:r w:rsidRPr="00007428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aşağıdakilerden hangisidir?</w:t>
      </w:r>
    </w:p>
    <w:p w:rsidR="00B307FE" w:rsidRPr="00007428" w:rsidRDefault="00B307FE" w:rsidP="00007428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20" w:after="0" w:line="240" w:lineRule="auto"/>
        <w:ind w:left="437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Beş bin üç yüz elli yedi</w:t>
      </w:r>
    </w:p>
    <w:p w:rsidR="00B307FE" w:rsidRPr="00007428" w:rsidRDefault="00B307FE" w:rsidP="00007428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Elli üç bin elli yedi</w:t>
      </w:r>
    </w:p>
    <w:p w:rsidR="00B307FE" w:rsidRPr="00007428" w:rsidRDefault="00B307FE" w:rsidP="00007428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Beş bin beş yüz yedi</w:t>
      </w:r>
    </w:p>
    <w:p w:rsidR="00B307FE" w:rsidRPr="00007428" w:rsidRDefault="00B307FE" w:rsidP="00007428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Elli üç bin beş yüz yedi</w:t>
      </w:r>
    </w:p>
    <w:p w:rsidR="00B307FE" w:rsidRPr="00007428" w:rsidRDefault="00B307FE" w:rsidP="0000742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21"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S-3)   200+∆=432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   ∆ + N=600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  564 +N=?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Yukarıdaki eşitliğe göre  ?  yerine hangi sayı yazılmalıdır?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A)1018       B)995      C)932     D)902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S-4)    7ABC              Yandaki işleme göre  A+B+C kaçtır?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</w:t>
      </w:r>
      <w:r w:rsidRPr="00007428">
        <w:rPr>
          <w:rFonts w:ascii="Times New Roman" w:hAnsi="Times New Roman"/>
          <w:sz w:val="28"/>
          <w:szCs w:val="28"/>
          <w:u w:val="single"/>
        </w:rPr>
        <w:t xml:space="preserve"> -   3425               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  3785            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   A)3       B)2     C)1          D)0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S-5)    240-A=A   işleminde fark kaçtır?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A)160         B)140             C)120            D)90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S-6)    A×B=24   işlemine göre A+B’nin toplamı en çok kaç olur?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A)10       B)11           C)12           D)13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rect id="_x0000_s1034" style="position:absolute;margin-left:26.65pt;margin-top:.15pt;width:267.75pt;height:21.75pt;z-index:251654144" fillcolor="#c0504d" strokecolor="#f2f2f2" strokeweight="3pt">
            <v:shadow on="t" type="perspective" color="#622423" opacity=".5" offset="1pt" offset2="-1pt"/>
            <v:textbox>
              <w:txbxContent>
                <w:p w:rsidR="00B307FE" w:rsidRDefault="00B307FE" w:rsidP="00B06CE6">
                  <w:pPr>
                    <w:pStyle w:val="ListParagraph"/>
                  </w:pPr>
                  <w:r>
                    <w:rPr>
                      <w:sz w:val="20"/>
                      <w:szCs w:val="20"/>
                    </w:rPr>
                    <w:t>6  Yüzbinlik  +  5 Binlik  +  3  Onluk  + 1  Birlik</w:t>
                  </w:r>
                </w:p>
                <w:p w:rsidR="00B307FE" w:rsidRDefault="00B307FE"/>
              </w:txbxContent>
            </v:textbox>
          </v:rect>
        </w:pict>
      </w:r>
      <w:r w:rsidRPr="00007428">
        <w:rPr>
          <w:rFonts w:ascii="Times New Roman" w:hAnsi="Times New Roman"/>
          <w:sz w:val="28"/>
          <w:szCs w:val="28"/>
        </w:rPr>
        <w:t>S-7)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A)653010         B) 605301     C)600531    D) 605031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S-8)    102+∆=162                ise    ∆+N=?     İşlemin  sonucu kaçtır?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          ∆ +40  =N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A)140         B)162        C)160          D)240</w:t>
      </w:r>
      <w:r>
        <w:rPr>
          <w:noProof/>
          <w:lang w:eastAsia="tr-TR"/>
        </w:rPr>
        <w:pict>
          <v:oval id="_x0000_s1035" style="position:absolute;margin-left:181.15pt;margin-top:23.25pt;width:41.25pt;height:27pt;z-index:251659264;mso-position-horizontal-relative:text;mso-position-vertical-relative:text" fillcolor="#4f81bd" strokecolor="#f2f2f2" strokeweight="3pt">
            <v:shadow on="t" type="perspective" color="#243f60" opacity=".5" offset="1pt" offset2="-1pt"/>
            <v:textbox>
              <w:txbxContent>
                <w:p w:rsidR="00B307FE" w:rsidRDefault="00B307FE" w:rsidP="001C2B29">
                  <w:r>
                    <w:t>?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6" style="position:absolute;margin-left:140.65pt;margin-top:23.25pt;width:40.5pt;height:27pt;flip:x;z-index:251658240;mso-position-horizontal-relative:text;mso-position-vertical-relative:text" fillcolor="#4f81bd" strokecolor="#f2f2f2" strokeweight="3pt">
            <v:shadow on="t" type="perspective" color="#243f60" opacity=".5" offset="1pt" offset2="-1pt"/>
            <v:textbox>
              <w:txbxContent>
                <w:p w:rsidR="00B307FE" w:rsidRDefault="00B307FE" w:rsidP="001C2B29">
                  <w:r>
                    <w:t>24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103.9pt;margin-top:23.25pt;width:36.75pt;height:27pt;flip:x;z-index:251657216;mso-position-horizontal-relative:text;mso-position-vertical-relative:text" fillcolor="#4f81bd" strokecolor="#f2f2f2" strokeweight="3pt">
            <v:shadow on="t" type="perspective" color="#243f60" opacity=".5" offset="1pt" offset2="-1pt"/>
            <v:textbox>
              <w:txbxContent>
                <w:p w:rsidR="00B307FE" w:rsidRDefault="00B307FE" w:rsidP="001C2B29">
                  <w:r>
                    <w:t>12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34.15pt;margin-top:23.25pt;width:34.5pt;height:27pt;z-index:251655168;mso-position-horizontal-relative:text;mso-position-vertical-relative:text" fillcolor="#4f81bd" strokecolor="#f2f2f2" strokeweight="3pt">
            <v:shadow on="t" type="perspective" color="#243f60" opacity=".5" offset="1pt" offset2="-1pt"/>
            <v:textbox>
              <w:txbxContent>
                <w:p w:rsidR="00B307FE" w:rsidRDefault="00B307FE">
                  <w: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9" style="position:absolute;margin-left:68.65pt;margin-top:23.25pt;width:35.25pt;height:27pt;z-index:251656192;mso-position-horizontal-relative:text;mso-position-vertical-relative:text" fillcolor="#4f81bd" strokecolor="#f2f2f2" strokeweight="3pt">
            <v:shadow on="t" type="perspective" color="#243f60" opacity=".5" offset="1pt" offset2="-1pt"/>
            <v:textbox>
              <w:txbxContent>
                <w:p w:rsidR="00B307FE" w:rsidRDefault="00B307FE" w:rsidP="001C2B29">
                  <w:r>
                    <w:t>6</w:t>
                  </w:r>
                </w:p>
              </w:txbxContent>
            </v:textbox>
          </v:oval>
        </w:pict>
      </w:r>
      <w:r w:rsidRPr="00007428">
        <w:rPr>
          <w:rFonts w:ascii="Times New Roman" w:hAnsi="Times New Roman"/>
          <w:sz w:val="28"/>
          <w:szCs w:val="28"/>
        </w:rPr>
        <w:t xml:space="preserve"> </w:t>
      </w:r>
    </w:p>
    <w:p w:rsidR="00B307FE" w:rsidRPr="00007428" w:rsidRDefault="00B307FE" w:rsidP="00007428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S-9)  </w:t>
      </w:r>
      <w:r w:rsidRPr="00007428">
        <w:rPr>
          <w:rFonts w:ascii="Times New Roman" w:hAnsi="Times New Roman"/>
          <w:b/>
          <w:sz w:val="28"/>
          <w:szCs w:val="28"/>
        </w:rPr>
        <w:tab/>
      </w:r>
      <w:r w:rsidRPr="00007428">
        <w:rPr>
          <w:rFonts w:ascii="Times New Roman" w:hAnsi="Times New Roman"/>
          <w:sz w:val="28"/>
          <w:szCs w:val="28"/>
        </w:rPr>
        <w:t xml:space="preserve">A)10       </w:t>
      </w:r>
      <w:r w:rsidRPr="00007428">
        <w:rPr>
          <w:rFonts w:ascii="Times New Roman" w:hAnsi="Times New Roman"/>
          <w:sz w:val="28"/>
          <w:szCs w:val="28"/>
        </w:rPr>
        <w:tab/>
      </w:r>
      <w:r w:rsidRPr="00007428">
        <w:rPr>
          <w:rFonts w:ascii="Times New Roman" w:hAnsi="Times New Roman"/>
          <w:sz w:val="28"/>
          <w:szCs w:val="28"/>
        </w:rPr>
        <w:tab/>
        <w:t xml:space="preserve">  </w:t>
      </w:r>
      <w:r w:rsidRPr="00007428">
        <w:rPr>
          <w:rFonts w:ascii="Times New Roman" w:hAnsi="Times New Roman"/>
          <w:sz w:val="28"/>
          <w:szCs w:val="28"/>
        </w:rPr>
        <w:tab/>
      </w:r>
      <w:r w:rsidRPr="00007428">
        <w:rPr>
          <w:rFonts w:ascii="Times New Roman" w:hAnsi="Times New Roman"/>
          <w:sz w:val="28"/>
          <w:szCs w:val="28"/>
        </w:rPr>
        <w:tab/>
        <w:t xml:space="preserve">       </w:t>
      </w:r>
    </w:p>
    <w:p w:rsidR="00B307FE" w:rsidRPr="00007428" w:rsidRDefault="00B307FE" w:rsidP="00007428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Yukarıdaki  örüntüde ?  sayısı kaçtır?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A)27       B)36      C)48         D)72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S-10)  (8×100 000) + (7×1 000) +(4 + 10) +(2 × 1)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Şeklinde  çözümlenen  doğal  sayı ,aşağıdakilerden  hangisidir?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oval id="_x0000_s1040" style="position:absolute;margin-left:264.4pt;margin-top:16.25pt;width:45.75pt;height:26.25pt;z-index:251666432">
            <v:textbox>
              <w:txbxContent>
                <w:p w:rsidR="00B307FE" w:rsidRDefault="00B307FE">
                  <w:r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192.4pt;margin-top:18.5pt;width:43.5pt;height:24pt;z-index:251665408">
            <v:textbox>
              <w:txbxContent>
                <w:p w:rsidR="00B307FE" w:rsidRDefault="00B307FE">
                  <w:r>
                    <w:t>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margin-left:34.15pt;margin-top:20pt;width:39.75pt;height:22.5pt;z-index:251660288">
            <v:textbox>
              <w:txbxContent>
                <w:p w:rsidR="00B307FE" w:rsidRDefault="00B307FE">
                  <w:r>
                    <w:t>165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margin-left:108.4pt;margin-top:20pt;width:41.25pt;height:22.5pt;z-index:251661312">
            <v:textbox>
              <w:txbxContent>
                <w:p w:rsidR="00B307FE" w:rsidRDefault="00B307FE">
                  <w:r>
                    <w:t>A</w:t>
                  </w:r>
                </w:p>
              </w:txbxContent>
            </v:textbox>
          </v:oval>
        </w:pict>
      </w:r>
      <w:r w:rsidRPr="00007428">
        <w:rPr>
          <w:rFonts w:ascii="Times New Roman" w:hAnsi="Times New Roman"/>
          <w:sz w:val="28"/>
          <w:szCs w:val="28"/>
        </w:rPr>
        <w:t>A)800741       B)807410        C)807410          D)807041</w:t>
      </w:r>
    </w:p>
    <w:p w:rsidR="00B307FE" w:rsidRPr="00007428" w:rsidRDefault="00B307FE" w:rsidP="00007428">
      <w:pPr>
        <w:tabs>
          <w:tab w:val="left" w:pos="1785"/>
          <w:tab w:val="left" w:pos="3765"/>
          <w:tab w:val="center" w:pos="453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_x0000_s1044" type="#_x0000_t32" style="position:absolute;margin-left:264.4pt;margin-top:17.1pt;width:18.75pt;height:36.75pt;flip:x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222.4pt;margin-top:17.1pt;width:23.25pt;height:36.75pt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51.4pt;margin-top:17.1pt;width:32.25pt;height:41.25pt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108.4pt;margin-top:17.1pt;width:24pt;height:41.25pt;flip:x;z-index:251663360" o:connectortype="straight">
            <v:stroke endarrow="block"/>
          </v:shape>
        </w:pict>
      </w:r>
      <w:r w:rsidRPr="00007428">
        <w:rPr>
          <w:rFonts w:ascii="Times New Roman" w:hAnsi="Times New Roman"/>
          <w:sz w:val="28"/>
          <w:szCs w:val="28"/>
        </w:rPr>
        <w:t>S-11)</w:t>
      </w:r>
      <w:r w:rsidRPr="00007428">
        <w:rPr>
          <w:rFonts w:ascii="Times New Roman" w:hAnsi="Times New Roman"/>
          <w:sz w:val="28"/>
          <w:szCs w:val="28"/>
        </w:rPr>
        <w:tab/>
        <w:t xml:space="preserve">─  </w:t>
      </w:r>
      <w:r w:rsidRPr="00007428">
        <w:rPr>
          <w:rFonts w:ascii="Times New Roman" w:hAnsi="Times New Roman"/>
          <w:sz w:val="28"/>
          <w:szCs w:val="28"/>
        </w:rPr>
        <w:tab/>
      </w:r>
      <w:r w:rsidRPr="00007428">
        <w:rPr>
          <w:rFonts w:ascii="Times New Roman" w:hAnsi="Times New Roman"/>
          <w:sz w:val="28"/>
          <w:szCs w:val="28"/>
        </w:rPr>
        <w:tab/>
        <w:t xml:space="preserve">                ─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oval id="_x0000_s1048" style="position:absolute;margin-left:235.9pt;margin-top:.75pt;width:38.25pt;height:25.5pt;z-index:251667456">
            <v:textbox>
              <w:txbxContent>
                <w:p w:rsidR="00B307FE" w:rsidRDefault="00B307FE">
                  <w:r>
                    <w:t>B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9" style="position:absolute;margin-left:77.65pt;margin-top:5.25pt;width:42pt;height:25.5pt;z-index:251664384">
            <v:textbox>
              <w:txbxContent>
                <w:p w:rsidR="00B307FE" w:rsidRDefault="00B307FE">
                  <w:r>
                    <w:t>100</w:t>
                  </w:r>
                </w:p>
              </w:txbxContent>
            </v:textbox>
          </v:oval>
        </w:pict>
      </w:r>
    </w:p>
    <w:p w:rsidR="00B307FE" w:rsidRPr="00007428" w:rsidRDefault="00B307FE" w:rsidP="00007428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Yukarıdaki  şemalara göre,B  sayısı kaçtır?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A)40      B)50      C)60       D)80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S-12) N-48=72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 N-∆=70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 ∆-@=@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İşlemlerine göre  @  ile belirtilen sayı kaçtır?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A)25       B)35      C)45        D)72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S-13)Yandaki toplama işleminde verilmeyen                . 2 9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rakamların  toplamı kaçtır?                                              7  . .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+</w:t>
      </w:r>
      <w:r w:rsidRPr="00007428">
        <w:rPr>
          <w:rFonts w:ascii="Times New Roman" w:hAnsi="Times New Roman"/>
          <w:sz w:val="28"/>
          <w:szCs w:val="28"/>
          <w:u w:val="single"/>
        </w:rPr>
        <w:t xml:space="preserve">    3 3 8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1  4 3 2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A)12      B)13      C)14         D)15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S-14)  6 900’e yuvarlatılmış olan doğal sayı aşağıdakilerden hangisidir?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A)6  818      B)6 885     C)6 985        D)6 974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S-15) Aşağıdaki çıkarma işleminden hangisi yanlıştır?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A)6 85-284=401      B)789-456=333   C)400-96=304       D)400-184=226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line="240" w:lineRule="auto"/>
        <w:rPr>
          <w:rFonts w:ascii="Times New Roman" w:hAnsi="Times New Roman"/>
          <w:noProof/>
          <w:sz w:val="28"/>
          <w:szCs w:val="28"/>
          <w:lang w:eastAsia="tr-TR"/>
        </w:rPr>
      </w:pPr>
      <w:r w:rsidRPr="00007428">
        <w:rPr>
          <w:rFonts w:ascii="Times New Roman" w:hAnsi="Times New Roman"/>
          <w:sz w:val="28"/>
          <w:szCs w:val="28"/>
        </w:rPr>
        <w:t>S-16)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t xml:space="preserve"> 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Resim 3" o:spid="_x0000_i1031" type="#_x0000_t75" style="width:51.75pt;height:46.5pt;visibility:visible">
            <v:imagedata r:id="rId13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t xml:space="preserve"> 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32" type="#_x0000_t75" style="width:51.75pt;height:46.5pt;visibility:visible">
            <v:imagedata r:id="rId14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t xml:space="preserve"> 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33" type="#_x0000_t75" style="width:51.75pt;height:46.5pt;visibility:visible">
            <v:imagedata r:id="rId14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t xml:space="preserve">     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Resim 6" o:spid="_x0000_i1034" type="#_x0000_t75" style="width:38.25pt;height:38.25pt;visibility:visible">
            <v:imagedata r:id="rId15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35" type="#_x0000_t75" style="width:38.25pt;height:38.25pt;visibility:visible">
            <v:imagedata r:id="rId15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36" type="#_x0000_t75" style="width:38.25pt;height:38.25pt;visibility:visible">
            <v:imagedata r:id="rId15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37" type="#_x0000_t75" style="width:38.25pt;height:38.25pt;visibility:visible">
            <v:imagedata r:id="rId15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Resim 10" o:spid="_x0000_i1038" type="#_x0000_t75" style="width:9pt;height:36pt;visibility:visible">
            <v:imagedata r:id="rId16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39" type="#_x0000_t75" style="width:9pt;height:36pt;visibility:visible">
            <v:imagedata r:id="rId16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Resim 12" o:spid="_x0000_i1040" type="#_x0000_t75" style="width:9.75pt;height:9pt;visibility:visible">
            <v:imagedata r:id="rId17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41" type="#_x0000_t75" style="width:9.75pt;height:9pt;visibility:visible">
            <v:imagedata r:id="rId17" o:title=""/>
          </v:shape>
        </w:pic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42" type="#_x0000_t75" style="width:9.75pt;height:9pt;visibility:visible">
            <v:imagedata r:id="rId17" o:title=""/>
          </v:shape>
        </w:pict>
      </w:r>
    </w:p>
    <w:p w:rsidR="00B307FE" w:rsidRPr="00007428" w:rsidRDefault="00B307FE" w:rsidP="00007428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line="240" w:lineRule="auto"/>
        <w:rPr>
          <w:rFonts w:ascii="Times New Roman" w:hAnsi="Times New Roman"/>
          <w:noProof/>
          <w:sz w:val="28"/>
          <w:szCs w:val="28"/>
          <w:lang w:eastAsia="tr-TR"/>
        </w:rPr>
      </w:pPr>
      <w:r w:rsidRPr="00007428">
        <w:rPr>
          <w:rFonts w:ascii="Times New Roman" w:hAnsi="Times New Roman"/>
          <w:noProof/>
          <w:sz w:val="28"/>
          <w:szCs w:val="28"/>
          <w:lang w:eastAsia="tr-TR"/>
        </w:rPr>
        <w:t>Yukarıda modellenmiş olarak verilen sayının okunuşu ,aşağıdakilerden hangisidir?</w:t>
      </w:r>
    </w:p>
    <w:p w:rsidR="00B307FE" w:rsidRPr="00007428" w:rsidRDefault="00B307FE" w:rsidP="00007428">
      <w:pPr>
        <w:widowControl w:val="0"/>
        <w:numPr>
          <w:ilvl w:val="0"/>
          <w:numId w:val="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20" w:after="0" w:line="240" w:lineRule="auto"/>
        <w:ind w:left="437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Üç bin dört yüz otuz iki</w:t>
      </w:r>
    </w:p>
    <w:p w:rsidR="00B307FE" w:rsidRPr="00007428" w:rsidRDefault="00B307FE" w:rsidP="00007428">
      <w:pPr>
        <w:widowControl w:val="0"/>
        <w:numPr>
          <w:ilvl w:val="0"/>
          <w:numId w:val="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 xml:space="preserve"> üç bin dört yüz elli iki</w:t>
      </w:r>
    </w:p>
    <w:p w:rsidR="00B307FE" w:rsidRPr="00007428" w:rsidRDefault="00B307FE" w:rsidP="00007428">
      <w:pPr>
        <w:widowControl w:val="0"/>
        <w:numPr>
          <w:ilvl w:val="0"/>
          <w:numId w:val="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Üç bin beş yüz yirmi iki</w:t>
      </w:r>
    </w:p>
    <w:p w:rsidR="00B307FE" w:rsidRPr="00007428" w:rsidRDefault="00B307FE" w:rsidP="00007428">
      <w:pPr>
        <w:widowControl w:val="0"/>
        <w:numPr>
          <w:ilvl w:val="0"/>
          <w:numId w:val="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Üç bin dört yüz yirmi üç</w:t>
      </w:r>
    </w:p>
    <w:p w:rsidR="00B307FE" w:rsidRPr="00007428" w:rsidRDefault="00B307FE" w:rsidP="00007428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21"/>
          <w:sz w:val="28"/>
          <w:szCs w:val="28"/>
        </w:rPr>
      </w:pP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S-17)</w:t>
      </w:r>
      <w:r w:rsidRPr="00007428">
        <w:rPr>
          <w:rFonts w:ascii="Times New Roman" w:hAnsi="Times New Roman"/>
          <w:sz w:val="28"/>
          <w:szCs w:val="28"/>
          <w:u w:val="single"/>
        </w:rPr>
        <w:t>İki yıl</w:t>
      </w:r>
      <w:r w:rsidRPr="00007428">
        <w:rPr>
          <w:rFonts w:ascii="Times New Roman" w:hAnsi="Times New Roman"/>
          <w:sz w:val="28"/>
          <w:szCs w:val="28"/>
        </w:rPr>
        <w:t xml:space="preserve"> önceki yaşlarının toplamı 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17 </w:t>
      </w:r>
      <w:r w:rsidRPr="00007428">
        <w:rPr>
          <w:rFonts w:ascii="Times New Roman" w:hAnsi="Times New Roman"/>
          <w:sz w:val="28"/>
          <w:szCs w:val="28"/>
        </w:rPr>
        <w:t xml:space="preserve">olan </w:t>
      </w:r>
      <w:r w:rsidRPr="00007428">
        <w:rPr>
          <w:rFonts w:ascii="Times New Roman" w:hAnsi="Times New Roman"/>
          <w:sz w:val="28"/>
          <w:szCs w:val="28"/>
          <w:u w:val="single"/>
        </w:rPr>
        <w:t>iki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07428">
        <w:rPr>
          <w:rFonts w:ascii="Times New Roman" w:hAnsi="Times New Roman"/>
          <w:sz w:val="28"/>
          <w:szCs w:val="28"/>
        </w:rPr>
        <w:t xml:space="preserve">kardeşin </w:t>
      </w:r>
      <w:r w:rsidRPr="00007428">
        <w:rPr>
          <w:rFonts w:ascii="Times New Roman" w:hAnsi="Times New Roman"/>
          <w:sz w:val="28"/>
          <w:szCs w:val="28"/>
          <w:u w:val="single"/>
        </w:rPr>
        <w:t>üç yıl</w:t>
      </w:r>
      <w:r w:rsidRPr="00007428">
        <w:rPr>
          <w:rFonts w:ascii="Times New Roman" w:hAnsi="Times New Roman"/>
          <w:sz w:val="28"/>
          <w:szCs w:val="28"/>
        </w:rPr>
        <w:t xml:space="preserve"> sonra yaşlarının toplamı kaç olur?</w:t>
      </w: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 xml:space="preserve">    a) 27             b) 21              c) 23              d) 25</w:t>
      </w: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S-18-Beş basamaklı en küçük doğal  ile 2 basamaklı en büyük doğal sayının toplamı  kaçtır?</w:t>
      </w: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 xml:space="preserve">    a) 10 009              b) 11 111              c) 99 999                d) 10 099</w:t>
      </w:r>
    </w:p>
    <w:p w:rsidR="00B307FE" w:rsidRPr="00007428" w:rsidRDefault="00B307FE" w:rsidP="000074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S-19) Babası ile oğlunun şimdiki yaşlarının toplamı </w:t>
      </w:r>
      <w:r w:rsidRPr="00007428">
        <w:rPr>
          <w:rFonts w:ascii="Times New Roman" w:hAnsi="Times New Roman"/>
          <w:b/>
          <w:bCs/>
          <w:sz w:val="28"/>
          <w:szCs w:val="28"/>
        </w:rPr>
        <w:t>39</w:t>
      </w:r>
      <w:r w:rsidRPr="00007428">
        <w:rPr>
          <w:rFonts w:ascii="Times New Roman" w:hAnsi="Times New Roman"/>
          <w:sz w:val="28"/>
          <w:szCs w:val="28"/>
        </w:rPr>
        <w:t xml:space="preserve">’dur. Oğlu şimdi 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7 </w:t>
      </w:r>
      <w:r w:rsidRPr="00007428">
        <w:rPr>
          <w:rFonts w:ascii="Times New Roman" w:hAnsi="Times New Roman"/>
          <w:sz w:val="28"/>
          <w:szCs w:val="28"/>
        </w:rPr>
        <w:t xml:space="preserve">yaşında olduğuna göre, </w:t>
      </w:r>
      <w:r w:rsidRPr="00007428">
        <w:rPr>
          <w:rFonts w:ascii="Times New Roman" w:hAnsi="Times New Roman"/>
          <w:b/>
          <w:bCs/>
          <w:sz w:val="28"/>
          <w:szCs w:val="28"/>
        </w:rPr>
        <w:t>6</w:t>
      </w:r>
      <w:r w:rsidRPr="00007428">
        <w:rPr>
          <w:rFonts w:ascii="Times New Roman" w:hAnsi="Times New Roman"/>
          <w:sz w:val="28"/>
          <w:szCs w:val="28"/>
        </w:rPr>
        <w:t xml:space="preserve"> yıl önce baba kaç yaşındaydı?</w:t>
      </w:r>
    </w:p>
    <w:p w:rsidR="00B307FE" w:rsidRPr="00007428" w:rsidRDefault="00B307FE" w:rsidP="00007428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 xml:space="preserve">    a) 23           b) 25           c) 26            d) 28</w:t>
      </w:r>
    </w:p>
    <w:p w:rsidR="00B307FE" w:rsidRPr="00007428" w:rsidRDefault="00B307FE" w:rsidP="000074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S-20)Sınıfımızda 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24 </w:t>
      </w:r>
      <w:r w:rsidRPr="00007428">
        <w:rPr>
          <w:rFonts w:ascii="Times New Roman" w:hAnsi="Times New Roman"/>
          <w:sz w:val="28"/>
          <w:szCs w:val="28"/>
        </w:rPr>
        <w:t xml:space="preserve">öğrenci vardır. Kızlar, erkeklerden 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2 </w:t>
      </w:r>
      <w:r w:rsidRPr="00007428">
        <w:rPr>
          <w:rFonts w:ascii="Times New Roman" w:hAnsi="Times New Roman"/>
          <w:sz w:val="28"/>
          <w:szCs w:val="28"/>
        </w:rPr>
        <w:t>kişi fazladır. Sınıfımızda kaç kız öğrenci vardır?</w:t>
      </w:r>
    </w:p>
    <w:p w:rsidR="00B307FE" w:rsidRPr="00007428" w:rsidRDefault="00B307FE" w:rsidP="000074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 xml:space="preserve">    a) 12           b) 13            c) 14            d) 15  </w:t>
      </w:r>
      <w:r w:rsidRPr="00007428">
        <w:rPr>
          <w:rFonts w:ascii="Times New Roman" w:hAnsi="Times New Roman"/>
          <w:sz w:val="28"/>
          <w:szCs w:val="28"/>
        </w:rPr>
        <w:t xml:space="preserve">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Resim 2" o:spid="_x0000_i1043" type="#_x0000_t75" style="width:66pt;height:87.75pt;visibility:visible">
            <v:imagedata r:id="rId18" o:title=""/>
          </v:shape>
        </w:pict>
      </w:r>
      <w:r w:rsidRPr="00007428">
        <w:rPr>
          <w:rFonts w:ascii="Times New Roman" w:hAnsi="Times New Roman"/>
          <w:sz w:val="28"/>
          <w:szCs w:val="28"/>
        </w:rPr>
        <w:t xml:space="preserve">   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Cs/>
          <w:sz w:val="28"/>
          <w:szCs w:val="28"/>
          <w:u w:val="single"/>
        </w:rPr>
      </w:pPr>
      <w:r w:rsidRPr="00007428">
        <w:rPr>
          <w:rFonts w:ascii="Times New Roman" w:hAnsi="Times New Roman"/>
          <w:bCs/>
          <w:sz w:val="28"/>
          <w:szCs w:val="28"/>
        </w:rPr>
        <w:t xml:space="preserve">S-1)Yukarıdaki  kimlik bilgilerine göre  Hüseyin   </w:t>
      </w:r>
      <w:r w:rsidRPr="00007428">
        <w:rPr>
          <w:rFonts w:ascii="Times New Roman" w:hAnsi="Times New Roman"/>
          <w:sz w:val="28"/>
          <w:szCs w:val="28"/>
        </w:rPr>
        <w:t xml:space="preserve">hakkında   aşağıdaki sorulardan </w:t>
      </w:r>
      <w:r w:rsidRPr="00007428">
        <w:rPr>
          <w:rFonts w:ascii="Times New Roman" w:hAnsi="Times New Roman"/>
          <w:bCs/>
          <w:sz w:val="28"/>
          <w:szCs w:val="28"/>
        </w:rPr>
        <w:t xml:space="preserve">hangisine </w:t>
      </w:r>
      <w:r w:rsidRPr="00007428">
        <w:rPr>
          <w:rFonts w:ascii="Times New Roman" w:hAnsi="Times New Roman"/>
          <w:bCs/>
          <w:sz w:val="28"/>
          <w:szCs w:val="28"/>
          <w:u w:val="single"/>
        </w:rPr>
        <w:t>cevap bulunamaz?</w:t>
      </w:r>
      <w:r w:rsidRPr="00007428">
        <w:rPr>
          <w:rFonts w:ascii="Times New Roman" w:hAnsi="Times New Roman"/>
          <w:bCs/>
          <w:noProof/>
          <w:sz w:val="28"/>
          <w:szCs w:val="28"/>
          <w:u w:val="single"/>
          <w:lang w:eastAsia="tr-TR"/>
        </w:rPr>
        <w:t xml:space="preserve"> </w:t>
      </w:r>
    </w:p>
    <w:p w:rsidR="00B307FE" w:rsidRPr="00007428" w:rsidRDefault="00B307FE" w:rsidP="00007428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20" w:after="0" w:line="240" w:lineRule="auto"/>
        <w:ind w:left="437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Nerede oturduğu</w:t>
      </w:r>
    </w:p>
    <w:p w:rsidR="00B307FE" w:rsidRPr="00007428" w:rsidRDefault="00B307FE" w:rsidP="00007428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 xml:space="preserve"> Kaç yaşında</w:t>
      </w:r>
    </w:p>
    <w:p w:rsidR="00B307FE" w:rsidRPr="00007428" w:rsidRDefault="00B307FE" w:rsidP="00007428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Annesinin adı</w:t>
      </w:r>
    </w:p>
    <w:p w:rsidR="00B307FE" w:rsidRPr="00007428" w:rsidRDefault="00B307FE" w:rsidP="00007428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Doğum yeri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007428">
        <w:rPr>
          <w:rFonts w:ascii="Times New Roman" w:hAnsi="Times New Roman"/>
          <w:bCs/>
          <w:sz w:val="28"/>
          <w:szCs w:val="28"/>
        </w:rPr>
        <w:t>S-2)  Nüfus cüzdanını  kaybeden  Güler  yeniden kimlik çıkarmak için aşağıdaki kurumlardan hangisine başvurması gerekir?</w:t>
      </w:r>
    </w:p>
    <w:p w:rsidR="00B307FE" w:rsidRPr="00007428" w:rsidRDefault="00B307FE" w:rsidP="00007428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20" w:after="0" w:line="240" w:lineRule="auto"/>
        <w:ind w:left="437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Bankaya</w:t>
      </w:r>
    </w:p>
    <w:p w:rsidR="00B307FE" w:rsidRPr="00007428" w:rsidRDefault="00B307FE" w:rsidP="00007428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 xml:space="preserve"> Nüfus müdürlüğüne</w:t>
      </w:r>
    </w:p>
    <w:p w:rsidR="00B307FE" w:rsidRPr="00007428" w:rsidRDefault="00B307FE" w:rsidP="00007428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Belediye başkanlığına</w:t>
      </w:r>
    </w:p>
    <w:p w:rsidR="00B307FE" w:rsidRPr="00007428" w:rsidRDefault="00B307FE" w:rsidP="00007428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-21"/>
          <w:sz w:val="28"/>
          <w:szCs w:val="28"/>
        </w:rPr>
        <w:t>Kaymakama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007428">
        <w:rPr>
          <w:rFonts w:ascii="Times New Roman" w:hAnsi="Times New Roman"/>
          <w:bCs/>
          <w:sz w:val="28"/>
          <w:szCs w:val="28"/>
        </w:rPr>
        <w:t xml:space="preserve">S-3)  Aşağıdakilerden hangi ikisi arasındaki akrabalık ilişkileri kan bağına </w:t>
      </w:r>
      <w:r w:rsidRPr="00007428">
        <w:rPr>
          <w:rFonts w:ascii="Times New Roman" w:hAnsi="Times New Roman"/>
          <w:bCs/>
          <w:sz w:val="28"/>
          <w:szCs w:val="28"/>
          <w:u w:val="single"/>
        </w:rPr>
        <w:t>dayanmaz</w:t>
      </w:r>
      <w:r w:rsidRPr="00007428">
        <w:rPr>
          <w:rFonts w:ascii="Times New Roman" w:hAnsi="Times New Roman"/>
          <w:bCs/>
          <w:sz w:val="28"/>
          <w:szCs w:val="28"/>
        </w:rPr>
        <w:t>?</w:t>
      </w:r>
    </w:p>
    <w:p w:rsidR="00B307FE" w:rsidRPr="00007428" w:rsidRDefault="00B307FE" w:rsidP="00007428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20" w:after="0" w:line="240" w:lineRule="auto"/>
        <w:ind w:left="437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Dede-Torun</w:t>
      </w:r>
    </w:p>
    <w:p w:rsidR="00B307FE" w:rsidRPr="00007428" w:rsidRDefault="00B307FE" w:rsidP="00007428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 xml:space="preserve"> Hala-Teyze</w:t>
      </w:r>
    </w:p>
    <w:p w:rsidR="00B307FE" w:rsidRPr="00007428" w:rsidRDefault="00B307FE" w:rsidP="00007428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Nene-Torun</w:t>
      </w:r>
    </w:p>
    <w:p w:rsidR="00B307FE" w:rsidRPr="00007428" w:rsidRDefault="00B307FE" w:rsidP="00007428">
      <w:pPr>
        <w:widowControl w:val="0"/>
        <w:numPr>
          <w:ilvl w:val="0"/>
          <w:numId w:val="6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-21"/>
          <w:sz w:val="28"/>
          <w:szCs w:val="28"/>
        </w:rPr>
        <w:t>Abi-Kardeş</w:t>
      </w: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bCs/>
          <w:sz w:val="28"/>
          <w:szCs w:val="28"/>
        </w:rPr>
      </w:pPr>
      <w:r w:rsidRPr="00007428">
        <w:rPr>
          <w:rFonts w:ascii="Times New Roman" w:hAnsi="Times New Roman"/>
          <w:bCs/>
          <w:sz w:val="28"/>
          <w:szCs w:val="28"/>
        </w:rPr>
        <w:t>S-4)  Aile soy ağacını yapan Gamze’nin babasının erkek kardeşi onun hangi akrabasıdır?</w:t>
      </w:r>
    </w:p>
    <w:p w:rsidR="00B307FE" w:rsidRPr="00007428" w:rsidRDefault="00B307FE" w:rsidP="00007428">
      <w:pPr>
        <w:widowControl w:val="0"/>
        <w:numPr>
          <w:ilvl w:val="0"/>
          <w:numId w:val="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20" w:after="0" w:line="240" w:lineRule="auto"/>
        <w:ind w:left="437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Dayısı</w:t>
      </w:r>
    </w:p>
    <w:p w:rsidR="00B307FE" w:rsidRPr="00007428" w:rsidRDefault="00B307FE" w:rsidP="00007428">
      <w:pPr>
        <w:widowControl w:val="0"/>
        <w:numPr>
          <w:ilvl w:val="0"/>
          <w:numId w:val="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 xml:space="preserve"> Amca</w:t>
      </w:r>
    </w:p>
    <w:p w:rsidR="00B307FE" w:rsidRPr="00007428" w:rsidRDefault="00B307FE" w:rsidP="00007428">
      <w:pPr>
        <w:widowControl w:val="0"/>
        <w:numPr>
          <w:ilvl w:val="0"/>
          <w:numId w:val="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Yeğeni</w:t>
      </w:r>
    </w:p>
    <w:p w:rsidR="00B307FE" w:rsidRPr="00007428" w:rsidRDefault="00B307FE" w:rsidP="00007428">
      <w:pPr>
        <w:widowControl w:val="0"/>
        <w:numPr>
          <w:ilvl w:val="0"/>
          <w:numId w:val="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-21"/>
          <w:sz w:val="28"/>
          <w:szCs w:val="28"/>
        </w:rPr>
        <w:t>Kardeş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>S-5)</w:t>
      </w:r>
      <w:r w:rsidRPr="00007428">
        <w:rPr>
          <w:rFonts w:ascii="Times New Roman" w:hAnsi="Times New Roman"/>
          <w:sz w:val="28"/>
          <w:szCs w:val="28"/>
        </w:rPr>
        <w:t xml:space="preserve"> </w:t>
      </w:r>
      <w:r w:rsidRPr="00007428">
        <w:rPr>
          <w:rFonts w:ascii="Times New Roman" w:hAnsi="Times New Roman"/>
          <w:b/>
          <w:sz w:val="28"/>
          <w:szCs w:val="28"/>
        </w:rPr>
        <w:t xml:space="preserve">Aşağıdaki belgelerden hangisini muhtardan </w:t>
      </w:r>
      <w:r w:rsidRPr="00007428">
        <w:rPr>
          <w:rFonts w:ascii="Times New Roman" w:hAnsi="Times New Roman"/>
          <w:b/>
          <w:sz w:val="28"/>
          <w:szCs w:val="28"/>
          <w:u w:val="single"/>
        </w:rPr>
        <w:t>alamayız?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A)İkametgah Belgesi      B)Nüfus Cüzdan Örneği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C)Öğrenci Belgesi           D)Nakil belgesi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>S-6)</w:t>
      </w:r>
      <w:r w:rsidRPr="00007428">
        <w:rPr>
          <w:rFonts w:ascii="Times New Roman" w:hAnsi="Times New Roman"/>
          <w:sz w:val="28"/>
          <w:szCs w:val="28"/>
        </w:rPr>
        <w:t xml:space="preserve"> </w:t>
      </w:r>
      <w:r w:rsidRPr="00007428">
        <w:rPr>
          <w:rFonts w:ascii="Times New Roman" w:hAnsi="Times New Roman"/>
          <w:b/>
          <w:sz w:val="28"/>
          <w:szCs w:val="28"/>
        </w:rPr>
        <w:t>Okulda yapılacak olan temsilci seçimlerine katılmanız engellenirse yapmanız gereken ne olmalıdır?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 Oy kullanmamak.                                                                                B) Dilekçe ile yetkililere başvurmak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C) Sınıf arkadaşlarınızın oylamaya katılmasını engellemek.             D) Kavga çıkarmak.</w:t>
      </w: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>S-7)   I.Harçlık verme</w:t>
      </w: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 xml:space="preserve">           II.Akraba ziyareti</w:t>
      </w: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 xml:space="preserve">           III.El öpme</w:t>
      </w: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 xml:space="preserve">           IV.Sınıf  süsleme</w:t>
      </w:r>
    </w:p>
    <w:p w:rsidR="00B307FE" w:rsidRPr="00007428" w:rsidRDefault="00B307FE" w:rsidP="00007428">
      <w:pPr>
        <w:spacing w:line="240" w:lineRule="auto"/>
        <w:ind w:left="708" w:hanging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>Milli bayramlarımızda yukarıdaki faaliyetlerden hangisi yapılır?</w:t>
      </w:r>
    </w:p>
    <w:p w:rsidR="00B307FE" w:rsidRPr="00007428" w:rsidRDefault="00B307FE" w:rsidP="00007428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>I         B)  II           C)  III        D)   IV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>S-8)  Aşağıdakilerden hangisi bütün insanlar için geçerli olan ortak davranışlardandır?</w:t>
      </w:r>
    </w:p>
    <w:p w:rsidR="00B307FE" w:rsidRPr="00007428" w:rsidRDefault="00B307FE" w:rsidP="00007428">
      <w:pPr>
        <w:widowControl w:val="0"/>
        <w:numPr>
          <w:ilvl w:val="0"/>
          <w:numId w:val="10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20" w:after="0" w:line="240" w:lineRule="auto"/>
        <w:ind w:left="437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Su içmek</w:t>
      </w:r>
    </w:p>
    <w:p w:rsidR="00B307FE" w:rsidRPr="00007428" w:rsidRDefault="00B307FE" w:rsidP="00007428">
      <w:pPr>
        <w:widowControl w:val="0"/>
        <w:numPr>
          <w:ilvl w:val="0"/>
          <w:numId w:val="10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 xml:space="preserve"> Futbol oynama</w:t>
      </w:r>
    </w:p>
    <w:p w:rsidR="00B307FE" w:rsidRPr="00007428" w:rsidRDefault="00B307FE" w:rsidP="00007428">
      <w:pPr>
        <w:widowControl w:val="0"/>
        <w:numPr>
          <w:ilvl w:val="0"/>
          <w:numId w:val="10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1"/>
          <w:sz w:val="28"/>
          <w:szCs w:val="28"/>
        </w:rPr>
        <w:t>Resim yapma</w:t>
      </w:r>
    </w:p>
    <w:p w:rsidR="00B307FE" w:rsidRPr="00007428" w:rsidRDefault="00B307FE" w:rsidP="00007428">
      <w:pPr>
        <w:widowControl w:val="0"/>
        <w:numPr>
          <w:ilvl w:val="0"/>
          <w:numId w:val="10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437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07428">
        <w:rPr>
          <w:rFonts w:ascii="Times New Roman" w:hAnsi="Times New Roman"/>
          <w:color w:val="000000"/>
          <w:spacing w:val="-21"/>
          <w:sz w:val="28"/>
          <w:szCs w:val="28"/>
        </w:rPr>
        <w:t>Keman  çalmak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S-9)</w:t>
      </w:r>
    </w:p>
    <w:p w:rsidR="00B307FE" w:rsidRPr="00007428" w:rsidRDefault="00B307FE" w:rsidP="00007428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44" type="#_x0000_t75" style="width:90pt;height:1in;visibility:visible">
            <v:imagedata r:id="rId19" o:title=""/>
          </v:shape>
        </w:pict>
      </w:r>
      <w:r w:rsidRPr="00007428">
        <w:rPr>
          <w:rFonts w:ascii="Times New Roman" w:hAnsi="Times New Roman"/>
          <w:sz w:val="28"/>
          <w:szCs w:val="28"/>
        </w:rPr>
        <w:t xml:space="preserve">  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Resim 4" o:spid="_x0000_i1045" type="#_x0000_t75" style="width:66pt;height:87.75pt;visibility:visible">
            <v:imagedata r:id="rId18" o:title=""/>
          </v:shape>
        </w:pict>
      </w:r>
      <w:r w:rsidRPr="00007428">
        <w:rPr>
          <w:rFonts w:ascii="Times New Roman" w:hAnsi="Times New Roman"/>
          <w:sz w:val="28"/>
          <w:szCs w:val="28"/>
        </w:rPr>
        <w:t xml:space="preserve">  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Resim 5" o:spid="_x0000_i1046" type="#_x0000_t75" style="width:87pt;height:58.5pt;visibility:visible">
            <v:imagedata r:id="rId20" o:title=""/>
          </v:shape>
        </w:pict>
      </w:r>
      <w:r w:rsidRPr="00007428">
        <w:rPr>
          <w:rFonts w:ascii="Times New Roman" w:hAnsi="Times New Roman"/>
          <w:sz w:val="28"/>
          <w:szCs w:val="28"/>
        </w:rPr>
        <w:t xml:space="preserve">  </w:t>
      </w:r>
      <w:r w:rsidRPr="00007428"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i1047" type="#_x0000_t75" style="width:85.5pt;height:58.5pt;visibility:visible">
            <v:imagedata r:id="rId21" o:title=""/>
          </v:shape>
        </w:pic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Pasaport                            Nüfus cüzdanı            Ehliyet                       Kartvizit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Yukarıdakilerden hangisi kimlik bilgilerini içeren resmi bir belge değildir?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A)Pasaport         B) Nüfus cüzdanı            C) Ehliyet             D) Kartvizit    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S-10)</w:t>
      </w:r>
      <w:r w:rsidRPr="0000742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i1048" type="#_x0000_t75" style="width:78.75pt;height:92.25pt;visibility:visible">
            <v:imagedata r:id="rId22" o:title=""/>
          </v:shape>
        </w:pic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. Kına geceleri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.Bayram ziyaretleri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.Geleneksel  halkoyunları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gibi toplumumuzda görülen faaliyetler aşağıdakilerden hangisi ile ifade edilir?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A)Kültürel öğe                              C)Yazılı kural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B)Yabancı kültür                           D)Tarihi eser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S-11)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 Aşağıdakilerden hangileri  kişilik özeliklerini  anlatır?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A)Meraklı-Utangaç                             C)Uzun-Kısa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B)Zayıf-Şişman                                    D)Güzel-Çirkin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S-12)Yurtdışına çıkabilmek için yetkili kurumlardan alınan belgeye………. denir.İfadesi aşağıdakilerden hangisi ile tamamlanabilir?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A)Pasaport         B) Nüfus cüzdanı            C) Ehliyet             D) Öğrenci belgesi   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S-13)Bir sınavda başarılı olduğumuzda hangi duyguyu yaşarsınız?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A)Korku                B)Sevinç             C)Kızgınlık                D)Endişe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S-14)Karşılıklı konuşmaya dayanan,iki boyutlu tasvirlerle bir perdede oynatılan gölge oyunun adı nedir?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A)Karagöz ile Hacivat                B)Cirit                C)Seğmenler               D)Kukla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S-15)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Aşağıdakilerden hangisi maddi kültür öğeleri arasında </w:t>
      </w:r>
      <w:r w:rsidRPr="00007428">
        <w:rPr>
          <w:rFonts w:ascii="Times New Roman" w:hAnsi="Times New Roman"/>
          <w:b/>
          <w:bCs/>
          <w:sz w:val="28"/>
          <w:szCs w:val="28"/>
          <w:u w:val="single"/>
        </w:rPr>
        <w:t>sayılamaz</w:t>
      </w:r>
      <w:r w:rsidRPr="00007428">
        <w:rPr>
          <w:rFonts w:ascii="Times New Roman" w:hAnsi="Times New Roman"/>
          <w:b/>
          <w:bCs/>
          <w:sz w:val="28"/>
          <w:szCs w:val="28"/>
        </w:rPr>
        <w:t>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A)Çeyiz sandığı                                    C)Kıyafetler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B)Para kesesi                                        D)İnançlar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S-16)  Duygularımızı ,düşünce ve davranışlarımız olumlu ya da olumsuz olarak etkiler.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Aşağıdakilerden hangisi olumlu bir duyguyu yansıtır?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A)Kin              B)Sevgi           C)Öfke               D)Nefret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S-17</w:t>
      </w:r>
      <w:r w:rsidRPr="00007428"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i1049" type="#_x0000_t75" style="width:62.25pt;height:63pt;visibility:visible">
            <v:imagedata r:id="rId23" o:title=""/>
          </v:shape>
        </w:pict>
      </w:r>
      <w:r w:rsidRPr="00007428">
        <w:rPr>
          <w:rFonts w:ascii="Times New Roman" w:hAnsi="Times New Roman"/>
          <w:b/>
          <w:sz w:val="28"/>
          <w:szCs w:val="28"/>
        </w:rPr>
        <w:t>Yandaki resim hangi duygu içindedir?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A)Heyecanlı                B)Sevinçli             C)Mutlu                D)Üzüntülü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S-18)  Aşağıdakilerden hangisi  bize geçmişimiz hakkında bilgi vermektedir?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A)Mesleğimiz                                     C)Yaşadığımız şehir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B)fotoğraflar                                       D)Hobilerimiz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S-19)  Aşağıdakilerden hangisi  günümüzde eski önemini kaybetmiş bir sanat dalıdır?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A)Çinicilik                                                    C)Cam sanatı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B)Seramik sanatı                                       D)Minyatür sanatı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S-20)  Aşağıdakilerden hangisi  duygusal bir davranıştır?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A)Oyun oynamak                                                   C)Okula gitmek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B)Uyumak                                                               D)üzülmek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S-1)Kısa  </w:t>
      </w:r>
      <w:r w:rsidRPr="00007428">
        <w:rPr>
          <w:rFonts w:ascii="Times New Roman" w:hAnsi="Times New Roman"/>
          <w:sz w:val="28"/>
          <w:szCs w:val="28"/>
        </w:rPr>
        <w:t xml:space="preserve">sözcüğü hangi cümlede </w:t>
      </w:r>
      <w:r w:rsidRPr="00007428">
        <w:rPr>
          <w:rFonts w:ascii="Times New Roman" w:hAnsi="Times New Roman"/>
          <w:b/>
          <w:sz w:val="28"/>
          <w:szCs w:val="28"/>
        </w:rPr>
        <w:t>varlığın özelliğini belirtmektedir?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a) Kısa eteği çok yakışmış.                    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b) Pantolonu kısa gelmiş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c) konuşmayı kısa kesti                         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d)  Ekinler bu yıl kısa kalmış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S-2)</w:t>
      </w:r>
      <w:r w:rsidRPr="00007428">
        <w:rPr>
          <w:rFonts w:ascii="Times New Roman" w:hAnsi="Times New Roman"/>
          <w:b/>
          <w:sz w:val="28"/>
          <w:szCs w:val="28"/>
        </w:rPr>
        <w:t xml:space="preserve"> </w:t>
      </w:r>
      <w:r w:rsidRPr="00007428">
        <w:rPr>
          <w:rFonts w:ascii="Times New Roman" w:hAnsi="Times New Roman"/>
          <w:sz w:val="28"/>
          <w:szCs w:val="28"/>
        </w:rPr>
        <w:t xml:space="preserve"> "</w:t>
      </w:r>
      <w:r w:rsidRPr="00007428">
        <w:rPr>
          <w:rFonts w:ascii="Times New Roman" w:hAnsi="Times New Roman"/>
          <w:b/>
          <w:sz w:val="28"/>
          <w:szCs w:val="28"/>
        </w:rPr>
        <w:t>Ayva elma armut nar en çok sevdiğim meyvelerdir.</w:t>
      </w:r>
      <w:r w:rsidRPr="00007428">
        <w:rPr>
          <w:rFonts w:ascii="Times New Roman" w:hAnsi="Times New Roman"/>
          <w:sz w:val="28"/>
          <w:szCs w:val="28"/>
        </w:rPr>
        <w:t xml:space="preserve">" tümcesinde kaç yere </w:t>
      </w:r>
      <w:r w:rsidRPr="00007428">
        <w:rPr>
          <w:rFonts w:ascii="Times New Roman" w:hAnsi="Times New Roman"/>
          <w:b/>
          <w:sz w:val="28"/>
          <w:szCs w:val="28"/>
        </w:rPr>
        <w:t xml:space="preserve">virgül </w:t>
      </w:r>
      <w:r w:rsidRPr="00007428">
        <w:rPr>
          <w:rFonts w:ascii="Times New Roman" w:hAnsi="Times New Roman"/>
          <w:sz w:val="28"/>
          <w:szCs w:val="28"/>
        </w:rPr>
        <w:t xml:space="preserve">konulmalıdır?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</w:t>
      </w:r>
      <w:r w:rsidRPr="00007428">
        <w:rPr>
          <w:rFonts w:ascii="Times New Roman" w:hAnsi="Times New Roman"/>
          <w:b/>
          <w:sz w:val="28"/>
          <w:szCs w:val="28"/>
        </w:rPr>
        <w:t>A.</w:t>
      </w:r>
      <w:r w:rsidRPr="00007428">
        <w:rPr>
          <w:rFonts w:ascii="Times New Roman" w:hAnsi="Times New Roman"/>
          <w:sz w:val="28"/>
          <w:szCs w:val="28"/>
        </w:rPr>
        <w:t xml:space="preserve"> 2 </w:t>
      </w:r>
      <w:r w:rsidRPr="00007428">
        <w:rPr>
          <w:rFonts w:ascii="Times New Roman" w:hAnsi="Times New Roman"/>
          <w:sz w:val="28"/>
          <w:szCs w:val="28"/>
        </w:rPr>
        <w:tab/>
        <w:t xml:space="preserve">       </w:t>
      </w:r>
      <w:r w:rsidRPr="00007428">
        <w:rPr>
          <w:rFonts w:ascii="Times New Roman" w:hAnsi="Times New Roman"/>
          <w:b/>
          <w:sz w:val="28"/>
          <w:szCs w:val="28"/>
        </w:rPr>
        <w:t>B.</w:t>
      </w:r>
      <w:r w:rsidRPr="00007428">
        <w:rPr>
          <w:rFonts w:ascii="Times New Roman" w:hAnsi="Times New Roman"/>
          <w:sz w:val="28"/>
          <w:szCs w:val="28"/>
        </w:rPr>
        <w:t xml:space="preserve"> 3         </w:t>
      </w:r>
      <w:r w:rsidRPr="00007428">
        <w:rPr>
          <w:rFonts w:ascii="Times New Roman" w:hAnsi="Times New Roman"/>
          <w:b/>
          <w:sz w:val="28"/>
          <w:szCs w:val="28"/>
        </w:rPr>
        <w:t xml:space="preserve">C. </w:t>
      </w:r>
      <w:r w:rsidRPr="00007428">
        <w:rPr>
          <w:rFonts w:ascii="Times New Roman" w:hAnsi="Times New Roman"/>
          <w:sz w:val="28"/>
          <w:szCs w:val="28"/>
        </w:rPr>
        <w:t xml:space="preserve">4        </w:t>
      </w:r>
      <w:r w:rsidRPr="00007428">
        <w:rPr>
          <w:rFonts w:ascii="Times New Roman" w:hAnsi="Times New Roman"/>
          <w:b/>
          <w:sz w:val="28"/>
          <w:szCs w:val="28"/>
        </w:rPr>
        <w:t>D.5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S-3)</w:t>
      </w:r>
      <w:r w:rsidRPr="00007428">
        <w:rPr>
          <w:rFonts w:ascii="Times New Roman" w:hAnsi="Times New Roman"/>
          <w:b/>
          <w:sz w:val="28"/>
          <w:szCs w:val="28"/>
        </w:rPr>
        <w:t xml:space="preserve"> </w:t>
      </w:r>
      <w:r w:rsidRPr="00007428">
        <w:rPr>
          <w:rFonts w:ascii="Times New Roman" w:hAnsi="Times New Roman"/>
          <w:sz w:val="28"/>
          <w:szCs w:val="28"/>
        </w:rPr>
        <w:t xml:space="preserve">Aşağıdaki cümlelerin hangisinde </w:t>
      </w:r>
      <w:r w:rsidRPr="00007428">
        <w:rPr>
          <w:rFonts w:ascii="Times New Roman" w:hAnsi="Times New Roman"/>
          <w:b/>
          <w:sz w:val="28"/>
          <w:szCs w:val="28"/>
        </w:rPr>
        <w:t>soru anlamı vardır?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 Geceleri gökyüzü ne güzeldir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B) O da gelmedi ki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C) Benim kalemimi gördün mü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D) En büyük hayalim okumaktır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S-4)</w:t>
      </w:r>
      <w:r w:rsidRPr="00007428">
        <w:rPr>
          <w:rFonts w:ascii="Times New Roman" w:hAnsi="Times New Roman"/>
          <w:b/>
          <w:sz w:val="28"/>
          <w:szCs w:val="28"/>
        </w:rPr>
        <w:t xml:space="preserve"> </w:t>
      </w:r>
      <w:r w:rsidRPr="00007428">
        <w:rPr>
          <w:rFonts w:ascii="Times New Roman" w:hAnsi="Times New Roman"/>
          <w:sz w:val="28"/>
          <w:szCs w:val="28"/>
        </w:rPr>
        <w:t>“</w:t>
      </w:r>
      <w:r w:rsidRPr="00007428">
        <w:rPr>
          <w:rFonts w:ascii="Times New Roman" w:hAnsi="Times New Roman"/>
          <w:b/>
          <w:sz w:val="28"/>
          <w:szCs w:val="28"/>
        </w:rPr>
        <w:t>Bu dağlar yüksek dağlardır</w:t>
      </w:r>
      <w:r w:rsidRPr="00007428">
        <w:rPr>
          <w:rFonts w:ascii="Times New Roman" w:hAnsi="Times New Roman"/>
          <w:sz w:val="28"/>
          <w:szCs w:val="28"/>
        </w:rPr>
        <w:t>.” Kelimesinde varlığın özelliğini bildiren kelime hangisidir?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 bu     B)dağlar    C) dağlardır    D)yüksek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S-5)</w:t>
      </w:r>
      <w:r w:rsidRPr="00007428">
        <w:rPr>
          <w:rFonts w:ascii="Times New Roman" w:hAnsi="Times New Roman"/>
          <w:b/>
          <w:sz w:val="28"/>
          <w:szCs w:val="28"/>
        </w:rPr>
        <w:t xml:space="preserve"> </w:t>
      </w:r>
      <w:r w:rsidRPr="00007428">
        <w:rPr>
          <w:rFonts w:ascii="Times New Roman" w:hAnsi="Times New Roman"/>
          <w:sz w:val="28"/>
          <w:szCs w:val="28"/>
        </w:rPr>
        <w:t>"</w:t>
      </w:r>
      <w:r w:rsidRPr="00007428">
        <w:rPr>
          <w:rFonts w:ascii="Times New Roman" w:hAnsi="Times New Roman"/>
          <w:b/>
          <w:sz w:val="28"/>
          <w:szCs w:val="28"/>
        </w:rPr>
        <w:t>Köy yolları karanlık, her yer çamur içinde</w:t>
      </w:r>
      <w:r w:rsidRPr="00007428">
        <w:rPr>
          <w:rFonts w:ascii="Times New Roman" w:hAnsi="Times New Roman"/>
          <w:sz w:val="28"/>
          <w:szCs w:val="28"/>
        </w:rPr>
        <w:t xml:space="preserve">." tümcesinde </w:t>
      </w:r>
      <w:r w:rsidRPr="00007428">
        <w:rPr>
          <w:rFonts w:ascii="Times New Roman" w:hAnsi="Times New Roman"/>
          <w:b/>
          <w:sz w:val="28"/>
          <w:szCs w:val="28"/>
        </w:rPr>
        <w:t>kaç hece</w:t>
      </w:r>
      <w:r w:rsidRPr="00007428">
        <w:rPr>
          <w:rFonts w:ascii="Times New Roman" w:hAnsi="Times New Roman"/>
          <w:sz w:val="28"/>
          <w:szCs w:val="28"/>
        </w:rPr>
        <w:t xml:space="preserve"> vardır?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</w:t>
      </w:r>
      <w:r w:rsidRPr="00007428">
        <w:rPr>
          <w:rFonts w:ascii="Times New Roman" w:hAnsi="Times New Roman"/>
          <w:b/>
          <w:sz w:val="28"/>
          <w:szCs w:val="28"/>
        </w:rPr>
        <w:t>A.</w:t>
      </w:r>
      <w:r w:rsidRPr="00007428">
        <w:rPr>
          <w:rFonts w:ascii="Times New Roman" w:hAnsi="Times New Roman"/>
          <w:sz w:val="28"/>
          <w:szCs w:val="28"/>
        </w:rPr>
        <w:t xml:space="preserve"> 15     </w:t>
      </w:r>
      <w:r w:rsidRPr="00007428">
        <w:rPr>
          <w:rFonts w:ascii="Times New Roman" w:hAnsi="Times New Roman"/>
          <w:b/>
          <w:sz w:val="28"/>
          <w:szCs w:val="28"/>
        </w:rPr>
        <w:t>B.</w:t>
      </w:r>
      <w:r w:rsidRPr="00007428">
        <w:rPr>
          <w:rFonts w:ascii="Times New Roman" w:hAnsi="Times New Roman"/>
          <w:sz w:val="28"/>
          <w:szCs w:val="28"/>
        </w:rPr>
        <w:t xml:space="preserve"> 14     </w:t>
      </w:r>
      <w:r w:rsidRPr="00007428">
        <w:rPr>
          <w:rFonts w:ascii="Times New Roman" w:hAnsi="Times New Roman"/>
          <w:b/>
          <w:sz w:val="28"/>
          <w:szCs w:val="28"/>
        </w:rPr>
        <w:t>C.</w:t>
      </w:r>
      <w:r w:rsidRPr="00007428">
        <w:rPr>
          <w:rFonts w:ascii="Times New Roman" w:hAnsi="Times New Roman"/>
          <w:sz w:val="28"/>
          <w:szCs w:val="28"/>
        </w:rPr>
        <w:t xml:space="preserve"> 13 </w:t>
      </w:r>
      <w:r w:rsidRPr="00007428">
        <w:rPr>
          <w:rFonts w:ascii="Times New Roman" w:hAnsi="Times New Roman"/>
          <w:sz w:val="28"/>
          <w:szCs w:val="28"/>
        </w:rPr>
        <w:tab/>
      </w:r>
      <w:r w:rsidRPr="00007428">
        <w:rPr>
          <w:rFonts w:ascii="Times New Roman" w:hAnsi="Times New Roman"/>
          <w:b/>
          <w:sz w:val="28"/>
          <w:szCs w:val="28"/>
        </w:rPr>
        <w:t>D.</w:t>
      </w:r>
      <w:r w:rsidRPr="00007428">
        <w:rPr>
          <w:rFonts w:ascii="Times New Roman" w:hAnsi="Times New Roman"/>
          <w:sz w:val="28"/>
          <w:szCs w:val="28"/>
        </w:rPr>
        <w:t xml:space="preserve">12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S-6)  </w:t>
      </w:r>
      <w:r w:rsidRPr="00007428">
        <w:rPr>
          <w:rFonts w:ascii="Times New Roman" w:hAnsi="Times New Roman"/>
          <w:sz w:val="28"/>
          <w:szCs w:val="28"/>
        </w:rPr>
        <w:t>“</w:t>
      </w:r>
      <w:r w:rsidRPr="00007428">
        <w:rPr>
          <w:rFonts w:ascii="Times New Roman" w:hAnsi="Times New Roman"/>
          <w:b/>
          <w:sz w:val="28"/>
          <w:szCs w:val="28"/>
        </w:rPr>
        <w:t>Arkadaş... ile maç…. gitti</w:t>
      </w:r>
      <w:r w:rsidRPr="00007428">
        <w:rPr>
          <w:rFonts w:ascii="Times New Roman" w:hAnsi="Times New Roman"/>
          <w:sz w:val="28"/>
          <w:szCs w:val="28"/>
        </w:rPr>
        <w:t>” cümlesinin anlamlı olabilmesi için noktalı yerlere hangi ekler gelmelidir?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 a - ı</w:t>
      </w:r>
      <w:r w:rsidRPr="00007428">
        <w:rPr>
          <w:rFonts w:ascii="Times New Roman" w:hAnsi="Times New Roman"/>
          <w:sz w:val="28"/>
          <w:szCs w:val="28"/>
        </w:rPr>
        <w:tab/>
        <w:t xml:space="preserve">  B) e- dan       C) ı- a       D) ı-ta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S-7)  </w:t>
      </w:r>
      <w:r w:rsidRPr="00007428">
        <w:rPr>
          <w:rFonts w:ascii="Times New Roman" w:hAnsi="Times New Roman"/>
          <w:sz w:val="28"/>
          <w:szCs w:val="28"/>
        </w:rPr>
        <w:t xml:space="preserve">Aşağıdaki sözcüklerden hangisi </w:t>
      </w:r>
      <w:r w:rsidRPr="00007428">
        <w:rPr>
          <w:rFonts w:ascii="Times New Roman" w:hAnsi="Times New Roman"/>
          <w:b/>
          <w:sz w:val="28"/>
          <w:szCs w:val="28"/>
        </w:rPr>
        <w:t xml:space="preserve">satır </w:t>
      </w:r>
      <w:r w:rsidRPr="00007428">
        <w:rPr>
          <w:rFonts w:ascii="Times New Roman" w:hAnsi="Times New Roman"/>
          <w:sz w:val="28"/>
          <w:szCs w:val="28"/>
        </w:rPr>
        <w:t xml:space="preserve">sonunda bölünmez?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A.</w:t>
      </w:r>
      <w:r w:rsidRPr="00007428">
        <w:rPr>
          <w:rFonts w:ascii="Times New Roman" w:hAnsi="Times New Roman"/>
          <w:sz w:val="28"/>
          <w:szCs w:val="28"/>
        </w:rPr>
        <w:t xml:space="preserve"> kurnaz    </w:t>
      </w:r>
      <w:r w:rsidRPr="00007428">
        <w:rPr>
          <w:rFonts w:ascii="Times New Roman" w:hAnsi="Times New Roman"/>
          <w:b/>
          <w:sz w:val="28"/>
          <w:szCs w:val="28"/>
        </w:rPr>
        <w:t>B.</w:t>
      </w:r>
      <w:r w:rsidRPr="00007428">
        <w:rPr>
          <w:rFonts w:ascii="Times New Roman" w:hAnsi="Times New Roman"/>
          <w:sz w:val="28"/>
          <w:szCs w:val="28"/>
        </w:rPr>
        <w:t xml:space="preserve"> kitaplık   </w:t>
      </w:r>
      <w:r w:rsidRPr="00007428">
        <w:rPr>
          <w:rFonts w:ascii="Times New Roman" w:hAnsi="Times New Roman"/>
          <w:b/>
          <w:sz w:val="28"/>
          <w:szCs w:val="28"/>
        </w:rPr>
        <w:t>C.</w:t>
      </w:r>
      <w:r w:rsidRPr="00007428">
        <w:rPr>
          <w:rFonts w:ascii="Times New Roman" w:hAnsi="Times New Roman"/>
          <w:sz w:val="28"/>
          <w:szCs w:val="28"/>
        </w:rPr>
        <w:t xml:space="preserve"> okul   </w:t>
      </w:r>
      <w:r w:rsidRPr="00007428">
        <w:rPr>
          <w:rFonts w:ascii="Times New Roman" w:hAnsi="Times New Roman"/>
          <w:b/>
          <w:sz w:val="28"/>
          <w:szCs w:val="28"/>
        </w:rPr>
        <w:t>D.</w:t>
      </w:r>
      <w:r w:rsidRPr="00007428">
        <w:rPr>
          <w:rFonts w:ascii="Times New Roman" w:hAnsi="Times New Roman"/>
          <w:sz w:val="28"/>
          <w:szCs w:val="28"/>
        </w:rPr>
        <w:t xml:space="preserve"> Kırk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S-8)   </w:t>
      </w:r>
      <w:r w:rsidRPr="00007428">
        <w:rPr>
          <w:rFonts w:ascii="Times New Roman" w:hAnsi="Times New Roman"/>
          <w:b/>
          <w:sz w:val="28"/>
          <w:szCs w:val="28"/>
          <w:u w:val="single"/>
        </w:rPr>
        <w:t>tarafından</w:t>
      </w:r>
      <w:r w:rsidRPr="00007428">
        <w:rPr>
          <w:rFonts w:ascii="Times New Roman" w:hAnsi="Times New Roman"/>
          <w:b/>
          <w:sz w:val="28"/>
          <w:szCs w:val="28"/>
        </w:rPr>
        <w:t xml:space="preserve">    </w:t>
      </w:r>
      <w:r w:rsidRPr="00007428">
        <w:rPr>
          <w:rFonts w:ascii="Times New Roman" w:hAnsi="Times New Roman"/>
          <w:b/>
          <w:sz w:val="28"/>
          <w:szCs w:val="28"/>
          <w:u w:val="single"/>
        </w:rPr>
        <w:t xml:space="preserve">  istiyorsanız </w:t>
      </w:r>
      <w:r w:rsidRPr="00007428">
        <w:rPr>
          <w:rFonts w:ascii="Times New Roman" w:hAnsi="Times New Roman"/>
          <w:b/>
          <w:sz w:val="28"/>
          <w:szCs w:val="28"/>
        </w:rPr>
        <w:t xml:space="preserve">      </w:t>
      </w:r>
      <w:r w:rsidRPr="00007428">
        <w:rPr>
          <w:rFonts w:ascii="Times New Roman" w:hAnsi="Times New Roman"/>
          <w:b/>
          <w:sz w:val="28"/>
          <w:szCs w:val="28"/>
          <w:u w:val="single"/>
        </w:rPr>
        <w:t xml:space="preserve">sevilmek  </w:t>
      </w:r>
      <w:r w:rsidRPr="00007428">
        <w:rPr>
          <w:rFonts w:ascii="Times New Roman" w:hAnsi="Times New Roman"/>
          <w:b/>
          <w:sz w:val="28"/>
          <w:szCs w:val="28"/>
        </w:rPr>
        <w:t xml:space="preserve">    </w:t>
      </w:r>
      <w:r w:rsidRPr="00007428">
        <w:rPr>
          <w:rFonts w:ascii="Times New Roman" w:hAnsi="Times New Roman"/>
          <w:b/>
          <w:sz w:val="28"/>
          <w:szCs w:val="28"/>
          <w:u w:val="single"/>
        </w:rPr>
        <w:t xml:space="preserve">herkes </w:t>
      </w:r>
      <w:r w:rsidRPr="00007428">
        <w:rPr>
          <w:rFonts w:ascii="Times New Roman" w:hAnsi="Times New Roman"/>
          <w:b/>
          <w:sz w:val="28"/>
          <w:szCs w:val="28"/>
        </w:rPr>
        <w:t xml:space="preserve">   </w:t>
      </w:r>
      <w:r w:rsidRPr="00007428">
        <w:rPr>
          <w:rFonts w:ascii="Times New Roman" w:hAnsi="Times New Roman"/>
          <w:b/>
          <w:sz w:val="28"/>
          <w:szCs w:val="28"/>
          <w:u w:val="single"/>
        </w:rPr>
        <w:t xml:space="preserve">sürekli </w:t>
      </w:r>
      <w:r w:rsidRPr="00007428">
        <w:rPr>
          <w:rFonts w:ascii="Times New Roman" w:hAnsi="Times New Roman"/>
          <w:b/>
          <w:sz w:val="28"/>
          <w:szCs w:val="28"/>
        </w:rPr>
        <w:t xml:space="preserve">    </w:t>
      </w:r>
      <w:r w:rsidRPr="00007428">
        <w:rPr>
          <w:rFonts w:ascii="Times New Roman" w:hAnsi="Times New Roman"/>
          <w:b/>
          <w:sz w:val="28"/>
          <w:szCs w:val="28"/>
          <w:u w:val="single"/>
        </w:rPr>
        <w:t>gülünüz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        1                           2                         3                   4              5                6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Yukarıdaki sözcüklerle anlamlı ve kurallı bir cümle oluşturulursa sıralama nasıl olur?</w:t>
      </w: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A)123456                 B)416253                 C)415326          D)623651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Yakacık’ta bir zeytin ağacıyım.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Bir zamanlar,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Rüzgârlar okşardı saçlarımı,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Yapraklarım her sabah güneşe gülerdi.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Masallar dinlerdim yıldızlardan,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Yaşamak güzeldi.</w:t>
      </w:r>
    </w:p>
    <w:p w:rsidR="00B307FE" w:rsidRPr="00007428" w:rsidRDefault="00B307FE" w:rsidP="0000742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                                        M. Güner DEMİRAY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S-9</w:t>
      </w:r>
      <w:r w:rsidRPr="00007428">
        <w:rPr>
          <w:rFonts w:ascii="Times New Roman" w:hAnsi="Times New Roman"/>
          <w:sz w:val="28"/>
          <w:szCs w:val="28"/>
        </w:rPr>
        <w:t xml:space="preserve">)Yukarıdaki şiirde hâkim </w:t>
      </w:r>
      <w:r w:rsidRPr="00007428">
        <w:rPr>
          <w:rFonts w:ascii="Times New Roman" w:hAnsi="Times New Roman"/>
          <w:b/>
          <w:sz w:val="28"/>
          <w:szCs w:val="28"/>
        </w:rPr>
        <w:t>olan duygu</w:t>
      </w:r>
      <w:r w:rsidRPr="00007428">
        <w:rPr>
          <w:rFonts w:ascii="Times New Roman" w:hAnsi="Times New Roman"/>
          <w:sz w:val="28"/>
          <w:szCs w:val="28"/>
        </w:rPr>
        <w:t xml:space="preserve"> aşağıdakilerden hangisidir?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a) </w:t>
      </w:r>
      <w:r w:rsidRPr="00007428">
        <w:rPr>
          <w:rFonts w:ascii="Times New Roman" w:hAnsi="Times New Roman"/>
          <w:sz w:val="28"/>
          <w:szCs w:val="28"/>
        </w:rPr>
        <w:t xml:space="preserve">Mutluluk     </w:t>
      </w:r>
      <w:r w:rsidRPr="00007428">
        <w:rPr>
          <w:rFonts w:ascii="Times New Roman" w:hAnsi="Times New Roman"/>
          <w:b/>
          <w:sz w:val="28"/>
          <w:szCs w:val="28"/>
        </w:rPr>
        <w:t>b)</w:t>
      </w:r>
      <w:r w:rsidRPr="00007428">
        <w:rPr>
          <w:rFonts w:ascii="Times New Roman" w:hAnsi="Times New Roman"/>
          <w:sz w:val="28"/>
          <w:szCs w:val="28"/>
        </w:rPr>
        <w:t xml:space="preserve">  Hüzün     </w:t>
      </w:r>
      <w:r w:rsidRPr="00007428">
        <w:rPr>
          <w:rFonts w:ascii="Times New Roman" w:hAnsi="Times New Roman"/>
          <w:b/>
          <w:sz w:val="28"/>
          <w:szCs w:val="28"/>
        </w:rPr>
        <w:t>c)</w:t>
      </w:r>
      <w:r w:rsidRPr="00007428">
        <w:rPr>
          <w:rFonts w:ascii="Times New Roman" w:hAnsi="Times New Roman"/>
          <w:sz w:val="28"/>
          <w:szCs w:val="28"/>
        </w:rPr>
        <w:t xml:space="preserve"> Özlem     </w:t>
      </w:r>
      <w:r w:rsidRPr="00007428">
        <w:rPr>
          <w:rFonts w:ascii="Times New Roman" w:hAnsi="Times New Roman"/>
          <w:b/>
          <w:sz w:val="28"/>
          <w:szCs w:val="28"/>
        </w:rPr>
        <w:t>d)</w:t>
      </w:r>
      <w:r w:rsidRPr="00007428">
        <w:rPr>
          <w:rFonts w:ascii="Times New Roman" w:hAnsi="Times New Roman"/>
          <w:sz w:val="28"/>
          <w:szCs w:val="28"/>
        </w:rPr>
        <w:t xml:space="preserve">  Gurur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S-10)Gözlerinin içi gülmek.” </w:t>
      </w:r>
      <w:r w:rsidRPr="00007428">
        <w:rPr>
          <w:rFonts w:ascii="Times New Roman" w:hAnsi="Times New Roman"/>
          <w:sz w:val="28"/>
          <w:szCs w:val="28"/>
          <w:u w:val="single"/>
        </w:rPr>
        <w:t>Deyiminin anlamı</w:t>
      </w:r>
      <w:r w:rsidRPr="00007428">
        <w:rPr>
          <w:rFonts w:ascii="Times New Roman" w:hAnsi="Times New Roman"/>
          <w:sz w:val="28"/>
          <w:szCs w:val="28"/>
        </w:rPr>
        <w:t xml:space="preserve"> aşağıdakilerden hangisidir?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 Görgülü, tecrübeli olmak.</w:t>
      </w:r>
      <w:r w:rsidRPr="00007428">
        <w:rPr>
          <w:rFonts w:ascii="Times New Roman" w:hAnsi="Times New Roman"/>
          <w:sz w:val="28"/>
          <w:szCs w:val="28"/>
        </w:rPr>
        <w:tab/>
        <w:t xml:space="preserve">                               B) Çok acıkmış olmak.</w:t>
      </w:r>
      <w:r w:rsidRPr="00007428">
        <w:rPr>
          <w:rFonts w:ascii="Times New Roman" w:hAnsi="Times New Roman"/>
          <w:sz w:val="28"/>
          <w:szCs w:val="28"/>
        </w:rPr>
        <w:tab/>
        <w:t xml:space="preserve">      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C) Çok sevindiği yüzünden belli olmak.</w:t>
      </w:r>
      <w:r w:rsidRPr="00007428">
        <w:rPr>
          <w:rFonts w:ascii="Times New Roman" w:hAnsi="Times New Roman"/>
          <w:sz w:val="28"/>
          <w:szCs w:val="28"/>
        </w:rPr>
        <w:tab/>
        <w:t xml:space="preserve">                   D) Kendisine zarar vermek.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shd w:val="clear" w:color="auto" w:fill="FFFFFF"/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307FE" w:rsidRPr="00007428" w:rsidRDefault="00B307FE" w:rsidP="00007428">
      <w:pPr>
        <w:shd w:val="clear" w:color="auto" w:fill="FFFFFF"/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07428">
        <w:rPr>
          <w:rFonts w:ascii="Times New Roman" w:hAnsi="Times New Roman"/>
          <w:b/>
          <w:bCs/>
          <w:color w:val="000000"/>
          <w:sz w:val="28"/>
          <w:szCs w:val="28"/>
        </w:rPr>
        <w:t xml:space="preserve">S-11)Aşağıdaki cümlelerin hangisinde </w:t>
      </w:r>
      <w:r w:rsidRPr="0000742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özel isim</w:t>
      </w:r>
      <w:r w:rsidRPr="0000742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00742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kullanılmamıştır</w:t>
      </w:r>
      <w:r w:rsidRPr="00007428">
        <w:rPr>
          <w:rFonts w:ascii="Times New Roman" w:hAnsi="Times New Roman"/>
          <w:b/>
          <w:bCs/>
          <w:color w:val="000000"/>
          <w:sz w:val="28"/>
          <w:szCs w:val="28"/>
        </w:rPr>
        <w:t>?</w:t>
      </w:r>
    </w:p>
    <w:p w:rsidR="00B307FE" w:rsidRPr="00007428" w:rsidRDefault="00B307FE" w:rsidP="00007428">
      <w:pPr>
        <w:shd w:val="clear" w:color="auto" w:fill="FFFFFF"/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07428">
        <w:rPr>
          <w:rFonts w:ascii="Times New Roman" w:hAnsi="Times New Roman"/>
          <w:color w:val="000000"/>
          <w:sz w:val="28"/>
          <w:szCs w:val="28"/>
        </w:rPr>
        <w:t xml:space="preserve"> A) Dayım, Rize'den döndü.                              B) Öğrenciler de törende hazır bulundu.</w:t>
      </w:r>
    </w:p>
    <w:p w:rsidR="00B307FE" w:rsidRPr="00007428" w:rsidRDefault="00B307FE" w:rsidP="00007428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007428">
        <w:rPr>
          <w:rFonts w:ascii="Times New Roman" w:hAnsi="Times New Roman"/>
          <w:color w:val="000000"/>
          <w:sz w:val="28"/>
          <w:szCs w:val="28"/>
        </w:rPr>
        <w:t xml:space="preserve"> C) Ahmet’in gözleri anahtar deliğini aradı.</w:t>
      </w:r>
      <w:r w:rsidRPr="00007428">
        <w:rPr>
          <w:rFonts w:ascii="Times New Roman" w:hAnsi="Times New Roman"/>
          <w:sz w:val="28"/>
          <w:szCs w:val="28"/>
        </w:rPr>
        <w:t xml:space="preserve">      </w:t>
      </w:r>
      <w:r w:rsidRPr="00007428">
        <w:rPr>
          <w:rFonts w:ascii="Times New Roman" w:hAnsi="Times New Roman"/>
          <w:color w:val="000000"/>
          <w:sz w:val="28"/>
          <w:szCs w:val="28"/>
        </w:rPr>
        <w:t>D) Ayşe Hanım, çocukları çok severdi.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color w:val="000000"/>
          <w:sz w:val="28"/>
          <w:szCs w:val="28"/>
        </w:rPr>
        <w:t>S-12)</w:t>
      </w:r>
      <w:r w:rsidRPr="00007428">
        <w:rPr>
          <w:rFonts w:ascii="Times New Roman" w:hAnsi="Times New Roman"/>
          <w:b/>
          <w:sz w:val="28"/>
          <w:szCs w:val="28"/>
        </w:rPr>
        <w:t xml:space="preserve"> ”Ayy(  )Elimi kestim(  )Doktor çağıralım mı(  )</w:t>
      </w:r>
      <w:r w:rsidRPr="00007428">
        <w:rPr>
          <w:rFonts w:ascii="Times New Roman" w:hAnsi="Times New Roman"/>
          <w:sz w:val="28"/>
          <w:szCs w:val="28"/>
        </w:rPr>
        <w:t xml:space="preserve">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Yukarıdaki cümlelerde parantez içlerine aşağıdaki noktalama işaretlerinden hangileri  konmalıdır?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 ( . ) ( ? ) ( . )</w:t>
      </w:r>
      <w:r w:rsidRPr="00007428">
        <w:rPr>
          <w:rFonts w:ascii="Times New Roman" w:hAnsi="Times New Roman"/>
          <w:sz w:val="28"/>
          <w:szCs w:val="28"/>
        </w:rPr>
        <w:tab/>
      </w:r>
      <w:r w:rsidRPr="00007428">
        <w:rPr>
          <w:rFonts w:ascii="Times New Roman" w:hAnsi="Times New Roman"/>
          <w:sz w:val="28"/>
          <w:szCs w:val="28"/>
        </w:rPr>
        <w:tab/>
        <w:t>B) ( ! ) ( ? ) ( . )</w:t>
      </w:r>
      <w:r w:rsidRPr="00007428">
        <w:rPr>
          <w:rFonts w:ascii="Times New Roman" w:hAnsi="Times New Roman"/>
          <w:sz w:val="28"/>
          <w:szCs w:val="28"/>
        </w:rPr>
        <w:tab/>
        <w:t xml:space="preserve">       C) ( ! ) ( . ) ( ? )</w:t>
      </w:r>
      <w:r w:rsidRPr="00007428">
        <w:rPr>
          <w:rFonts w:ascii="Times New Roman" w:hAnsi="Times New Roman"/>
          <w:sz w:val="28"/>
          <w:szCs w:val="28"/>
        </w:rPr>
        <w:tab/>
      </w:r>
      <w:r w:rsidRPr="00007428">
        <w:rPr>
          <w:rFonts w:ascii="Times New Roman" w:hAnsi="Times New Roman"/>
          <w:sz w:val="28"/>
          <w:szCs w:val="28"/>
        </w:rPr>
        <w:tab/>
        <w:t>D) ( . ) ( ! ) (? )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S-13)</w:t>
      </w:r>
      <w:r w:rsidRPr="00007428">
        <w:rPr>
          <w:rFonts w:ascii="Times New Roman" w:hAnsi="Times New Roman"/>
          <w:b/>
          <w:sz w:val="28"/>
          <w:szCs w:val="28"/>
        </w:rPr>
        <w:t xml:space="preserve"> Aşağıdaki sözcükler sözlükteki gibi sıralandığında hangisi en sonda yer alır?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A.top                   B.tüfek          C.tank               D.tabanca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007428">
        <w:rPr>
          <w:rFonts w:ascii="Times New Roman" w:hAnsi="Times New Roman"/>
          <w:sz w:val="28"/>
          <w:szCs w:val="28"/>
        </w:rPr>
        <w:t>S-14)</w:t>
      </w:r>
      <w:r w:rsidRPr="00007428">
        <w:rPr>
          <w:rFonts w:ascii="Times New Roman" w:hAnsi="Times New Roman"/>
          <w:b/>
          <w:sz w:val="28"/>
          <w:szCs w:val="28"/>
        </w:rPr>
        <w:t xml:space="preserve"> Aşağıdaki atasözlerinden hangisi çalışmayı</w:t>
      </w:r>
      <w:r w:rsidRPr="00007428">
        <w:rPr>
          <w:rFonts w:ascii="Times New Roman" w:hAnsi="Times New Roman"/>
          <w:b/>
          <w:sz w:val="28"/>
          <w:szCs w:val="28"/>
          <w:u w:val="single"/>
        </w:rPr>
        <w:t xml:space="preserve"> öğütlememektedir?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A. Emek olmadan yemek olmaz.             B.İşleyen demir ışıldar.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C.Kör yılanın nasibi ayağına gelir.          D.Yazın başı pişenin kışın aşı pişer.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S-15) ”baş” </w:t>
      </w:r>
      <w:r w:rsidRPr="00007428">
        <w:rPr>
          <w:rFonts w:ascii="Times New Roman" w:hAnsi="Times New Roman"/>
          <w:sz w:val="28"/>
          <w:szCs w:val="28"/>
        </w:rPr>
        <w:t xml:space="preserve">sözcüğü aşağıdakilerin hangisinde deyim içerisinde </w:t>
      </w:r>
      <w:r w:rsidRPr="00007428">
        <w:rPr>
          <w:rFonts w:ascii="Times New Roman" w:hAnsi="Times New Roman"/>
          <w:sz w:val="28"/>
          <w:szCs w:val="28"/>
          <w:u w:val="single"/>
        </w:rPr>
        <w:t>kullanılmamıştır</w:t>
      </w:r>
      <w:r w:rsidRPr="00007428">
        <w:rPr>
          <w:rFonts w:ascii="Times New Roman" w:hAnsi="Times New Roman"/>
          <w:b/>
          <w:sz w:val="28"/>
          <w:szCs w:val="28"/>
          <w:u w:val="single"/>
        </w:rPr>
        <w:t>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A.Başı dara düşene yardım eder.                       B.Atılan taşlardan bir başıma değdi.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C.Her güçlükle başa çıkabilirim.                       D.Artık aklını başına topla.</w:t>
      </w:r>
    </w:p>
    <w:p w:rsidR="00B307FE" w:rsidRPr="00007428" w:rsidRDefault="00B307FE" w:rsidP="00007428">
      <w:pPr>
        <w:shd w:val="clear" w:color="auto" w:fill="FFFFFF"/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S-16)</w:t>
      </w:r>
      <w:r w:rsidRPr="00007428">
        <w:rPr>
          <w:rFonts w:ascii="Times New Roman" w:hAnsi="Times New Roman"/>
          <w:b/>
          <w:color w:val="000000"/>
          <w:sz w:val="28"/>
          <w:szCs w:val="28"/>
        </w:rPr>
        <w:t xml:space="preserve"> "Babam, yarın başkente, Ankara'ya gi</w:t>
      </w:r>
      <w:r w:rsidRPr="00007428">
        <w:rPr>
          <w:rFonts w:ascii="Times New Roman" w:hAnsi="Times New Roman"/>
          <w:b/>
          <w:color w:val="000000"/>
          <w:sz w:val="28"/>
          <w:szCs w:val="28"/>
        </w:rPr>
        <w:softHyphen/>
        <w:t xml:space="preserve">decek." </w:t>
      </w:r>
      <w:r w:rsidRPr="00007428">
        <w:rPr>
          <w:rFonts w:ascii="Times New Roman" w:hAnsi="Times New Roman"/>
          <w:bCs/>
          <w:color w:val="000000"/>
          <w:sz w:val="28"/>
          <w:szCs w:val="28"/>
        </w:rPr>
        <w:t>cümlesinde hangi sözcük ge</w:t>
      </w:r>
      <w:r w:rsidRPr="00007428">
        <w:rPr>
          <w:rFonts w:ascii="Times New Roman" w:hAnsi="Times New Roman"/>
          <w:bCs/>
          <w:color w:val="000000"/>
          <w:sz w:val="28"/>
          <w:szCs w:val="28"/>
        </w:rPr>
        <w:softHyphen/>
        <w:t>reksizdir</w:t>
      </w:r>
      <w:r w:rsidRPr="00007428">
        <w:rPr>
          <w:rFonts w:ascii="Times New Roman" w:hAnsi="Times New Roman"/>
          <w:b/>
          <w:bCs/>
          <w:color w:val="000000"/>
          <w:sz w:val="28"/>
          <w:szCs w:val="28"/>
        </w:rPr>
        <w:t xml:space="preserve">? </w:t>
      </w:r>
      <w:r w:rsidRPr="00007428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</w:p>
    <w:p w:rsidR="00B307FE" w:rsidRPr="00007428" w:rsidRDefault="00B307FE" w:rsidP="00007428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color w:val="000000"/>
          <w:sz w:val="28"/>
          <w:szCs w:val="28"/>
        </w:rPr>
        <w:t>A) yarın                   B)başkente</w:t>
      </w:r>
      <w:r w:rsidRPr="00007428">
        <w:rPr>
          <w:rFonts w:ascii="Times New Roman" w:hAnsi="Times New Roman"/>
          <w:color w:val="000000"/>
          <w:sz w:val="28"/>
          <w:szCs w:val="28"/>
        </w:rPr>
        <w:tab/>
      </w:r>
      <w:r w:rsidRPr="00007428">
        <w:rPr>
          <w:rFonts w:ascii="Times New Roman" w:hAnsi="Times New Roman"/>
          <w:color w:val="000000"/>
          <w:sz w:val="28"/>
          <w:szCs w:val="28"/>
        </w:rPr>
        <w:tab/>
        <w:t xml:space="preserve">C) babam    </w:t>
      </w:r>
      <w:r w:rsidRPr="00007428">
        <w:rPr>
          <w:rFonts w:ascii="Times New Roman" w:hAnsi="Times New Roman"/>
          <w:iCs/>
          <w:color w:val="000000"/>
          <w:sz w:val="28"/>
          <w:szCs w:val="28"/>
        </w:rPr>
        <w:t xml:space="preserve">  </w:t>
      </w:r>
      <w:r w:rsidRPr="00007428">
        <w:rPr>
          <w:rFonts w:ascii="Times New Roman" w:hAnsi="Times New Roman"/>
          <w:iCs/>
          <w:color w:val="000000"/>
          <w:sz w:val="28"/>
          <w:szCs w:val="28"/>
        </w:rPr>
        <w:tab/>
        <w:t xml:space="preserve">  </w:t>
      </w:r>
      <w:r w:rsidRPr="00007428">
        <w:rPr>
          <w:rFonts w:ascii="Times New Roman" w:hAnsi="Times New Roman"/>
          <w:color w:val="000000"/>
          <w:sz w:val="28"/>
          <w:szCs w:val="28"/>
        </w:rPr>
        <w:t>D) gidecek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 xml:space="preserve">    </w:t>
      </w:r>
      <w:r w:rsidRPr="00007428">
        <w:rPr>
          <w:rFonts w:ascii="Times New Roman" w:hAnsi="Times New Roman"/>
          <w:b/>
          <w:sz w:val="28"/>
          <w:szCs w:val="28"/>
        </w:rPr>
        <w:t>1-Nerelisin sen (   )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   2- Anakara’nın Işıklı Köyü’ndenim (   ) 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   3-Ne iş yapıyorsun (  )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   4-Simitçiyim (  )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>S-17)Yukarıdaki cümlelerin sonuna sırası ile hangi noktalama işaretleri getirilmelidir?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07428">
        <w:rPr>
          <w:rFonts w:ascii="Times New Roman" w:hAnsi="Times New Roman"/>
          <w:b/>
          <w:sz w:val="28"/>
          <w:szCs w:val="28"/>
        </w:rPr>
        <w:t xml:space="preserve"> a) ( . ) ( ? ) ( . ) ( ? )        b) ( ? ) ( . ) ( ? ) ( . )         c) (? ) ( : ) ( . )  ( . )       d) ( : ) ( : ) ( : ) ( . )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tabs>
          <w:tab w:val="left" w:pos="360"/>
        </w:tabs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007428">
        <w:rPr>
          <w:rFonts w:ascii="Times New Roman" w:hAnsi="Times New Roman"/>
          <w:b/>
          <w:bCs/>
          <w:sz w:val="28"/>
          <w:szCs w:val="28"/>
        </w:rPr>
        <w:t>S-18)   “Benim babam çok anlayışlı bir insandır.”</w:t>
      </w:r>
      <w:r w:rsidRPr="00007428">
        <w:rPr>
          <w:rFonts w:ascii="Times New Roman" w:hAnsi="Times New Roman"/>
          <w:bCs/>
          <w:sz w:val="28"/>
          <w:szCs w:val="28"/>
        </w:rPr>
        <w:t xml:space="preserve"> cümlesindeki “</w:t>
      </w:r>
      <w:r w:rsidRPr="00007428">
        <w:rPr>
          <w:rFonts w:ascii="Times New Roman" w:hAnsi="Times New Roman"/>
          <w:b/>
          <w:bCs/>
          <w:sz w:val="28"/>
          <w:szCs w:val="28"/>
        </w:rPr>
        <w:t>anlayışlı</w:t>
      </w:r>
      <w:r w:rsidRPr="00007428">
        <w:rPr>
          <w:rFonts w:ascii="Times New Roman" w:hAnsi="Times New Roman"/>
          <w:bCs/>
          <w:sz w:val="28"/>
          <w:szCs w:val="28"/>
        </w:rPr>
        <w:t xml:space="preserve">” sözcüğünün yerine hangi sözcük geldiğinde cümlenin anlamı </w:t>
      </w:r>
      <w:r w:rsidRPr="00007428">
        <w:rPr>
          <w:rFonts w:ascii="Times New Roman" w:hAnsi="Times New Roman"/>
          <w:b/>
          <w:bCs/>
          <w:sz w:val="28"/>
          <w:szCs w:val="28"/>
          <w:u w:val="single"/>
        </w:rPr>
        <w:t>bozulmaz</w:t>
      </w:r>
      <w:r w:rsidRPr="00007428">
        <w:rPr>
          <w:rFonts w:ascii="Times New Roman" w:hAnsi="Times New Roman"/>
          <w:b/>
          <w:bCs/>
          <w:sz w:val="28"/>
          <w:szCs w:val="28"/>
        </w:rPr>
        <w:t xml:space="preserve">? </w:t>
      </w:r>
    </w:p>
    <w:p w:rsidR="00B307FE" w:rsidRPr="00007428" w:rsidRDefault="00B307FE" w:rsidP="00007428">
      <w:pPr>
        <w:tabs>
          <w:tab w:val="left" w:pos="360"/>
        </w:tabs>
        <w:spacing w:line="240" w:lineRule="auto"/>
        <w:rPr>
          <w:rFonts w:ascii="Times New Roman" w:hAnsi="Times New Roman"/>
          <w:bCs/>
          <w:sz w:val="28"/>
          <w:szCs w:val="28"/>
        </w:rPr>
      </w:pPr>
      <w:r w:rsidRPr="00007428">
        <w:rPr>
          <w:rFonts w:ascii="Times New Roman" w:hAnsi="Times New Roman"/>
          <w:bCs/>
          <w:sz w:val="28"/>
          <w:szCs w:val="28"/>
        </w:rPr>
        <w:t>A)  Düşünceli</w:t>
      </w:r>
      <w:r w:rsidRPr="00007428">
        <w:rPr>
          <w:rFonts w:ascii="Times New Roman" w:hAnsi="Times New Roman"/>
          <w:bCs/>
          <w:sz w:val="28"/>
          <w:szCs w:val="28"/>
        </w:rPr>
        <w:tab/>
      </w:r>
      <w:r w:rsidRPr="00007428">
        <w:rPr>
          <w:rFonts w:ascii="Times New Roman" w:hAnsi="Times New Roman"/>
          <w:bCs/>
          <w:sz w:val="28"/>
          <w:szCs w:val="28"/>
        </w:rPr>
        <w:tab/>
        <w:t>B)  Saygılı            C)  Bilgili</w:t>
      </w:r>
      <w:r w:rsidRPr="00007428">
        <w:rPr>
          <w:rFonts w:ascii="Times New Roman" w:hAnsi="Times New Roman"/>
          <w:bCs/>
          <w:sz w:val="28"/>
          <w:szCs w:val="28"/>
        </w:rPr>
        <w:tab/>
      </w:r>
      <w:r w:rsidRPr="00007428">
        <w:rPr>
          <w:rFonts w:ascii="Times New Roman" w:hAnsi="Times New Roman"/>
          <w:bCs/>
          <w:sz w:val="28"/>
          <w:szCs w:val="28"/>
        </w:rPr>
        <w:tab/>
      </w:r>
      <w:r w:rsidRPr="00007428">
        <w:rPr>
          <w:rFonts w:ascii="Times New Roman" w:hAnsi="Times New Roman"/>
          <w:bCs/>
          <w:sz w:val="28"/>
          <w:szCs w:val="28"/>
        </w:rPr>
        <w:tab/>
        <w:t>D)  Sevimli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S-19)Aşağıdaki sözcüklerin hangisinin zıt anlamlısı doğru verilmiştir?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A) evli-evsiz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B) gitmek-gitmemek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C) unutmak-anımsamak</w:t>
      </w:r>
    </w:p>
    <w:p w:rsidR="00B307FE" w:rsidRPr="00007428" w:rsidRDefault="00B307FE" w:rsidP="00007428">
      <w:pPr>
        <w:spacing w:line="240" w:lineRule="auto"/>
        <w:rPr>
          <w:rFonts w:ascii="Times New Roman" w:hAnsi="Times New Roman"/>
          <w:sz w:val="28"/>
          <w:szCs w:val="28"/>
        </w:rPr>
      </w:pPr>
      <w:r w:rsidRPr="00007428">
        <w:rPr>
          <w:rFonts w:ascii="Times New Roman" w:hAnsi="Times New Roman"/>
          <w:sz w:val="28"/>
          <w:szCs w:val="28"/>
        </w:rPr>
        <w:t>D) yaşlı-ihtiyar</w:t>
      </w:r>
    </w:p>
    <w:p w:rsidR="00B307FE" w:rsidRPr="00007428" w:rsidRDefault="00B307FE" w:rsidP="000074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307FE" w:rsidRPr="00007428" w:rsidRDefault="00B307FE" w:rsidP="00007428">
      <w:pPr>
        <w:tabs>
          <w:tab w:val="left" w:pos="1395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sectPr w:rsidR="00B307FE" w:rsidRPr="00007428" w:rsidSect="00BC4942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7FE" w:rsidRDefault="00B307FE" w:rsidP="00BC4942">
      <w:pPr>
        <w:spacing w:after="0" w:line="240" w:lineRule="auto"/>
      </w:pPr>
      <w:r>
        <w:separator/>
      </w:r>
    </w:p>
  </w:endnote>
  <w:endnote w:type="continuationSeparator" w:id="0">
    <w:p w:rsidR="00B307FE" w:rsidRDefault="00B307FE" w:rsidP="00BC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FE" w:rsidRDefault="00B307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FE" w:rsidRDefault="00B307F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FE" w:rsidRDefault="00B307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7FE" w:rsidRDefault="00B307FE" w:rsidP="00BC4942">
      <w:pPr>
        <w:spacing w:after="0" w:line="240" w:lineRule="auto"/>
      </w:pPr>
      <w:r>
        <w:separator/>
      </w:r>
    </w:p>
  </w:footnote>
  <w:footnote w:type="continuationSeparator" w:id="0">
    <w:p w:rsidR="00B307FE" w:rsidRDefault="00B307FE" w:rsidP="00BC4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FE" w:rsidRDefault="00B307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FE" w:rsidRDefault="00B307F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FE" w:rsidRDefault="00B307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689"/>
    <w:multiLevelType w:val="singleLevel"/>
    <w:tmpl w:val="85A8DD62"/>
    <w:lvl w:ilvl="0">
      <w:start w:val="1"/>
      <w:numFmt w:val="upperLetter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1">
    <w:nsid w:val="197F492E"/>
    <w:multiLevelType w:val="singleLevel"/>
    <w:tmpl w:val="85A8DD62"/>
    <w:lvl w:ilvl="0">
      <w:start w:val="1"/>
      <w:numFmt w:val="upperLetter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2">
    <w:nsid w:val="25D815CD"/>
    <w:multiLevelType w:val="singleLevel"/>
    <w:tmpl w:val="85A8DD62"/>
    <w:lvl w:ilvl="0">
      <w:start w:val="1"/>
      <w:numFmt w:val="upperLetter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3">
    <w:nsid w:val="2FD37750"/>
    <w:multiLevelType w:val="singleLevel"/>
    <w:tmpl w:val="85A8DD62"/>
    <w:lvl w:ilvl="0">
      <w:start w:val="1"/>
      <w:numFmt w:val="upperLetter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4">
    <w:nsid w:val="4EB254F3"/>
    <w:multiLevelType w:val="singleLevel"/>
    <w:tmpl w:val="85A8DD62"/>
    <w:lvl w:ilvl="0">
      <w:start w:val="1"/>
      <w:numFmt w:val="upperLetter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5">
    <w:nsid w:val="55CC3F68"/>
    <w:multiLevelType w:val="singleLevel"/>
    <w:tmpl w:val="85A8DD62"/>
    <w:lvl w:ilvl="0">
      <w:start w:val="1"/>
      <w:numFmt w:val="upperLetter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6">
    <w:nsid w:val="5C847B23"/>
    <w:multiLevelType w:val="hybridMultilevel"/>
    <w:tmpl w:val="43DE297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5ED7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2564930"/>
    <w:multiLevelType w:val="hybridMultilevel"/>
    <w:tmpl w:val="BFC8F9E8"/>
    <w:lvl w:ilvl="0" w:tplc="3ED289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45550BD"/>
    <w:multiLevelType w:val="singleLevel"/>
    <w:tmpl w:val="85A8DD62"/>
    <w:lvl w:ilvl="0">
      <w:start w:val="1"/>
      <w:numFmt w:val="upperLetter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9">
    <w:nsid w:val="69C56854"/>
    <w:multiLevelType w:val="hybridMultilevel"/>
    <w:tmpl w:val="A02079FA"/>
    <w:lvl w:ilvl="0" w:tplc="254C48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C51"/>
    <w:rsid w:val="00007428"/>
    <w:rsid w:val="00023520"/>
    <w:rsid w:val="0006353C"/>
    <w:rsid w:val="000A6C66"/>
    <w:rsid w:val="000B3642"/>
    <w:rsid w:val="000C5662"/>
    <w:rsid w:val="00100B45"/>
    <w:rsid w:val="0010291E"/>
    <w:rsid w:val="00103BA1"/>
    <w:rsid w:val="00113F84"/>
    <w:rsid w:val="001568D3"/>
    <w:rsid w:val="001629F9"/>
    <w:rsid w:val="001773FF"/>
    <w:rsid w:val="001917D3"/>
    <w:rsid w:val="001C2B29"/>
    <w:rsid w:val="001D3889"/>
    <w:rsid w:val="001D6EC8"/>
    <w:rsid w:val="001E668F"/>
    <w:rsid w:val="00205A34"/>
    <w:rsid w:val="00231F72"/>
    <w:rsid w:val="0024320D"/>
    <w:rsid w:val="00250AE1"/>
    <w:rsid w:val="00257496"/>
    <w:rsid w:val="00261931"/>
    <w:rsid w:val="002631BA"/>
    <w:rsid w:val="00265F65"/>
    <w:rsid w:val="0028790E"/>
    <w:rsid w:val="0031141D"/>
    <w:rsid w:val="00316EDA"/>
    <w:rsid w:val="00331F14"/>
    <w:rsid w:val="00337B53"/>
    <w:rsid w:val="00343490"/>
    <w:rsid w:val="0034557F"/>
    <w:rsid w:val="003475D7"/>
    <w:rsid w:val="00360B12"/>
    <w:rsid w:val="0036268D"/>
    <w:rsid w:val="003651A2"/>
    <w:rsid w:val="0037795B"/>
    <w:rsid w:val="0038020D"/>
    <w:rsid w:val="00397EDE"/>
    <w:rsid w:val="003C1447"/>
    <w:rsid w:val="003E319D"/>
    <w:rsid w:val="003F2F20"/>
    <w:rsid w:val="004376FA"/>
    <w:rsid w:val="004446F7"/>
    <w:rsid w:val="00464CB0"/>
    <w:rsid w:val="0048037B"/>
    <w:rsid w:val="00490647"/>
    <w:rsid w:val="004B784D"/>
    <w:rsid w:val="004C433F"/>
    <w:rsid w:val="004D645B"/>
    <w:rsid w:val="004D7AA8"/>
    <w:rsid w:val="004F20D1"/>
    <w:rsid w:val="004F325A"/>
    <w:rsid w:val="00515AA8"/>
    <w:rsid w:val="00542C5B"/>
    <w:rsid w:val="00583F9D"/>
    <w:rsid w:val="00615CC2"/>
    <w:rsid w:val="0062173E"/>
    <w:rsid w:val="006364C5"/>
    <w:rsid w:val="00650D4E"/>
    <w:rsid w:val="00655353"/>
    <w:rsid w:val="00665F0C"/>
    <w:rsid w:val="006A6D41"/>
    <w:rsid w:val="006E7689"/>
    <w:rsid w:val="00763DCF"/>
    <w:rsid w:val="00794AF0"/>
    <w:rsid w:val="007A4777"/>
    <w:rsid w:val="007B7B9F"/>
    <w:rsid w:val="007D2213"/>
    <w:rsid w:val="007F4602"/>
    <w:rsid w:val="008321A6"/>
    <w:rsid w:val="00854C7B"/>
    <w:rsid w:val="008622A3"/>
    <w:rsid w:val="00873ED5"/>
    <w:rsid w:val="00876098"/>
    <w:rsid w:val="008917FA"/>
    <w:rsid w:val="008B1FD9"/>
    <w:rsid w:val="008B35B2"/>
    <w:rsid w:val="008B3B5C"/>
    <w:rsid w:val="008D5D5A"/>
    <w:rsid w:val="00922CE5"/>
    <w:rsid w:val="00937EF3"/>
    <w:rsid w:val="00947ABA"/>
    <w:rsid w:val="00947CBF"/>
    <w:rsid w:val="009520B6"/>
    <w:rsid w:val="00991BCB"/>
    <w:rsid w:val="00993C51"/>
    <w:rsid w:val="009A4993"/>
    <w:rsid w:val="009A7304"/>
    <w:rsid w:val="009C4726"/>
    <w:rsid w:val="009F1BA9"/>
    <w:rsid w:val="009F658C"/>
    <w:rsid w:val="00A6646F"/>
    <w:rsid w:val="00A70916"/>
    <w:rsid w:val="00B02242"/>
    <w:rsid w:val="00B06CE6"/>
    <w:rsid w:val="00B307FE"/>
    <w:rsid w:val="00B47152"/>
    <w:rsid w:val="00B969D4"/>
    <w:rsid w:val="00BC4942"/>
    <w:rsid w:val="00BD7528"/>
    <w:rsid w:val="00BE5265"/>
    <w:rsid w:val="00C04B33"/>
    <w:rsid w:val="00C20D6B"/>
    <w:rsid w:val="00C5670B"/>
    <w:rsid w:val="00C56763"/>
    <w:rsid w:val="00C93952"/>
    <w:rsid w:val="00CE3AED"/>
    <w:rsid w:val="00CF1EB5"/>
    <w:rsid w:val="00CF205C"/>
    <w:rsid w:val="00CF7970"/>
    <w:rsid w:val="00D12663"/>
    <w:rsid w:val="00D12D34"/>
    <w:rsid w:val="00D32059"/>
    <w:rsid w:val="00D33E14"/>
    <w:rsid w:val="00D375E5"/>
    <w:rsid w:val="00DD00FF"/>
    <w:rsid w:val="00DE72E7"/>
    <w:rsid w:val="00E01F92"/>
    <w:rsid w:val="00E41B65"/>
    <w:rsid w:val="00E509D3"/>
    <w:rsid w:val="00EC1CCA"/>
    <w:rsid w:val="00EC6D8A"/>
    <w:rsid w:val="00ED72D3"/>
    <w:rsid w:val="00EF1036"/>
    <w:rsid w:val="00EF6743"/>
    <w:rsid w:val="00EF6CB5"/>
    <w:rsid w:val="00F047B4"/>
    <w:rsid w:val="00F062FB"/>
    <w:rsid w:val="00F229A5"/>
    <w:rsid w:val="00F27EE0"/>
    <w:rsid w:val="00F46217"/>
    <w:rsid w:val="00F51ECD"/>
    <w:rsid w:val="00F53636"/>
    <w:rsid w:val="00F72BD9"/>
    <w:rsid w:val="00F85C67"/>
    <w:rsid w:val="00FC7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24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645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F325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D645B"/>
    <w:pPr>
      <w:keepNext/>
      <w:tabs>
        <w:tab w:val="left" w:pos="1088"/>
      </w:tabs>
      <w:spacing w:after="0" w:line="240" w:lineRule="auto"/>
      <w:ind w:left="1088" w:hanging="1088"/>
      <w:outlineLvl w:val="3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645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F325A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D645B"/>
    <w:rPr>
      <w:rFonts w:ascii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993C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0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0D6B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EC1CCA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EC1CCA"/>
    <w:rPr>
      <w:rFonts w:cs="Times New Roman"/>
    </w:rPr>
  </w:style>
  <w:style w:type="paragraph" w:styleId="NoSpacing">
    <w:name w:val="No Spacing"/>
    <w:uiPriority w:val="99"/>
    <w:qFormat/>
    <w:rsid w:val="004F325A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D7528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semiHidden/>
    <w:rsid w:val="00BC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494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C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494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405</TotalTime>
  <Pages>13</Pages>
  <Words>2268</Words>
  <Characters>12929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85</cp:revision>
  <dcterms:created xsi:type="dcterms:W3CDTF">2009-11-16T17:30:00Z</dcterms:created>
  <dcterms:modified xsi:type="dcterms:W3CDTF">2011-04-13T06:13:00Z</dcterms:modified>
</cp:coreProperties>
</file>