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5B" w:rsidRDefault="00906B5B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VE SOYADI:                                                                                                      NOT:</w:t>
      </w:r>
    </w:p>
    <w:p w:rsidR="00906B5B" w:rsidRDefault="00906B5B" w:rsidP="00FF047B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cümlelerde boş bırakılan yerleri aşağıdaki kelimelerle doldurunuz.</w:t>
      </w:r>
    </w:p>
    <w:p w:rsidR="00906B5B" w:rsidRDefault="00906B5B" w:rsidP="00D0731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(mineral, kayaç, küre, ateş , atmosfer)(15 puan)</w:t>
      </w:r>
    </w:p>
    <w:p w:rsidR="00906B5B" w:rsidRPr="00D07313" w:rsidRDefault="00906B5B" w:rsidP="00D0731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Ekonomik değeri olan  kaya ve minerallere ………………….  denir.</w:t>
      </w:r>
    </w:p>
    <w:p w:rsidR="00906B5B" w:rsidRPr="00D07313" w:rsidRDefault="00906B5B" w:rsidP="00D0731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şekli ……………………….  benzer.</w:t>
      </w:r>
    </w:p>
    <w:p w:rsidR="00906B5B" w:rsidRPr="00D07313" w:rsidRDefault="00906B5B" w:rsidP="00D0731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Yer kabuğunun yapı maddesi …………………dır.</w:t>
      </w:r>
    </w:p>
    <w:p w:rsidR="00906B5B" w:rsidRPr="00D07313" w:rsidRDefault="00906B5B" w:rsidP="00D0731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en dışında bulunan çeşitli gazlardan oluşan tabaka …………… küredir.</w:t>
      </w:r>
    </w:p>
    <w:p w:rsidR="00906B5B" w:rsidRPr="00D07313" w:rsidRDefault="00906B5B" w:rsidP="00D0731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en sıcak katmanı …………………… küredir.</w:t>
      </w:r>
    </w:p>
    <w:p w:rsidR="00906B5B" w:rsidRDefault="00906B5B" w:rsidP="00D0731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</w:t>
      </w:r>
      <w:r w:rsidRPr="00D07313">
        <w:rPr>
          <w:b/>
          <w:sz w:val="24"/>
          <w:szCs w:val="24"/>
        </w:rPr>
        <w:t>cümleleri okuyun ifade doğru ise ‘D’ harfini, yanlış ise ‘Y’ harfini ayraç içine yazınız</w:t>
      </w:r>
      <w:r>
        <w:rPr>
          <w:b/>
          <w:sz w:val="24"/>
          <w:szCs w:val="24"/>
        </w:rPr>
        <w:t>.(20 puan)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 </w:t>
      </w:r>
      <w:r w:rsidRPr="00D07313">
        <w:rPr>
          <w:sz w:val="24"/>
          <w:szCs w:val="24"/>
        </w:rPr>
        <w:t>Dünyanın yuvarlak olduğunu öne süren ilk kişi Macellan’dır.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>
        <w:rPr>
          <w:sz w:val="24"/>
          <w:szCs w:val="24"/>
        </w:rPr>
        <w:t xml:space="preserve"> Kara, su ve hava dünyanın gözlenebilir katmanlarındandır.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(…….) </w:t>
      </w:r>
      <w:r>
        <w:rPr>
          <w:sz w:val="24"/>
          <w:szCs w:val="24"/>
        </w:rPr>
        <w:t>Ülkemizdeki Peri Bacaları rüzgar ve suyun etkisiyle oluşmuştur.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(…….) </w:t>
      </w:r>
      <w:r>
        <w:rPr>
          <w:sz w:val="24"/>
          <w:szCs w:val="24"/>
        </w:rPr>
        <w:t>Kütle ve hacim maddenin ortak özelliklerindendir.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 </w:t>
      </w:r>
      <w:r>
        <w:rPr>
          <w:sz w:val="24"/>
          <w:szCs w:val="24"/>
        </w:rPr>
        <w:t>Ay  doğal bir ışık kaynağıdır.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Kafatası ve göğüs kafesi kısa kemiklerimize örnektir.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Soluk alıp verirken soluğu ağzımızdan alıp burnumuzdan vermeliyiz.</w:t>
      </w:r>
    </w:p>
    <w:p w:rsidR="00906B5B" w:rsidRDefault="00906B5B" w:rsidP="00D07313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Masa, kitap gibi katıların şekil almış haline cisim denir.</w:t>
      </w:r>
    </w:p>
    <w:p w:rsidR="00906B5B" w:rsidRDefault="00906B5B" w:rsidP="00361EC7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Kuvvet cisimleri hareket ettirir ve şekillerini etkiler.</w:t>
      </w:r>
    </w:p>
    <w:p w:rsidR="00906B5B" w:rsidRDefault="00906B5B" w:rsidP="00361EC7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Erozyon toprağın verimini  ve üretimi artırır.</w:t>
      </w:r>
    </w:p>
    <w:p w:rsidR="00906B5B" w:rsidRPr="006328F8" w:rsidRDefault="00906B5B" w:rsidP="00361EC7">
      <w:pPr>
        <w:pStyle w:val="ListParagraph"/>
        <w:rPr>
          <w:b/>
          <w:sz w:val="24"/>
          <w:szCs w:val="24"/>
        </w:rPr>
      </w:pPr>
      <w:r w:rsidRPr="006328F8">
        <w:rPr>
          <w:b/>
          <w:sz w:val="24"/>
          <w:szCs w:val="24"/>
        </w:rPr>
        <w:t>(Çoktan seçmeli testlerin her biri 4 puandır)</w:t>
      </w:r>
    </w:p>
    <w:p w:rsidR="00906B5B" w:rsidRPr="00F06D5F" w:rsidRDefault="00906B5B" w:rsidP="00CE34C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 xml:space="preserve"> Aşağıdakilerden hangisi Dünya’ nın küre şeklinde olduğunu ispatlar?  </w:t>
      </w:r>
    </w:p>
    <w:p w:rsidR="00906B5B" w:rsidRPr="00CE34CF" w:rsidRDefault="00906B5B" w:rsidP="00CE34CF">
      <w:pPr>
        <w:pStyle w:val="ListParagraph"/>
        <w:rPr>
          <w:sz w:val="24"/>
          <w:szCs w:val="24"/>
        </w:rPr>
      </w:pPr>
      <w:r w:rsidRPr="00CE34CF">
        <w:rPr>
          <w:sz w:val="24"/>
          <w:szCs w:val="24"/>
        </w:rPr>
        <w:t xml:space="preserve">    A) Havaya attığımız taşın yere düşmesi.</w:t>
      </w:r>
      <w:r w:rsidRPr="00CE34CF">
        <w:rPr>
          <w:sz w:val="24"/>
          <w:szCs w:val="24"/>
        </w:rPr>
        <w:tab/>
      </w:r>
      <w:r w:rsidRPr="00CE34CF">
        <w:rPr>
          <w:sz w:val="24"/>
          <w:szCs w:val="24"/>
        </w:rPr>
        <w:tab/>
      </w:r>
    </w:p>
    <w:p w:rsidR="00906B5B" w:rsidRPr="00CE34CF" w:rsidRDefault="00906B5B" w:rsidP="00CE34CF">
      <w:pPr>
        <w:pStyle w:val="ListParagraph"/>
        <w:rPr>
          <w:sz w:val="24"/>
          <w:szCs w:val="24"/>
        </w:rPr>
      </w:pPr>
      <w:r w:rsidRPr="00CE34CF">
        <w:rPr>
          <w:sz w:val="24"/>
          <w:szCs w:val="24"/>
        </w:rPr>
        <w:t xml:space="preserve">    B) Kışın kar yağması.</w:t>
      </w:r>
      <w:r w:rsidRPr="00CE34CF">
        <w:rPr>
          <w:sz w:val="24"/>
          <w:szCs w:val="24"/>
        </w:rPr>
        <w:tab/>
      </w:r>
      <w:r w:rsidRPr="00CE34CF">
        <w:rPr>
          <w:sz w:val="24"/>
          <w:szCs w:val="24"/>
        </w:rPr>
        <w:tab/>
      </w:r>
    </w:p>
    <w:p w:rsidR="00906B5B" w:rsidRPr="00CE34CF" w:rsidRDefault="00906B5B" w:rsidP="00CE34CF">
      <w:pPr>
        <w:pStyle w:val="ListParagraph"/>
        <w:rPr>
          <w:sz w:val="24"/>
          <w:szCs w:val="24"/>
        </w:rPr>
      </w:pPr>
      <w:r w:rsidRPr="00CE34CF">
        <w:rPr>
          <w:sz w:val="24"/>
          <w:szCs w:val="24"/>
        </w:rPr>
        <w:t xml:space="preserve">    C) Denize baktığımızda yaklaşan geminin önce bacasının görünmesi.</w:t>
      </w:r>
    </w:p>
    <w:p w:rsidR="00906B5B" w:rsidRPr="00671E28" w:rsidRDefault="00906B5B" w:rsidP="00671E28">
      <w:pPr>
        <w:pStyle w:val="ListParagraph"/>
        <w:rPr>
          <w:sz w:val="24"/>
          <w:szCs w:val="24"/>
        </w:rPr>
      </w:pPr>
      <w:r w:rsidRPr="00CE34CF">
        <w:rPr>
          <w:sz w:val="24"/>
          <w:szCs w:val="24"/>
        </w:rPr>
        <w:t xml:space="preserve">    D) İtme ve çekme uygulanan cisimlerin hareket etmesi.</w:t>
      </w:r>
    </w:p>
    <w:p w:rsidR="00906B5B" w:rsidRPr="00F06D5F" w:rsidRDefault="00906B5B" w:rsidP="006F751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>Aşağıdaki seçeneklerden hangisinde Dünya’ nın katmanları içten dı</w:t>
      </w:r>
      <w:r>
        <w:rPr>
          <w:b/>
          <w:sz w:val="24"/>
          <w:szCs w:val="24"/>
        </w:rPr>
        <w:t xml:space="preserve">şa doğru sıralanmıştır? </w:t>
      </w:r>
    </w:p>
    <w:p w:rsidR="00906B5B" w:rsidRPr="006F7517" w:rsidRDefault="00906B5B" w:rsidP="006F7517">
      <w:pPr>
        <w:pStyle w:val="ListParagraph"/>
        <w:rPr>
          <w:sz w:val="24"/>
          <w:szCs w:val="24"/>
        </w:rPr>
      </w:pPr>
      <w:r w:rsidRPr="006F7517">
        <w:rPr>
          <w:sz w:val="24"/>
          <w:szCs w:val="24"/>
        </w:rPr>
        <w:t xml:space="preserve">     A)çekirdek-ateş küre-taş küre-su küre-hava küre</w:t>
      </w:r>
    </w:p>
    <w:p w:rsidR="00906B5B" w:rsidRPr="006F7517" w:rsidRDefault="00906B5B" w:rsidP="006F7517">
      <w:pPr>
        <w:pStyle w:val="ListParagraph"/>
        <w:rPr>
          <w:sz w:val="24"/>
          <w:szCs w:val="24"/>
        </w:rPr>
      </w:pPr>
      <w:r w:rsidRPr="006F7517">
        <w:rPr>
          <w:sz w:val="24"/>
          <w:szCs w:val="24"/>
        </w:rPr>
        <w:t xml:space="preserve">     B)ateş küre-çekirdek-su küre-taş küre-hava küre</w:t>
      </w:r>
    </w:p>
    <w:p w:rsidR="00906B5B" w:rsidRPr="006F7517" w:rsidRDefault="00906B5B" w:rsidP="006F7517">
      <w:pPr>
        <w:pStyle w:val="ListParagraph"/>
        <w:rPr>
          <w:sz w:val="24"/>
          <w:szCs w:val="24"/>
        </w:rPr>
      </w:pPr>
      <w:r w:rsidRPr="006F7517">
        <w:rPr>
          <w:sz w:val="24"/>
          <w:szCs w:val="24"/>
        </w:rPr>
        <w:t xml:space="preserve">     C)ateş küre- su küre-çekirdek-taş küre-hava küre</w:t>
      </w:r>
    </w:p>
    <w:p w:rsidR="00906B5B" w:rsidRPr="00671E28" w:rsidRDefault="00906B5B" w:rsidP="00671E28">
      <w:pPr>
        <w:pStyle w:val="ListParagraph"/>
        <w:rPr>
          <w:sz w:val="24"/>
          <w:szCs w:val="24"/>
        </w:rPr>
      </w:pPr>
      <w:r w:rsidRPr="006F7517">
        <w:rPr>
          <w:sz w:val="24"/>
          <w:szCs w:val="24"/>
        </w:rPr>
        <w:t xml:space="preserve">     D)çekirdek-taş küre-ateş küre-su küre-hava küre</w:t>
      </w:r>
    </w:p>
    <w:p w:rsidR="00906B5B" w:rsidRPr="00F06D5F" w:rsidRDefault="00906B5B" w:rsidP="006F751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>Aşağıdakilerden hangisi Dünya’nın şeklinin küre olduğunun kesin kanıtıdır?</w:t>
      </w:r>
    </w:p>
    <w:p w:rsidR="00906B5B" w:rsidRDefault="00906B5B" w:rsidP="006F751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Dünyanın Ay’a vuran gölgesinin yuvarlak olması.</w:t>
      </w:r>
    </w:p>
    <w:p w:rsidR="00906B5B" w:rsidRDefault="00906B5B" w:rsidP="006F751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Uzaydan çekilmiş  Dünya fotoğrafları</w:t>
      </w:r>
    </w:p>
    <w:p w:rsidR="00906B5B" w:rsidRDefault="00906B5B" w:rsidP="006F751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Kıyıdan uzaklaşan bir geminin önce gövdesinin  sonra bacasının görülmemesi.</w:t>
      </w:r>
    </w:p>
    <w:p w:rsidR="00906B5B" w:rsidRPr="00671E28" w:rsidRDefault="00906B5B" w:rsidP="00671E2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Dünya’nın Güneş etrafında dönmesi.</w:t>
      </w:r>
    </w:p>
    <w:p w:rsidR="00906B5B" w:rsidRDefault="00906B5B" w:rsidP="006F75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61C2E">
        <w:rPr>
          <w:b/>
          <w:sz w:val="24"/>
          <w:szCs w:val="24"/>
        </w:rPr>
        <w:t>Aşağıdakilerden minerallerden hangisi maden</w:t>
      </w:r>
      <w:r>
        <w:rPr>
          <w:sz w:val="24"/>
          <w:szCs w:val="24"/>
        </w:rPr>
        <w:t xml:space="preserve"> </w:t>
      </w:r>
      <w:r w:rsidRPr="008A29B0">
        <w:rPr>
          <w:b/>
          <w:sz w:val="24"/>
          <w:szCs w:val="24"/>
        </w:rPr>
        <w:t>değildir.</w:t>
      </w:r>
    </w:p>
    <w:p w:rsidR="00906B5B" w:rsidRDefault="00906B5B" w:rsidP="006F751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Altın                  b) Kömür                     c) Çakıl            d) Demir</w:t>
      </w:r>
    </w:p>
    <w:p w:rsidR="00906B5B" w:rsidRDefault="00906B5B" w:rsidP="008A29B0">
      <w:pPr>
        <w:pStyle w:val="ListParagraph"/>
        <w:ind w:left="1080"/>
        <w:rPr>
          <w:sz w:val="24"/>
          <w:szCs w:val="24"/>
        </w:rPr>
      </w:pPr>
    </w:p>
    <w:p w:rsidR="00906B5B" w:rsidRPr="00561C2E" w:rsidRDefault="00906B5B" w:rsidP="008A29B0">
      <w:pPr>
        <w:pStyle w:val="ListParagraph"/>
        <w:numPr>
          <w:ilvl w:val="0"/>
          <w:numId w:val="1"/>
        </w:numPr>
        <w:rPr>
          <w:b/>
        </w:rPr>
      </w:pPr>
      <w:r w:rsidRPr="00561C2E">
        <w:rPr>
          <w:b/>
        </w:rPr>
        <w:t>Aşağıdakilerden hangisi toprağın oluşumuna sebep olan doğal etkilerden biri değildir?</w:t>
      </w:r>
    </w:p>
    <w:p w:rsidR="00906B5B" w:rsidRPr="00F06D5F" w:rsidRDefault="00906B5B" w:rsidP="00F06D5F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Rüzgar             b) Su                          c)Bitki kökleri                 d) Yol yapımı</w:t>
      </w:r>
    </w:p>
    <w:p w:rsidR="00906B5B" w:rsidRPr="00561C2E" w:rsidRDefault="00906B5B" w:rsidP="008A2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Katı ve sıvı maddelerle ilgili olarak aşağıdakilerden hangisi yanlıştır?</w:t>
      </w:r>
    </w:p>
    <w:p w:rsidR="00906B5B" w:rsidRPr="008A29B0" w:rsidRDefault="00906B5B" w:rsidP="008A29B0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 xml:space="preserve"> Katıların belirli bir şekli olduğu halde sıvıların belirli bir şekli yoktur.</w:t>
      </w:r>
    </w:p>
    <w:p w:rsidR="00906B5B" w:rsidRPr="008A29B0" w:rsidRDefault="00906B5B" w:rsidP="008A29B0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Sıvılar akıcıdır fakat katılar akıcı değildir.</w:t>
      </w:r>
    </w:p>
    <w:p w:rsidR="00906B5B" w:rsidRPr="008A29B0" w:rsidRDefault="00906B5B" w:rsidP="008A29B0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Katıları birbirine yapıştırabildiğimiz halde sıvılar yapışmaz.</w:t>
      </w:r>
    </w:p>
    <w:p w:rsidR="00906B5B" w:rsidRPr="00F06D5F" w:rsidRDefault="00906B5B" w:rsidP="00F06D5F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Katıların hacmi ve kütlesi olduğu halde sıvıların hacmi ve kütlesi yoktur.</w:t>
      </w:r>
    </w:p>
    <w:p w:rsidR="00906B5B" w:rsidRPr="00561C2E" w:rsidRDefault="00906B5B" w:rsidP="008A29B0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Gök gürlediğinde önce ışığın görünmesi sonra sesin duyulmasının sebebi nedir?</w:t>
      </w:r>
    </w:p>
    <w:p w:rsidR="00906B5B" w:rsidRDefault="00906B5B" w:rsidP="001741D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enerji olması, sesin enerji olmaması.</w:t>
      </w:r>
    </w:p>
    <w:p w:rsidR="00906B5B" w:rsidRDefault="00906B5B" w:rsidP="001741D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boşlukta yayılması sesin yayılmaması</w:t>
      </w:r>
    </w:p>
    <w:p w:rsidR="00906B5B" w:rsidRDefault="00906B5B" w:rsidP="001741D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sesten daha hızlı olması.</w:t>
      </w:r>
    </w:p>
    <w:p w:rsidR="00906B5B" w:rsidRPr="00F06D5F" w:rsidRDefault="00906B5B" w:rsidP="00F06D5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 sesten daha parlak olması.</w:t>
      </w:r>
    </w:p>
    <w:p w:rsidR="00906B5B" w:rsidRPr="00561C2E" w:rsidRDefault="00906B5B" w:rsidP="001741D2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Aşağıdaki ifadelerden hangisi yanlıştır?</w:t>
      </w:r>
    </w:p>
    <w:p w:rsidR="00906B5B" w:rsidRDefault="00906B5B" w:rsidP="00671E28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Ateş küredeki magmanın yeryüzüne çıkmasıyla volkanik patlamalar oluşur.</w:t>
      </w:r>
    </w:p>
    <w:p w:rsidR="00906B5B" w:rsidRDefault="00906B5B" w:rsidP="00671E28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Su küre ve yerkabuğu iç içe olan katmanlardır.</w:t>
      </w:r>
    </w:p>
    <w:p w:rsidR="00906B5B" w:rsidRPr="00671E28" w:rsidRDefault="00906B5B" w:rsidP="00671E28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Dünyanın katmanlarından dıştan içe gittikçe sıcaklık artar.</w:t>
      </w:r>
    </w:p>
    <w:p w:rsidR="00906B5B" w:rsidRDefault="00906B5B" w:rsidP="00671E28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Hava kürede en fazla oksijen gazı bulunur.</w:t>
      </w:r>
    </w:p>
    <w:p w:rsidR="00906B5B" w:rsidRPr="00561C2E" w:rsidRDefault="00906B5B" w:rsidP="00671E28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Aşağıda seçeneklerde verilen araçlardan hangisi sesin şiddetini artırmaz?</w:t>
      </w:r>
    </w:p>
    <w:p w:rsidR="00906B5B" w:rsidRPr="00F06D5F" w:rsidRDefault="00906B5B" w:rsidP="00F06D5F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Megafon             b) Kulaklık           c) Stetoskop           d)Hoparlör</w:t>
      </w:r>
    </w:p>
    <w:p w:rsidR="00906B5B" w:rsidRDefault="00906B5B" w:rsidP="009D77F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C318C">
        <w:rPr>
          <w:sz w:val="24"/>
          <w:szCs w:val="24"/>
        </w:rPr>
        <w:t xml:space="preserve">Öğretmen öğrencilerine “iskeletimiz olmasaydı ne olurdu?” sorusunu yöneltiyor. </w:t>
      </w:r>
      <w:r w:rsidRPr="003C318C">
        <w:rPr>
          <w:b/>
          <w:sz w:val="24"/>
          <w:szCs w:val="24"/>
        </w:rPr>
        <w:t>Ayşe:</w:t>
      </w:r>
      <w:r w:rsidRPr="003C318C">
        <w:rPr>
          <w:sz w:val="24"/>
          <w:szCs w:val="24"/>
        </w:rPr>
        <w:t xml:space="preserve"> Vücudumuz desteksiz kalır ve ayakta duramazdık. </w:t>
      </w:r>
    </w:p>
    <w:p w:rsidR="00906B5B" w:rsidRDefault="00906B5B" w:rsidP="009D77FA">
      <w:pPr>
        <w:pStyle w:val="ListParagraph"/>
        <w:rPr>
          <w:sz w:val="24"/>
          <w:szCs w:val="24"/>
        </w:rPr>
      </w:pPr>
      <w:r w:rsidRPr="003C318C">
        <w:rPr>
          <w:b/>
          <w:sz w:val="24"/>
          <w:szCs w:val="24"/>
        </w:rPr>
        <w:t>Hasan:</w:t>
      </w:r>
      <w:r w:rsidRPr="003C318C">
        <w:rPr>
          <w:sz w:val="24"/>
          <w:szCs w:val="24"/>
        </w:rPr>
        <w:t xml:space="preserve"> Bir et yığını haline gelirdik hiçbir iş yapamazdık.</w:t>
      </w:r>
    </w:p>
    <w:p w:rsidR="00906B5B" w:rsidRDefault="00906B5B" w:rsidP="009D77FA">
      <w:pPr>
        <w:pStyle w:val="ListParagraph"/>
        <w:rPr>
          <w:sz w:val="24"/>
          <w:szCs w:val="24"/>
        </w:rPr>
      </w:pPr>
      <w:r w:rsidRPr="003C318C">
        <w:rPr>
          <w:sz w:val="24"/>
          <w:szCs w:val="24"/>
        </w:rPr>
        <w:t xml:space="preserve"> </w:t>
      </w:r>
      <w:r w:rsidRPr="003C318C">
        <w:rPr>
          <w:b/>
          <w:sz w:val="24"/>
          <w:szCs w:val="24"/>
        </w:rPr>
        <w:t>Can:</w:t>
      </w:r>
      <w:r w:rsidRPr="003C318C">
        <w:rPr>
          <w:sz w:val="24"/>
          <w:szCs w:val="24"/>
        </w:rPr>
        <w:t xml:space="preserve"> Konuşamazdık, duyamazdık, göremezdik, cevaplarını veriyor. Hangi öğrencilerin verdiği cevaplar doğrudur?</w:t>
      </w:r>
    </w:p>
    <w:p w:rsidR="00906B5B" w:rsidRPr="00F06D5F" w:rsidRDefault="00906B5B" w:rsidP="00F06D5F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3C318C">
        <w:rPr>
          <w:sz w:val="24"/>
          <w:szCs w:val="24"/>
        </w:rPr>
        <w:t xml:space="preserve"> Ayşe , Hasan, </w:t>
      </w:r>
      <w:r>
        <w:rPr>
          <w:sz w:val="24"/>
          <w:szCs w:val="24"/>
        </w:rPr>
        <w:t xml:space="preserve"> </w:t>
      </w:r>
      <w:r w:rsidRPr="003C318C">
        <w:rPr>
          <w:sz w:val="24"/>
          <w:szCs w:val="24"/>
        </w:rPr>
        <w:t>Can</w:t>
      </w:r>
      <w:r>
        <w:rPr>
          <w:sz w:val="24"/>
          <w:szCs w:val="24"/>
        </w:rPr>
        <w:t xml:space="preserve">     b) </w:t>
      </w:r>
      <w:r w:rsidRPr="003C318C">
        <w:rPr>
          <w:sz w:val="24"/>
          <w:szCs w:val="24"/>
        </w:rPr>
        <w:t>Hasan, Can</w:t>
      </w:r>
      <w:r>
        <w:rPr>
          <w:sz w:val="24"/>
          <w:szCs w:val="24"/>
        </w:rPr>
        <w:t xml:space="preserve">   c)</w:t>
      </w:r>
      <w:r w:rsidRPr="003C318C">
        <w:rPr>
          <w:sz w:val="24"/>
          <w:szCs w:val="24"/>
        </w:rPr>
        <w:t xml:space="preserve"> Ayşe, Can</w:t>
      </w:r>
      <w:r>
        <w:rPr>
          <w:sz w:val="24"/>
          <w:szCs w:val="24"/>
        </w:rPr>
        <w:t xml:space="preserve">           d) </w:t>
      </w:r>
      <w:r w:rsidRPr="003C318C">
        <w:rPr>
          <w:sz w:val="24"/>
          <w:szCs w:val="24"/>
        </w:rPr>
        <w:t>Ayşe, Hasan</w:t>
      </w:r>
    </w:p>
    <w:p w:rsidR="00906B5B" w:rsidRPr="00561C2E" w:rsidRDefault="00906B5B" w:rsidP="009D77FA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Güneş sistemindeki gezegenlerden sadece dünyada yaşam olmasının sebebi nedir?</w:t>
      </w:r>
    </w:p>
    <w:p w:rsidR="00906B5B" w:rsidRDefault="00906B5B" w:rsidP="009D77FA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Dünyada atmosfer ve suyun olması      c) Dünyanın küre biçimde olması</w:t>
      </w:r>
    </w:p>
    <w:p w:rsidR="00906B5B" w:rsidRPr="00F06D5F" w:rsidRDefault="00906B5B" w:rsidP="00F06D5F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Güneş ışınlarının Dünyaya dik gelmesi   d) Dünyamızın uydusunun olması</w:t>
      </w:r>
    </w:p>
    <w:p w:rsidR="00906B5B" w:rsidRPr="00F06D5F" w:rsidRDefault="00906B5B" w:rsidP="009D77FA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 w:rsidRPr="00561C2E">
        <w:rPr>
          <w:rFonts w:cs="Calibri"/>
          <w:b/>
          <w:sz w:val="24"/>
          <w:szCs w:val="24"/>
        </w:rPr>
        <w:t>Ahmet, demir tozu, toz şeker ve nohut karışımını birbirinden ayırmak istiyor. Bunun için Ahmet sırasıyla aşağıdaki yöntemlerden hangisini kullanmalıdır</w:t>
      </w:r>
      <w:r w:rsidRPr="00F06D5F">
        <w:rPr>
          <w:rFonts w:cs="Calibri"/>
          <w:sz w:val="24"/>
          <w:szCs w:val="24"/>
        </w:rPr>
        <w:t>?</w:t>
      </w:r>
    </w:p>
    <w:p w:rsidR="00906B5B" w:rsidRDefault="00906B5B" w:rsidP="00F06D5F">
      <w:pPr>
        <w:pStyle w:val="ListParagraph"/>
        <w:spacing w:after="0" w:line="240" w:lineRule="auto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 xml:space="preserve">A) Mıknatıslama, suda yüzdürme  B) Suda yüzdürme, ısıtma  </w:t>
      </w:r>
    </w:p>
    <w:p w:rsidR="00906B5B" w:rsidRPr="00F06D5F" w:rsidRDefault="00906B5B" w:rsidP="00F06D5F">
      <w:pPr>
        <w:pStyle w:val="ListParagraph"/>
        <w:spacing w:after="0" w:line="240" w:lineRule="auto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>C) Süzme, suda</w:t>
      </w:r>
      <w:r>
        <w:rPr>
          <w:rFonts w:cs="Calibri"/>
          <w:sz w:val="24"/>
          <w:szCs w:val="24"/>
        </w:rPr>
        <w:t xml:space="preserve"> yüzdürme</w:t>
      </w:r>
      <w:r>
        <w:rPr>
          <w:rFonts w:cs="Calibri"/>
          <w:sz w:val="24"/>
          <w:szCs w:val="24"/>
        </w:rPr>
        <w:tab/>
        <w:t>D) Mıknatıslama, eleme</w:t>
      </w:r>
    </w:p>
    <w:p w:rsidR="00906B5B" w:rsidRPr="00561C2E" w:rsidRDefault="00906B5B" w:rsidP="00F06D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  <w:r w:rsidRPr="00F06D5F">
        <w:rPr>
          <w:rFonts w:cs="Calibri"/>
          <w:bCs/>
          <w:sz w:val="24"/>
          <w:szCs w:val="24"/>
        </w:rPr>
        <w:t xml:space="preserve"> </w:t>
      </w:r>
      <w:r w:rsidRPr="00561C2E">
        <w:rPr>
          <w:rFonts w:cs="Calibri"/>
          <w:b/>
          <w:bCs/>
          <w:sz w:val="24"/>
          <w:szCs w:val="24"/>
        </w:rPr>
        <w:t>Yanımızdaki bir insanın kalp atış seslerini duyamayız. Bunun nedeni aşağıdakilerden hangisi ile açıklanamaz?</w:t>
      </w:r>
    </w:p>
    <w:p w:rsidR="00906B5B" w:rsidRPr="00F06D5F" w:rsidRDefault="00906B5B" w:rsidP="00F06D5F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>A-Kulaklarımız her sesi işitemez.</w:t>
      </w:r>
    </w:p>
    <w:p w:rsidR="00906B5B" w:rsidRPr="00F06D5F" w:rsidRDefault="00906B5B" w:rsidP="00F06D5F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>B-Herhangi bir sesi işitebilmemiz için o sesin belirli bir şiddette olması gerekir.</w:t>
      </w:r>
    </w:p>
    <w:p w:rsidR="00906B5B" w:rsidRPr="00F06D5F" w:rsidRDefault="00906B5B" w:rsidP="00F06D5F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>C-Bu ses, insan kulağının işitemeyeceği düzeydedir.</w:t>
      </w:r>
    </w:p>
    <w:p w:rsidR="00906B5B" w:rsidRDefault="00906B5B" w:rsidP="00561C2E">
      <w:pPr>
        <w:ind w:left="360"/>
        <w:rPr>
          <w:rFonts w:cs="Calibri"/>
          <w:sz w:val="24"/>
          <w:szCs w:val="24"/>
        </w:rPr>
      </w:pPr>
      <w:r w:rsidRPr="00F06D5F">
        <w:rPr>
          <w:rFonts w:cs="Calibri"/>
          <w:sz w:val="24"/>
          <w:szCs w:val="24"/>
        </w:rPr>
        <w:t>D-İnsanlar her sesi işitebilir.</w:t>
      </w:r>
    </w:p>
    <w:p w:rsidR="00906B5B" w:rsidRPr="00561C2E" w:rsidRDefault="00906B5B" w:rsidP="00561C2E">
      <w:pPr>
        <w:ind w:left="360"/>
        <w:rPr>
          <w:rFonts w:cs="Calibri"/>
          <w:sz w:val="24"/>
          <w:szCs w:val="24"/>
        </w:rPr>
      </w:pPr>
      <w:r>
        <w:rPr>
          <w:b/>
        </w:rPr>
        <w:t xml:space="preserve">16) </w:t>
      </w:r>
      <w:r w:rsidRPr="001C45F3">
        <w:rPr>
          <w:b/>
        </w:rPr>
        <w:t>Kayaçların çeşitli etkilerle aşınması ve parçalamasıyla başlayan uzun bir sürecin sonunda oluşan aşağıdakilerden hangisidir</w:t>
      </w:r>
      <w:r w:rsidRPr="001C45F3">
        <w:t>?</w:t>
      </w:r>
      <w:r w:rsidRPr="00B15524">
        <w:t xml:space="preserve"> </w:t>
      </w:r>
    </w:p>
    <w:p w:rsidR="00906B5B" w:rsidRDefault="00906B5B" w:rsidP="00561C2E">
      <w:pPr>
        <w:suppressLineNumbers/>
        <w:jc w:val="both"/>
      </w:pPr>
      <w:r w:rsidRPr="001C45F3">
        <w:t xml:space="preserve">           A)  Yer kabuğu</w:t>
      </w:r>
      <w:r w:rsidRPr="001C45F3">
        <w:tab/>
        <w:t xml:space="preserve">   B)  Taş küre</w:t>
      </w:r>
      <w:r w:rsidRPr="001C45F3">
        <w:tab/>
        <w:t xml:space="preserve">    C)  Toprak</w:t>
      </w:r>
      <w:r w:rsidRPr="001C45F3">
        <w:tab/>
        <w:t xml:space="preserve">    D)  Su</w:t>
      </w:r>
    </w:p>
    <w:p w:rsidR="00906B5B" w:rsidRPr="00561C2E" w:rsidRDefault="00906B5B" w:rsidP="00561C2E">
      <w:pPr>
        <w:suppressLineNumbers/>
        <w:jc w:val="both"/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906B5B" w:rsidRPr="00561C2E" w:rsidSect="006F7517">
      <w:pgSz w:w="11906" w:h="16838"/>
      <w:pgMar w:top="1417" w:right="1417" w:bottom="1417" w:left="1417" w:header="34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B5B" w:rsidRDefault="00906B5B" w:rsidP="00FF047B">
      <w:pPr>
        <w:spacing w:after="0" w:line="240" w:lineRule="auto"/>
      </w:pPr>
      <w:r>
        <w:separator/>
      </w:r>
    </w:p>
  </w:endnote>
  <w:endnote w:type="continuationSeparator" w:id="0">
    <w:p w:rsidR="00906B5B" w:rsidRDefault="00906B5B" w:rsidP="00FF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B5B" w:rsidRDefault="00906B5B" w:rsidP="00FF047B">
      <w:pPr>
        <w:spacing w:after="0" w:line="240" w:lineRule="auto"/>
      </w:pPr>
      <w:r>
        <w:separator/>
      </w:r>
    </w:p>
  </w:footnote>
  <w:footnote w:type="continuationSeparator" w:id="0">
    <w:p w:rsidR="00906B5B" w:rsidRDefault="00906B5B" w:rsidP="00FF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3B92"/>
    <w:multiLevelType w:val="hybridMultilevel"/>
    <w:tmpl w:val="5CA6D60A"/>
    <w:lvl w:ilvl="0" w:tplc="4E44E6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CE14817"/>
    <w:multiLevelType w:val="hybridMultilevel"/>
    <w:tmpl w:val="885EEE64"/>
    <w:lvl w:ilvl="0" w:tplc="BC9C29E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094537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3846DB"/>
    <w:multiLevelType w:val="hybridMultilevel"/>
    <w:tmpl w:val="F80814C2"/>
    <w:lvl w:ilvl="0" w:tplc="0B4E0E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EAE7A77"/>
    <w:multiLevelType w:val="hybridMultilevel"/>
    <w:tmpl w:val="16D2F30A"/>
    <w:lvl w:ilvl="0" w:tplc="EF26194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5E568C"/>
    <w:multiLevelType w:val="hybridMultilevel"/>
    <w:tmpl w:val="E376C4A0"/>
    <w:lvl w:ilvl="0" w:tplc="3E40B2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57A4364"/>
    <w:multiLevelType w:val="hybridMultilevel"/>
    <w:tmpl w:val="B3ECDED0"/>
    <w:lvl w:ilvl="0" w:tplc="31A25E4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33216C7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882451"/>
    <w:multiLevelType w:val="hybridMultilevel"/>
    <w:tmpl w:val="963264AE"/>
    <w:lvl w:ilvl="0" w:tplc="F8C07C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52F293E"/>
    <w:multiLevelType w:val="hybridMultilevel"/>
    <w:tmpl w:val="02DABF9C"/>
    <w:lvl w:ilvl="0" w:tplc="28B2877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64C4E6F"/>
    <w:multiLevelType w:val="hybridMultilevel"/>
    <w:tmpl w:val="E6E0E4DE"/>
    <w:lvl w:ilvl="0" w:tplc="FDE03DA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0233CC9"/>
    <w:multiLevelType w:val="hybridMultilevel"/>
    <w:tmpl w:val="83D06C7E"/>
    <w:lvl w:ilvl="0" w:tplc="C0D4F8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CD6FBF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2143DB"/>
    <w:multiLevelType w:val="hybridMultilevel"/>
    <w:tmpl w:val="76E6B394"/>
    <w:lvl w:ilvl="0" w:tplc="223CCA6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A6834A3"/>
    <w:multiLevelType w:val="hybridMultilevel"/>
    <w:tmpl w:val="19401BAA"/>
    <w:lvl w:ilvl="0" w:tplc="90D6C7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4"/>
  </w:num>
  <w:num w:numId="5">
    <w:abstractNumId w:val="13"/>
  </w:num>
  <w:num w:numId="6">
    <w:abstractNumId w:val="1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47B"/>
    <w:rsid w:val="001428A1"/>
    <w:rsid w:val="001741D2"/>
    <w:rsid w:val="001C45F3"/>
    <w:rsid w:val="00337E31"/>
    <w:rsid w:val="00361EC7"/>
    <w:rsid w:val="003A456D"/>
    <w:rsid w:val="003C318C"/>
    <w:rsid w:val="005153E0"/>
    <w:rsid w:val="005329F9"/>
    <w:rsid w:val="00561C2E"/>
    <w:rsid w:val="005C1104"/>
    <w:rsid w:val="005C2C4F"/>
    <w:rsid w:val="006328F8"/>
    <w:rsid w:val="00671E28"/>
    <w:rsid w:val="006D0DBE"/>
    <w:rsid w:val="006F7517"/>
    <w:rsid w:val="007E78D1"/>
    <w:rsid w:val="008A29B0"/>
    <w:rsid w:val="00906B5B"/>
    <w:rsid w:val="009D77FA"/>
    <w:rsid w:val="00B04167"/>
    <w:rsid w:val="00B15524"/>
    <w:rsid w:val="00B534F0"/>
    <w:rsid w:val="00C95D13"/>
    <w:rsid w:val="00CE34CF"/>
    <w:rsid w:val="00D07313"/>
    <w:rsid w:val="00E82E74"/>
    <w:rsid w:val="00F06D5F"/>
    <w:rsid w:val="00F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F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047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F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047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F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4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F047B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8A29B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6D0D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06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721</Words>
  <Characters>4116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8</cp:revision>
  <dcterms:created xsi:type="dcterms:W3CDTF">2010-04-13T18:22:00Z</dcterms:created>
  <dcterms:modified xsi:type="dcterms:W3CDTF">2011-04-27T17:16:00Z</dcterms:modified>
</cp:coreProperties>
</file>