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DBA" w:rsidRDefault="00535DB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UZUNLUK ÖLÇÜLERİ</w: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A424A0">
        <w:rPr>
          <w:rFonts w:ascii="Comic Sans MS" w:hAnsi="Comic Sans MS"/>
          <w:b/>
          <w:sz w:val="24"/>
          <w:szCs w:val="24"/>
        </w:rPr>
        <w:t>1-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3.5pt;height:89.25pt;visibility:visible">
            <v:imagedata r:id="rId5" o:title="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Resim 5" o:spid="_x0000_i1026" type="#_x0000_t75" style="width:38.25pt;height:74.25pt;visibility:visible">
            <v:imagedata r:id="rId6" o:title="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                             .          Ali              Mehmet</w: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Ali ile Mehmet’in boyları toplamı 2m 60cm’dir. Ali Mehmet’ten 6cm uzun olduğuna göre Ali’nin boyu kaç m kaç cm’dir?</w: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A)1m36cm         B)1m33cm        C)1m27cm</w: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117.45pt;margin-top:16.35pt;width:30.75pt;height:33.75pt;z-index:251646464" fillcolor="#c0504d" stroked="f" strokeweight="0">
            <v:fill color2="#923633" focusposition=".5,.5" focussize="" focus="100%" type="gradientRadial"/>
            <v:shadow on="t" type="perspective" color="#622423" offset="1pt" offset2="-3pt"/>
          </v:shape>
        </w:pic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27" type="#_x0000_t12" style="position:absolute;margin-left:130.95pt;margin-top:20.85pt;width:30.75pt;height:33.75pt;z-index:251645440" fillcolor="#c0504d" stroked="f" strokeweight="0">
            <v:fill color2="#923633" focusposition=".5,.5" focussize="" focus="100%" type="gradientRadial"/>
            <v:shadow on="t" type="perspective" color="#622423" offset="1pt" offset2="-3pt"/>
          </v:shape>
        </w:pict>
      </w:r>
      <w:r w:rsidRPr="00A424A0">
        <w:rPr>
          <w:rFonts w:ascii="Comic Sans MS" w:hAnsi="Comic Sans MS"/>
          <w:b/>
          <w:noProof/>
          <w:sz w:val="24"/>
          <w:szCs w:val="24"/>
          <w:lang w:eastAsia="tr-TR"/>
        </w:rPr>
        <w:t>2-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</w:t>
      </w:r>
      <w:r w:rsidRPr="00F554A8">
        <w:rPr>
          <w:rFonts w:ascii="Comic Sans MS" w:hAnsi="Comic Sans MS"/>
          <w:noProof/>
          <w:sz w:val="28"/>
          <w:szCs w:val="28"/>
          <w:lang w:eastAsia="tr-TR"/>
        </w:rPr>
        <w:t>8m 7cm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=             cm</w: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Yukarıdaki eşitlikte            yerine aşağıdakilerden hangisi yazılmalıdır ?</w: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A)87 cm        B)870cm          C) 807cm </w: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55.65pt;margin-top:2.25pt;width:0;height:85.5pt;z-index:251647488" o:connectortype="straight">
            <v:stroke startarrow="block" endarrow="block"/>
          </v:shape>
        </w:pict>
      </w:r>
      <w:r w:rsidRPr="00A424A0">
        <w:rPr>
          <w:rFonts w:ascii="Comic Sans MS" w:hAnsi="Comic Sans MS"/>
          <w:b/>
          <w:noProof/>
          <w:sz w:val="24"/>
          <w:szCs w:val="24"/>
          <w:lang w:eastAsia="tr-TR"/>
        </w:rPr>
        <w:t>3-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Resim 6" o:spid="_x0000_i1027" type="#_x0000_t75" style="width:112.5pt;height:92.25pt;visibility:visible">
            <v:imagedata r:id="rId7" o:title=""/>
            <o:lock v:ext="edit" cropping="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Pr="00A424A0">
        <w:rPr>
          <w:rFonts w:ascii="Comic Sans MS" w:hAnsi="Comic Sans MS"/>
          <w:noProof/>
          <w:sz w:val="28"/>
          <w:szCs w:val="28"/>
          <w:lang w:eastAsia="tr-TR"/>
        </w:rPr>
        <w:t xml:space="preserve"> 2m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Hayvanat bahçesine getirilen file bir barınak</w:t>
      </w:r>
      <w:r w:rsidRPr="00A424A0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>yapılacaktır.Aşağıdakilerden hangisinin yapılması en uygundur ?</w:t>
      </w:r>
    </w:p>
    <w:p w:rsidR="00535DBA" w:rsidRDefault="00535DBA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223.2pt;margin-top:26.5pt;width:0;height:85.5pt;z-index:25164851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148.2pt;margin-top:26.5pt;width:0;height:85.5pt;z-index:25164953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58.2pt;margin-top:26.5pt;width:0;height:85.5pt;z-index:251650560" o:connectortype="straight">
            <v:stroke startarrow="block" endarrow="block"/>
          </v:shape>
        </w:pic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Resim 10" o:spid="_x0000_i1028" type="#_x0000_t75" style="width:56.25pt;height:124.5pt;visibility:visible">
            <v:imagedata r:id="rId8" o:title=""/>
            <o:lock v:ext="edit" cropping="t"/>
          </v:shape>
        </w:pict>
      </w:r>
      <w:r>
        <w:rPr>
          <w:rFonts w:ascii="Comic Sans MS" w:hAnsi="Comic Sans MS"/>
          <w:sz w:val="24"/>
          <w:szCs w:val="24"/>
        </w:rPr>
        <w:t xml:space="preserve">         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_x0000_i1029" type="#_x0000_t75" style="width:56.25pt;height:124.5pt;visibility:visible">
            <v:imagedata r:id="rId8" o:title=""/>
            <o:lock v:ext="edit" cropping="t"/>
          </v:shape>
        </w:pict>
      </w:r>
      <w:r>
        <w:rPr>
          <w:rFonts w:ascii="Comic Sans MS" w:hAnsi="Comic Sans MS"/>
          <w:sz w:val="24"/>
          <w:szCs w:val="24"/>
        </w:rPr>
        <w:t xml:space="preserve">     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_x0000_i1030" type="#_x0000_t75" style="width:56.25pt;height:124.5pt;visibility:visible">
            <v:imagedata r:id="rId8" o:title=""/>
            <o:lock v:ext="edit" cropping="t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</w:t>
      </w:r>
      <w:r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24"/>
          <w:szCs w:val="24"/>
        </w:rPr>
        <w:t xml:space="preserve">A) 230cm         B) 1m90cm        C)2m10cm   </w:t>
      </w:r>
    </w:p>
    <w:p w:rsidR="00535DBA" w:rsidRDefault="00535DBA">
      <w:pPr>
        <w:rPr>
          <w:rFonts w:ascii="Comic Sans MS" w:hAnsi="Comic Sans MS"/>
          <w:sz w:val="24"/>
          <w:szCs w:val="24"/>
        </w:rPr>
      </w:pP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32" type="#_x0000_t32" style="position:absolute;margin-left:98.7pt;margin-top:64.95pt;width:45.8pt;height:0;z-index:25165465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95.45pt;margin-top:94.95pt;width:0;height:18pt;z-index:25165363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58.2pt;margin-top:89.7pt;width:0;height:46.5pt;z-index:25165260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80.7pt;margin-top:89.7pt;width:93pt;height:74.25pt;z-index:251651584" o:connectortype="straight">
            <v:stroke startarrow="block" endarrow="block"/>
          </v:shape>
        </w:pict>
      </w:r>
      <w:r w:rsidRPr="00B96D72">
        <w:rPr>
          <w:rFonts w:ascii="Comic Sans MS" w:hAnsi="Comic Sans MS"/>
          <w:b/>
          <w:sz w:val="24"/>
          <w:szCs w:val="24"/>
        </w:rPr>
        <w:t>4-</w:t>
      </w:r>
      <w:r>
        <w:rPr>
          <w:rFonts w:ascii="Comic Sans MS" w:hAnsi="Comic Sans MS"/>
          <w:sz w:val="24"/>
          <w:szCs w:val="24"/>
        </w:rPr>
        <w:t xml:space="preserve">  A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Resim 11" o:spid="_x0000_i1031" type="#_x0000_t75" style="width:75pt;height:75pt;visibility:visible">
            <v:imagedata r:id="rId9" o:title=""/>
            <o:lock v:ext="edit" cropping="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B     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Resim 12" o:spid="_x0000_i1032" type="#_x0000_t75" style="width:90pt;height:90pt;visibility:visible">
            <v:imagedata r:id="rId10" o:title=""/>
            <o:lock v:ext="edit" cropping="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                                                                            </w: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36" type="#_x0000_t32" style="position:absolute;margin-left:117.4pt;margin-top:64.7pt;width:52.55pt;height:0;z-index:251655680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C 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Resim 13" o:spid="_x0000_i1033" type="#_x0000_t75" style="width:88.5pt;height:81pt;visibility:visible">
            <v:imagedata r:id="rId11" o:title=""/>
            <o:lock v:ext="edit" cropping="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D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Resim 14" o:spid="_x0000_i1034" type="#_x0000_t75" style="width:82.5pt;height:82.5pt;visibility:visible">
            <v:imagedata r:id="rId12" o:title="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</w: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Mahalledeki evler arasında hangi ikisinin arasındaki uzunluk daha </w:t>
      </w:r>
      <w:r w:rsidRPr="00B96D72">
        <w:rPr>
          <w:rFonts w:ascii="Comic Sans MS" w:hAnsi="Comic Sans MS"/>
          <w:b/>
          <w:noProof/>
          <w:sz w:val="24"/>
          <w:szCs w:val="24"/>
          <w:lang w:eastAsia="tr-TR"/>
        </w:rPr>
        <w:t>fazladır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?</w:t>
      </w:r>
    </w:p>
    <w:p w:rsidR="00535DBA" w:rsidRPr="00B96D72" w:rsidRDefault="00535DBA" w:rsidP="00B96D72">
      <w:pPr>
        <w:pStyle w:val="ListParagraph"/>
        <w:numPr>
          <w:ilvl w:val="0"/>
          <w:numId w:val="1"/>
        </w:numPr>
        <w:rPr>
          <w:rFonts w:ascii="Comic Sans MS" w:hAnsi="Comic Sans MS"/>
          <w:noProof/>
          <w:sz w:val="24"/>
          <w:szCs w:val="24"/>
          <w:lang w:eastAsia="tr-TR"/>
        </w:rPr>
      </w:pPr>
      <w:r w:rsidRPr="00B96D72">
        <w:rPr>
          <w:rFonts w:ascii="Comic Sans MS" w:hAnsi="Comic Sans MS"/>
          <w:noProof/>
          <w:sz w:val="24"/>
          <w:szCs w:val="24"/>
          <w:lang w:eastAsia="tr-TR"/>
        </w:rPr>
        <w:t xml:space="preserve">A ile </w:t>
      </w:r>
      <w:r>
        <w:rPr>
          <w:rFonts w:ascii="Comic Sans MS" w:hAnsi="Comic Sans MS"/>
          <w:noProof/>
          <w:sz w:val="24"/>
          <w:szCs w:val="24"/>
          <w:lang w:eastAsia="tr-TR"/>
        </w:rPr>
        <w:t>D</w:t>
      </w:r>
      <w:r w:rsidRPr="00B96D72">
        <w:rPr>
          <w:rFonts w:ascii="Comic Sans MS" w:hAnsi="Comic Sans MS"/>
          <w:noProof/>
          <w:sz w:val="24"/>
          <w:szCs w:val="24"/>
          <w:lang w:eastAsia="tr-TR"/>
        </w:rPr>
        <w:t xml:space="preserve">         B) </w:t>
      </w:r>
      <w:r>
        <w:rPr>
          <w:rFonts w:ascii="Comic Sans MS" w:hAnsi="Comic Sans MS"/>
          <w:noProof/>
          <w:sz w:val="24"/>
          <w:szCs w:val="24"/>
          <w:lang w:eastAsia="tr-TR"/>
        </w:rPr>
        <w:t>C</w:t>
      </w:r>
      <w:r w:rsidRPr="00B96D72">
        <w:rPr>
          <w:rFonts w:ascii="Comic Sans MS" w:hAnsi="Comic Sans MS"/>
          <w:noProof/>
          <w:sz w:val="24"/>
          <w:szCs w:val="24"/>
          <w:lang w:eastAsia="tr-TR"/>
        </w:rPr>
        <w:t xml:space="preserve"> ile </w:t>
      </w:r>
      <w:r>
        <w:rPr>
          <w:rFonts w:ascii="Comic Sans MS" w:hAnsi="Comic Sans MS"/>
          <w:noProof/>
          <w:sz w:val="24"/>
          <w:szCs w:val="24"/>
          <w:lang w:eastAsia="tr-TR"/>
        </w:rPr>
        <w:t>D</w:t>
      </w:r>
      <w:r w:rsidRPr="00B96D72">
        <w:rPr>
          <w:rFonts w:ascii="Comic Sans MS" w:hAnsi="Comic Sans MS"/>
          <w:noProof/>
          <w:sz w:val="24"/>
          <w:szCs w:val="24"/>
          <w:lang w:eastAsia="tr-TR"/>
        </w:rPr>
        <w:t xml:space="preserve">       C) </w:t>
      </w:r>
      <w:r>
        <w:rPr>
          <w:rFonts w:ascii="Comic Sans MS" w:hAnsi="Comic Sans MS"/>
          <w:noProof/>
          <w:sz w:val="24"/>
          <w:szCs w:val="24"/>
          <w:lang w:eastAsia="tr-TR"/>
        </w:rPr>
        <w:t>A</w:t>
      </w:r>
      <w:r w:rsidRPr="00B96D72">
        <w:rPr>
          <w:rFonts w:ascii="Comic Sans MS" w:hAnsi="Comic Sans MS"/>
          <w:noProof/>
          <w:sz w:val="24"/>
          <w:szCs w:val="24"/>
          <w:lang w:eastAsia="tr-TR"/>
        </w:rPr>
        <w:t xml:space="preserve">  ile </w:t>
      </w:r>
      <w:r>
        <w:rPr>
          <w:rFonts w:ascii="Comic Sans MS" w:hAnsi="Comic Sans MS"/>
          <w:noProof/>
          <w:sz w:val="24"/>
          <w:szCs w:val="24"/>
          <w:lang w:eastAsia="tr-TR"/>
        </w:rPr>
        <w:t>C</w: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38.7pt;margin-top:26.2pt;width:27.75pt;height:21.75pt;z-index:251656704" fillcolor="#bcbcbc" stroked="f" strokeweight="0">
            <v:fill color2="black" focusposition=".5,.5" focussize="" focus="100%" type="gradientRadial"/>
            <v:shadow on="t" type="perspective" color="#7f7f7f" offset="1pt" offset2="-3pt"/>
          </v:shape>
        </w:pict>
      </w:r>
    </w:p>
    <w:p w:rsidR="00535DBA" w:rsidRDefault="00535DBA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8" type="#_x0000_t183" style="position:absolute;margin-left:42.45pt;margin-top:24.7pt;width:24pt;height:27pt;z-index:251660800" strokecolor="#c0504d" strokeweight="2.5pt">
            <v:shadow color="#868686"/>
          </v:shape>
        </w:pict>
      </w:r>
      <w:r w:rsidRPr="004E1650">
        <w:rPr>
          <w:rFonts w:ascii="Comic Sans MS" w:hAnsi="Comic Sans MS"/>
          <w:b/>
          <w:noProof/>
          <w:sz w:val="24"/>
          <w:szCs w:val="24"/>
          <w:lang w:eastAsia="tr-TR"/>
        </w:rPr>
        <w:t>5-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6m 7cm </w:t>
      </w:r>
      <w:r w:rsidRPr="004E1650">
        <w:rPr>
          <w:rFonts w:ascii="Comic Sans MS" w:hAnsi="Comic Sans MS"/>
          <w:b/>
          <w:noProof/>
          <w:sz w:val="24"/>
          <w:szCs w:val="24"/>
          <w:lang w:eastAsia="tr-TR"/>
        </w:rPr>
        <w:t>=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67cm</w:t>
      </w:r>
    </w:p>
    <w:p w:rsidR="00535DBA" w:rsidRDefault="00535DBA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9" type="#_x0000_t74" style="position:absolute;margin-left:38.7pt;margin-top:30.75pt;width:26.25pt;height:24pt;z-index:251661824" fillcolor="#4f81bd" stroked="f" strokeweight="0">
            <v:fill color2="#365e8f" focusposition=".5,.5" focussize="" focus="100%" type="gradientRadial"/>
            <v:shadow on="t" type="perspective" color="#243f60" offset="1pt" offset2="-3pt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4m 100cm </w:t>
      </w:r>
      <w:r w:rsidRPr="004E1650">
        <w:rPr>
          <w:rFonts w:ascii="Comic Sans MS" w:hAnsi="Comic Sans MS"/>
          <w:b/>
          <w:sz w:val="24"/>
          <w:szCs w:val="24"/>
        </w:rPr>
        <w:t>=</w:t>
      </w:r>
      <w:r>
        <w:rPr>
          <w:rFonts w:ascii="Comic Sans MS" w:hAnsi="Comic Sans MS"/>
          <w:sz w:val="24"/>
          <w:szCs w:val="24"/>
        </w:rPr>
        <w:t xml:space="preserve"> 500cm                                        </w:t>
      </w:r>
      <w:r>
        <w:rPr>
          <w:rFonts w:ascii="Comic Sans MS" w:hAnsi="Comic Sans MS"/>
          <w:sz w:val="16"/>
          <w:szCs w:val="16"/>
        </w:rPr>
        <w:t xml:space="preserve">.                                                                                                                          .     </w:t>
      </w:r>
      <w:r>
        <w:rPr>
          <w:rFonts w:ascii="Comic Sans MS" w:hAnsi="Comic Sans MS"/>
          <w:sz w:val="24"/>
          <w:szCs w:val="24"/>
        </w:rPr>
        <w:t xml:space="preserve">                   3m 7cm  </w:t>
      </w:r>
      <w:r w:rsidRPr="004E1650">
        <w:rPr>
          <w:rFonts w:ascii="Comic Sans MS" w:hAnsi="Comic Sans MS"/>
          <w:b/>
          <w:sz w:val="36"/>
          <w:szCs w:val="36"/>
        </w:rPr>
        <w:t>&gt;</w:t>
      </w:r>
      <w:r>
        <w:rPr>
          <w:rFonts w:ascii="Comic Sans MS" w:hAnsi="Comic Sans MS"/>
          <w:b/>
          <w:sz w:val="36"/>
          <w:szCs w:val="36"/>
        </w:rPr>
        <w:t xml:space="preserve"> </w:t>
      </w:r>
      <w:r w:rsidRPr="004E1650">
        <w:rPr>
          <w:rFonts w:ascii="Comic Sans MS" w:hAnsi="Comic Sans MS"/>
          <w:sz w:val="24"/>
          <w:szCs w:val="24"/>
        </w:rPr>
        <w:t>360</w:t>
      </w:r>
      <w:r>
        <w:rPr>
          <w:rFonts w:ascii="Comic Sans MS" w:hAnsi="Comic Sans MS"/>
          <w:sz w:val="24"/>
          <w:szCs w:val="24"/>
        </w:rPr>
        <w:t>cm</w:t>
      </w:r>
    </w:p>
    <w:p w:rsidR="00535DBA" w:rsidRDefault="00535DBA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0" type="#_x0000_t183" style="position:absolute;margin-left:127.95pt;margin-top:22.85pt;width:24pt;height:26.25pt;z-index:251657728" strokecolor="#c0504d" strokeweight="2.5pt">
            <v:shadow color="#868686"/>
          </v:shape>
        </w:pict>
      </w:r>
      <w:r>
        <w:rPr>
          <w:noProof/>
          <w:lang w:eastAsia="tr-TR"/>
        </w:rPr>
        <w:pict>
          <v:shape id="_x0000_s1041" type="#_x0000_t5" style="position:absolute;margin-left:220.95pt;margin-top:27.35pt;width:27.75pt;height:21.75pt;z-index:251659776" fillcolor="#bcbcbc" stroked="f" strokeweight="0">
            <v:fill color2="black" focusposition=".5,.5" focussize="" focus="100%" type="gradientRadial"/>
            <v:shadow on="t" type="perspective" color="#7f7f7f" offset="1pt" offset2="-3pt"/>
          </v:shape>
        </w:pict>
      </w:r>
      <w:r>
        <w:rPr>
          <w:rFonts w:ascii="Comic Sans MS" w:hAnsi="Comic Sans MS"/>
          <w:sz w:val="24"/>
          <w:szCs w:val="24"/>
        </w:rPr>
        <w:t xml:space="preserve">Yukarıda verilenlerden hangisi </w:t>
      </w:r>
      <w:r>
        <w:rPr>
          <w:rFonts w:ascii="Comic Sans MS" w:hAnsi="Comic Sans MS"/>
          <w:b/>
          <w:sz w:val="24"/>
          <w:szCs w:val="24"/>
        </w:rPr>
        <w:t>doğrudur</w:t>
      </w:r>
      <w:r w:rsidRPr="004E1650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?</w:t>
      </w:r>
    </w:p>
    <w:p w:rsidR="00535DBA" w:rsidRDefault="00535DBA" w:rsidP="004E1650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2" type="#_x0000_t74" style="position:absolute;left:0;text-align:left;margin-left:38.7pt;margin-top:.35pt;width:26.25pt;height:24pt;z-index:251658752" fillcolor="#4f81bd" stroked="f" strokeweight="0">
            <v:fill color2="#365e8f" focusposition=".5,.5" focussize="" focus="100%" type="gradientRadial"/>
            <v:shadow on="t" type="perspective" color="#243f60" offset="1pt" offset2="-3pt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</w:t>
      </w:r>
      <w:r w:rsidRPr="004E1650">
        <w:rPr>
          <w:rFonts w:ascii="Comic Sans MS" w:hAnsi="Comic Sans MS"/>
          <w:sz w:val="24"/>
          <w:szCs w:val="24"/>
        </w:rPr>
        <w:t xml:space="preserve">B)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4E1650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4E1650">
        <w:rPr>
          <w:rFonts w:ascii="Comic Sans MS" w:hAnsi="Comic Sans MS"/>
          <w:sz w:val="24"/>
          <w:szCs w:val="24"/>
        </w:rPr>
        <w:t xml:space="preserve"> C)</w:t>
      </w:r>
    </w:p>
    <w:p w:rsidR="00535DBA" w:rsidRDefault="00535DBA" w:rsidP="004E1650">
      <w:pPr>
        <w:rPr>
          <w:rFonts w:ascii="Comic Sans MS" w:hAnsi="Comic Sans MS"/>
          <w:sz w:val="24"/>
          <w:szCs w:val="24"/>
        </w:rPr>
      </w:pPr>
    </w:p>
    <w:p w:rsidR="00535DBA" w:rsidRDefault="00535DBA" w:rsidP="004E1650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43" type="#_x0000_t32" style="position:absolute;margin-left:173.7pt;margin-top:43.9pt;width:.05pt;height:104.25pt;z-index:25166387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86.7pt;margin-top:29.65pt;width:.75pt;height:118.5pt;flip:x;z-index:251662848" o:connectortype="straight">
            <v:stroke startarrow="block" endarrow="block"/>
          </v:shape>
        </w:pict>
      </w:r>
      <w:r w:rsidRPr="004E1650">
        <w:rPr>
          <w:rFonts w:ascii="Comic Sans MS" w:hAnsi="Comic Sans MS"/>
          <w:b/>
          <w:sz w:val="24"/>
          <w:szCs w:val="24"/>
        </w:rPr>
        <w:t>6-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Resim 15" o:spid="_x0000_i1035" type="#_x0000_t75" style="width:88.5pt;height:150pt;visibility:visible">
            <v:imagedata r:id="rId13" o:title=""/>
            <o:lock v:ext="edit" cropping="t"/>
          </v:shape>
        </w:pic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Resim 16" o:spid="_x0000_i1036" type="#_x0000_t75" style="width:67.5pt;height:105pt;visibility:visible">
            <v:imagedata r:id="rId14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          </w:t>
      </w:r>
      <w:r>
        <w:rPr>
          <w:rFonts w:ascii="Comic Sans MS" w:hAnsi="Comic Sans MS"/>
          <w:sz w:val="16"/>
          <w:szCs w:val="16"/>
        </w:rPr>
        <w:t xml:space="preserve">.       </w:t>
      </w:r>
      <w:r>
        <w:rPr>
          <w:rFonts w:ascii="Comic Sans MS" w:hAnsi="Comic Sans MS"/>
          <w:sz w:val="24"/>
          <w:szCs w:val="24"/>
        </w:rPr>
        <w:t xml:space="preserve">Aslı:1m 65cm        Peri : </w:t>
      </w:r>
      <w:r w:rsidRPr="004E1650">
        <w:rPr>
          <w:rFonts w:ascii="Comic Sans MS" w:hAnsi="Comic Sans MS"/>
          <w:b/>
          <w:sz w:val="24"/>
          <w:szCs w:val="24"/>
        </w:rPr>
        <w:t>?</w:t>
      </w:r>
    </w:p>
    <w:p w:rsidR="00535DBA" w:rsidRDefault="00535DBA" w:rsidP="004E1650">
      <w:pPr>
        <w:rPr>
          <w:rFonts w:ascii="Comic Sans MS" w:hAnsi="Comic Sans MS"/>
          <w:sz w:val="24"/>
          <w:szCs w:val="24"/>
        </w:rPr>
      </w:pPr>
      <w:r w:rsidRPr="004E1650">
        <w:rPr>
          <w:rFonts w:ascii="Comic Sans MS" w:hAnsi="Comic Sans MS"/>
          <w:sz w:val="24"/>
          <w:szCs w:val="24"/>
        </w:rPr>
        <w:t xml:space="preserve">Peri’nin uzunluğu </w:t>
      </w:r>
      <w:r w:rsidRPr="00E40A91">
        <w:rPr>
          <w:rFonts w:ascii="Comic Sans MS" w:hAnsi="Comic Sans MS"/>
          <w:b/>
          <w:sz w:val="24"/>
          <w:szCs w:val="24"/>
        </w:rPr>
        <w:t>yaklaşık kaç cm’dir</w:t>
      </w:r>
      <w:r>
        <w:rPr>
          <w:rFonts w:ascii="Comic Sans MS" w:hAnsi="Comic Sans MS"/>
          <w:sz w:val="24"/>
          <w:szCs w:val="24"/>
        </w:rPr>
        <w:t>?</w:t>
      </w:r>
    </w:p>
    <w:p w:rsidR="00535DBA" w:rsidRDefault="00535DBA" w:rsidP="004E16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A)100cm            B)168cm          C)155cm</w:t>
      </w:r>
    </w:p>
    <w:p w:rsidR="00535DBA" w:rsidRDefault="00535DBA" w:rsidP="004E1650">
      <w:pPr>
        <w:rPr>
          <w:rFonts w:ascii="Comic Sans MS" w:hAnsi="Comic Sans MS"/>
          <w:sz w:val="24"/>
          <w:szCs w:val="24"/>
        </w:rPr>
      </w:pPr>
    </w:p>
    <w:p w:rsidR="00535DBA" w:rsidRDefault="00535DBA" w:rsidP="004E1650">
      <w:pPr>
        <w:rPr>
          <w:rFonts w:ascii="Comic Sans MS" w:hAnsi="Comic Sans MS"/>
          <w:sz w:val="24"/>
          <w:szCs w:val="24"/>
        </w:rPr>
      </w:pPr>
    </w:p>
    <w:p w:rsidR="00535DBA" w:rsidRDefault="00535DBA" w:rsidP="00E40A91">
      <w:pPr>
        <w:rPr>
          <w:rFonts w:ascii="Comic Sans MS" w:hAnsi="Comic Sans MS"/>
          <w:b/>
          <w:sz w:val="24"/>
          <w:szCs w:val="24"/>
        </w:rPr>
      </w:pPr>
      <w:r w:rsidRPr="00E40A91">
        <w:rPr>
          <w:rFonts w:ascii="Comic Sans MS" w:hAnsi="Comic Sans MS"/>
          <w:b/>
          <w:sz w:val="24"/>
          <w:szCs w:val="24"/>
        </w:rPr>
        <w:t>7-</w:t>
      </w:r>
      <w:hyperlink r:id="rId15" w:history="1">
        <w:r w:rsidRPr="00BF01B2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20" o:spid="_x0000_i1037" type="#_x0000_t75" alt="http://t3.gstatic.com/images?q=tbn:ANd9GcTY1HPTS6gFns8wStI-x6inUz6VIJ-ui4UTPiDyAD6nb-HcKVIMFvdXmLeB" href="http://www.google.com.tr/imgres?imgurl=http://www.varbak.com/galeri/komik-%C3%A7ekirge-nb19658.jpg&amp;imgrefurl=http://www.varbak.com/resmi/komik-%C3%A7ekirge&amp;usg=__3UKTBXzz8jZksbDriFMTJx0JnqU=&amp;h=500&amp;w=500&amp;sz=125&amp;hl=tr&amp;start=3&amp;zoom=1&amp;tbnid=CCgQ83xjBs9jdM:&amp;tbnh=130&amp;tbnw=130&amp;ei=3biDTZibBM6I4Qa8zd3FCA&amp;prev=/images?q=%C3%A7ekirge+boyama&amp;hl=tr&amp;sa=N&amp;tbs=isch:1&amp;itbs" style="width:97.5pt;height:97.5pt;visibility:visible" o:button="t">
              <v:fill o:detectmouseclick="t"/>
              <v:imagedata r:id="rId16" o:title=""/>
            </v:shape>
          </w:pict>
        </w:r>
      </w:hyperlink>
      <w:r>
        <w:rPr>
          <w:rFonts w:ascii="Comic Sans MS" w:hAnsi="Comic Sans MS"/>
          <w:sz w:val="24"/>
          <w:szCs w:val="24"/>
        </w:rPr>
        <w:t xml:space="preserve">  Resimdeki çekirge bir sıçrayışta  87cm ilerliyor. </w:t>
      </w:r>
      <w:r>
        <w:rPr>
          <w:rFonts w:ascii="Comic Sans MS" w:hAnsi="Comic Sans MS"/>
          <w:b/>
          <w:sz w:val="24"/>
          <w:szCs w:val="24"/>
        </w:rPr>
        <w:t xml:space="preserve">9 sıçrayışta                       </w:t>
      </w:r>
      <w:r w:rsidRPr="00E40A91">
        <w:rPr>
          <w:rFonts w:ascii="Comic Sans MS" w:hAnsi="Comic Sans MS"/>
          <w:b/>
          <w:sz w:val="24"/>
          <w:szCs w:val="24"/>
          <w:u w:val="single"/>
        </w:rPr>
        <w:t>kaç m kaç cm</w:t>
      </w:r>
      <w:r w:rsidRPr="00E40A91">
        <w:rPr>
          <w:rFonts w:ascii="Comic Sans MS" w:hAnsi="Comic Sans MS"/>
          <w:b/>
          <w:sz w:val="24"/>
          <w:szCs w:val="24"/>
        </w:rPr>
        <w:t xml:space="preserve"> ilerler</w:t>
      </w:r>
      <w:r>
        <w:rPr>
          <w:rFonts w:ascii="Comic Sans MS" w:hAnsi="Comic Sans MS"/>
          <w:b/>
          <w:sz w:val="24"/>
          <w:szCs w:val="24"/>
        </w:rPr>
        <w:t>?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A)7m 83 cm      B)1m 96cm       C)7m 3cm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5" type="#_x0000_t32" style="position:absolute;margin-left:202.2pt;margin-top:17.25pt;width:.75pt;height:135pt;z-index:25166592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Resim 23" o:spid="_x0000_s1046" type="#_x0000_t75" style="position:absolute;margin-left:134.7pt;margin-top:17.25pt;width:50.6pt;height:134.25pt;z-index:-251651584;visibility:visible" wrapcoords="-322 0 -322 21479 21600 21479 21600 0 -322 0">
            <v:imagedata r:id="rId17" o:title=""/>
            <w10:wrap type="tight"/>
          </v:shape>
        </w:pict>
      </w:r>
    </w:p>
    <w:p w:rsidR="00535DBA" w:rsidRPr="007B6A77" w:rsidRDefault="00535DBA" w:rsidP="00E40A91">
      <w:pPr>
        <w:rPr>
          <w:rFonts w:ascii="Comic Sans MS" w:hAnsi="Comic Sans MS"/>
          <w:b/>
          <w:sz w:val="24"/>
          <w:szCs w:val="24"/>
        </w:rPr>
      </w:pPr>
      <w:r w:rsidRPr="007B6A77">
        <w:rPr>
          <w:rFonts w:ascii="Comic Sans MS" w:hAnsi="Comic Sans MS"/>
          <w:b/>
          <w:sz w:val="24"/>
          <w:szCs w:val="24"/>
        </w:rPr>
        <w:t xml:space="preserve">8-                                                                                                                                     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7" type="#_x0000_t32" style="position:absolute;margin-left:71.7pt;margin-top:1.55pt;width:.75pt;height:87pt;flip:x;z-index:251666944" o:connectortype="straight">
            <v:stroke startarrow="block" endarrow="block"/>
          </v:shape>
        </w:pict>
      </w:r>
      <w:r>
        <w:rPr>
          <w:rFonts w:ascii="Comic Sans MS" w:hAnsi="Comic Sans MS"/>
          <w:sz w:val="24"/>
          <w:szCs w:val="24"/>
        </w:rPr>
        <w:t xml:space="preserve">        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Resim 23" o:spid="_x0000_i1038" type="#_x0000_t75" style="width:35.25pt;height:92.25pt;visibility:visible">
            <v:imagedata r:id="rId18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                     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Sergen  1m 72cm          duvar 3m 10cm      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Şekildeki verilere göre Sergen’in boyu duvarın boyundan kaç cm </w:t>
      </w:r>
      <w:r w:rsidRPr="007B6A77">
        <w:rPr>
          <w:rFonts w:ascii="Comic Sans MS" w:hAnsi="Comic Sans MS"/>
          <w:b/>
          <w:sz w:val="24"/>
          <w:szCs w:val="24"/>
        </w:rPr>
        <w:t>kısadır</w:t>
      </w:r>
      <w:r>
        <w:rPr>
          <w:rFonts w:ascii="Comic Sans MS" w:hAnsi="Comic Sans MS"/>
          <w:sz w:val="24"/>
          <w:szCs w:val="24"/>
        </w:rPr>
        <w:t xml:space="preserve"> ?  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A)138mc            B)492cm        C) 148 cm    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                              </w:t>
      </w:r>
      <w:hyperlink r:id="rId19" w:history="1">
        <w:r w:rsidRPr="00BF01B2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27" o:spid="_x0000_i1039" type="#_x0000_t75" alt="http://t0.gstatic.com/images?q=tbn:ANd9GcTdWYrq_bVRcH_qfUmtwy-1CpmcaWK7yhopqcqimAcGoskccbxARBG5UL8C" href="http://www.google.com.tr/imgres?imgurl=http://3.bp.blogspot.com/_EqmXuLkb6Ak/TQd6BYsMrHI/AAAAAAAAFc8/g5ucnhRoOEc/s1600/clock-7100.jpg&amp;imgrefurl=http://susam-susamsokagi.blogspot.com/2010/12/saat-%C3%A7e%C5%9Fitleri-boyama-sayfas%C4%B1.html&amp;usg=__EUq4O4eTPq75eSOJc_Xe0SJx7Wc=&amp;h=875&amp;w=620&amp;sz=35&amp;hl=tr&amp;start=16&amp;zoom=1&amp;tbnid=SWNBP12QlpbCWM:&amp;tbnh=146&amp;tbnw=103&amp;ei=ebyDTeOxPJD_4Aa92dnJCA&amp;prev=/images?q=saat+boyama&amp;hl=tr&amp;sa=N&amp;tbs=isch:1&amp;itbs" style="width:77.25pt;height:109.5pt;visibility:visible" o:button="t">
              <v:fill o:detectmouseclick="t"/>
              <v:imagedata r:id="rId20" o:title=""/>
            </v:shape>
          </w:pict>
        </w:r>
      </w:hyperlink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 w:rsidRPr="00490E51">
        <w:rPr>
          <w:rFonts w:ascii="Comic Sans MS" w:hAnsi="Comic Sans MS"/>
          <w:b/>
          <w:sz w:val="24"/>
          <w:szCs w:val="24"/>
        </w:rPr>
        <w:t>9-</w:t>
      </w:r>
      <w:r>
        <w:rPr>
          <w:rFonts w:ascii="Comic Sans MS" w:hAnsi="Comic Sans MS"/>
          <w:sz w:val="24"/>
          <w:szCs w:val="24"/>
        </w:rPr>
        <w:t xml:space="preserve"> Babam 20 dakikada   76cm toprak kazıyor.              </w:t>
      </w:r>
      <w:r w:rsidRPr="00490E51">
        <w:rPr>
          <w:rFonts w:ascii="Comic Sans MS" w:hAnsi="Comic Sans MS"/>
          <w:b/>
          <w:sz w:val="24"/>
          <w:szCs w:val="24"/>
        </w:rPr>
        <w:t>1 saatte kaç cm toprak kazar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A)90                B)152             C)228</w:t>
      </w:r>
    </w:p>
    <w:p w:rsidR="00535DBA" w:rsidRPr="003A20AB" w:rsidRDefault="00535DBA" w:rsidP="00E40A91">
      <w:pPr>
        <w:rPr>
          <w:rFonts w:ascii="Comic Sans MS" w:hAnsi="Comic Sans MS"/>
          <w:sz w:val="24"/>
          <w:szCs w:val="24"/>
        </w:rPr>
      </w:pPr>
      <w:hyperlink r:id="rId21" w:history="1">
        <w:r w:rsidRPr="008F62BF"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 w:rsidRPr="00490E51">
        <w:rPr>
          <w:rFonts w:ascii="Comic Sans MS" w:hAnsi="Comic Sans MS"/>
          <w:b/>
          <w:sz w:val="24"/>
          <w:szCs w:val="24"/>
        </w:rPr>
        <w:t>10</w:t>
      </w:r>
      <w:r>
        <w:rPr>
          <w:rFonts w:ascii="Comic Sans MS" w:hAnsi="Comic Sans MS"/>
          <w:sz w:val="24"/>
          <w:szCs w:val="24"/>
        </w:rPr>
        <w:t xml:space="preserve">-   Annem 8 m’lik kumaşın 3 m 56 cm’sine elbise ,  2m 9 cm ‘sine gömlek dikti.                    </w:t>
      </w:r>
      <w:r w:rsidRPr="00490E51">
        <w:rPr>
          <w:rFonts w:ascii="Comic Sans MS" w:hAnsi="Comic Sans MS"/>
          <w:b/>
          <w:sz w:val="24"/>
          <w:szCs w:val="24"/>
        </w:rPr>
        <w:t xml:space="preserve">Geriye </w:t>
      </w:r>
      <w:r w:rsidRPr="00490E51">
        <w:rPr>
          <w:rFonts w:ascii="Comic Sans MS" w:hAnsi="Comic Sans MS"/>
          <w:b/>
          <w:sz w:val="24"/>
          <w:szCs w:val="24"/>
          <w:u w:val="single"/>
        </w:rPr>
        <w:t>kaç m kaç cm</w:t>
      </w:r>
      <w:r w:rsidRPr="00490E51">
        <w:rPr>
          <w:rFonts w:ascii="Comic Sans MS" w:hAnsi="Comic Sans MS"/>
          <w:b/>
          <w:sz w:val="24"/>
          <w:szCs w:val="24"/>
        </w:rPr>
        <w:t xml:space="preserve"> kumaş kalmıştır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A)2m 35cm       B) 4m 15cm      C)5 m65 cm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 w:rsidRPr="00713A1E">
        <w:rPr>
          <w:rFonts w:ascii="Comic Sans MS" w:hAnsi="Comic Sans MS"/>
          <w:b/>
          <w:sz w:val="24"/>
          <w:szCs w:val="24"/>
        </w:rPr>
        <w:t>11-</w:t>
      </w:r>
      <w:hyperlink r:id="rId22" w:history="1">
        <w:r w:rsidRPr="00BF01B2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30" o:spid="_x0000_i1040" type="#_x0000_t75" alt="http://t1.gstatic.com/images?q=tbn:ANd9GcR_IxIqY3XdgHGYvM3izX4kKttLO9Ms-X80z5j5NHWp6dbs-Di975tOoTY" href="http://www.google.com.tr/imgres?imgurl=http://www.gurbuzticaret.com.tr/images/urunler/halat/keten.gif&amp;imgrefurl=http://www.gurbuzticaret.com.tr/urunler.php&amp;usg=___70Cs70q7OiyUvPHV3P0t1Z4M0A=&amp;h=1034&amp;w=422&amp;sz=264&amp;hl=tr&amp;start=25&amp;zoom=1&amp;tbnid=VI8XE4E03tgdcM:&amp;tbnh=150&amp;tbnw=61&amp;ei=d7-DTYa_A8XU4gbDgpjbCA&amp;prev=/images?q=halat+resmi&amp;start=20&amp;hl=tr&amp;sa=N&amp;tbs=isch:1&amp;itbs" style="width:45.75pt;height:112.5pt;visibility:visible" o:button="t">
              <v:fill o:detectmouseclick="t"/>
              <v:imagedata r:id="rId23" o:title=""/>
            </v:shape>
          </w:pict>
        </w:r>
      </w:hyperlink>
      <w:r>
        <w:rPr>
          <w:rFonts w:ascii="Comic Sans MS" w:hAnsi="Comic Sans MS"/>
          <w:sz w:val="24"/>
          <w:szCs w:val="24"/>
        </w:rPr>
        <w:t xml:space="preserve">  </w:t>
      </w:r>
      <w:r w:rsidRPr="00713A1E">
        <w:rPr>
          <w:rFonts w:ascii="Comic Sans MS" w:hAnsi="Comic Sans MS"/>
          <w:sz w:val="36"/>
          <w:szCs w:val="36"/>
        </w:rPr>
        <w:t>6 m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Beden eğitimi dersinde ip atlamak isteyen  </w:t>
      </w:r>
      <w:r w:rsidRPr="00713A1E">
        <w:rPr>
          <w:rFonts w:ascii="Comic Sans MS" w:hAnsi="Comic Sans MS"/>
          <w:b/>
          <w:sz w:val="24"/>
          <w:szCs w:val="24"/>
        </w:rPr>
        <w:t xml:space="preserve">4 </w:t>
      </w:r>
      <w:r>
        <w:rPr>
          <w:rFonts w:ascii="Comic Sans MS" w:hAnsi="Comic Sans MS"/>
          <w:sz w:val="24"/>
          <w:szCs w:val="24"/>
        </w:rPr>
        <w:t xml:space="preserve">arkadaş şekildeki ipi eşit şekilde paylaşıyorlar. </w:t>
      </w:r>
      <w:r w:rsidRPr="00713A1E">
        <w:rPr>
          <w:rFonts w:ascii="Comic Sans MS" w:hAnsi="Comic Sans MS"/>
          <w:b/>
          <w:sz w:val="24"/>
          <w:szCs w:val="24"/>
        </w:rPr>
        <w:t>Her biri kaç cm ip almıştır ?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A)100cm             B) 150cm           C)120cm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</w:p>
    <w:p w:rsidR="00535DBA" w:rsidRPr="00265701" w:rsidRDefault="00535DBA" w:rsidP="00E40A91">
      <w:pPr>
        <w:rPr>
          <w:rFonts w:ascii="Comic Sans MS" w:hAnsi="Comic Sans MS"/>
          <w:b/>
          <w:sz w:val="24"/>
          <w:szCs w:val="24"/>
        </w:rPr>
      </w:pPr>
      <w:r w:rsidRPr="00265701">
        <w:rPr>
          <w:rFonts w:ascii="Comic Sans MS" w:hAnsi="Comic Sans MS"/>
          <w:b/>
          <w:sz w:val="24"/>
          <w:szCs w:val="24"/>
        </w:rPr>
        <w:t>12-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8" type="#_x0000_t32" style="position:absolute;margin-left:155.7pt;margin-top:81.65pt;width:23.25pt;height:0;z-index:25166899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49" type="#_x0000_t32" style="position:absolute;margin-left:45.45pt;margin-top:81.65pt;width:39.75pt;height:0;z-index:251667968" o:connectortype="straight">
            <v:stroke startarrow="block" endarrow="block"/>
          </v:shape>
        </w:pict>
      </w:r>
      <w:r>
        <w:rPr>
          <w:rFonts w:ascii="Comic Sans MS" w:hAnsi="Comic Sans MS"/>
          <w:sz w:val="24"/>
          <w:szCs w:val="24"/>
        </w:rPr>
        <w:t xml:space="preserve">       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Resim 33" o:spid="_x0000_i1041" type="#_x0000_t75" style="width:81.75pt;height:81.75pt;visibility:visible">
            <v:imagedata r:id="rId24" o:title=""/>
            <o:lock v:ext="edit" cropping="t"/>
          </v:shape>
        </w:pict>
      </w:r>
      <w:r>
        <w:rPr>
          <w:rFonts w:ascii="Comic Sans MS" w:hAnsi="Comic Sans MS"/>
          <w:sz w:val="24"/>
          <w:szCs w:val="24"/>
        </w:rPr>
        <w:t xml:space="preserve">        </w:t>
      </w:r>
      <w:r w:rsidRPr="00BF01B2">
        <w:rPr>
          <w:rFonts w:ascii="Comic Sans MS" w:hAnsi="Comic Sans MS"/>
          <w:noProof/>
          <w:sz w:val="24"/>
          <w:szCs w:val="24"/>
          <w:lang w:eastAsia="tr-TR"/>
        </w:rPr>
        <w:pict>
          <v:shape id="Resim 34" o:spid="_x0000_i1042" type="#_x0000_t75" style="width:59.25pt;height:59.25pt;visibility:visible">
            <v:imagedata r:id="rId25" o:title=""/>
            <o:lock v:ext="edit" cropping="t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</w:t>
      </w:r>
      <w:r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24"/>
          <w:szCs w:val="24"/>
        </w:rPr>
        <w:t xml:space="preserve"> Ali Bey   43 cm            Ayşe  27 cm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Ali Bey ve Ayşe 3 adım attı.                                                          </w:t>
      </w:r>
      <w:r w:rsidRPr="00265701">
        <w:rPr>
          <w:rFonts w:ascii="Comic Sans MS" w:hAnsi="Comic Sans MS"/>
          <w:b/>
          <w:sz w:val="24"/>
          <w:szCs w:val="24"/>
        </w:rPr>
        <w:t>Ali Bey Ayşe’nin kaç cm önüne geçmiştir</w:t>
      </w:r>
      <w:r>
        <w:rPr>
          <w:rFonts w:ascii="Comic Sans MS" w:hAnsi="Comic Sans MS"/>
          <w:sz w:val="24"/>
          <w:szCs w:val="24"/>
        </w:rPr>
        <w:t>?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A)48cm              B)58cm              C)16cm</w:t>
      </w: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</w:p>
    <w:p w:rsidR="00535DBA" w:rsidRDefault="00535DBA" w:rsidP="00E40A91">
      <w:pPr>
        <w:rPr>
          <w:rFonts w:ascii="Comic Sans MS" w:hAnsi="Comic Sans MS"/>
          <w:sz w:val="24"/>
          <w:szCs w:val="24"/>
        </w:rPr>
      </w:pPr>
    </w:p>
    <w:p w:rsidR="00535DBA" w:rsidRDefault="00535DBA" w:rsidP="00E40A91">
      <w:pPr>
        <w:rPr>
          <w:rFonts w:ascii="Comic Sans MS" w:hAnsi="Comic Sans MS"/>
        </w:rPr>
      </w:pPr>
      <w:r w:rsidRPr="002740B0">
        <w:rPr>
          <w:rFonts w:ascii="Comic Sans MS" w:hAnsi="Comic Sans MS"/>
          <w:b/>
          <w:sz w:val="24"/>
          <w:szCs w:val="24"/>
        </w:rPr>
        <w:t>13</w:t>
      </w:r>
      <w:r w:rsidRPr="002740B0">
        <w:rPr>
          <w:rFonts w:ascii="Comic Sans MS" w:hAnsi="Comic Sans MS"/>
          <w:sz w:val="24"/>
          <w:szCs w:val="24"/>
        </w:rPr>
        <w:t xml:space="preserve">- </w:t>
      </w:r>
      <w:r>
        <w:rPr>
          <w:rFonts w:ascii="Comic Sans MS" w:hAnsi="Comic Sans MS"/>
          <w:sz w:val="24"/>
          <w:szCs w:val="24"/>
        </w:rPr>
        <w:t>İsmail’in</w:t>
      </w:r>
      <w:r w:rsidRPr="002740B0">
        <w:rPr>
          <w:rFonts w:ascii="Comic Sans MS" w:hAnsi="Comic Sans MS"/>
          <w:sz w:val="24"/>
          <w:szCs w:val="24"/>
        </w:rPr>
        <w:t xml:space="preserve"> boyu </w:t>
      </w:r>
      <w:r>
        <w:rPr>
          <w:rFonts w:ascii="Comic Sans MS" w:hAnsi="Comic Sans MS"/>
          <w:sz w:val="24"/>
          <w:szCs w:val="24"/>
        </w:rPr>
        <w:t>Devran</w:t>
      </w:r>
      <w:r w:rsidRPr="002740B0">
        <w:rPr>
          <w:rFonts w:ascii="Comic Sans MS" w:hAnsi="Comic Sans MS"/>
          <w:sz w:val="24"/>
          <w:szCs w:val="24"/>
        </w:rPr>
        <w:t xml:space="preserve">’nın boyundan </w:t>
      </w:r>
      <w:r>
        <w:rPr>
          <w:rFonts w:ascii="Comic Sans MS" w:hAnsi="Comic Sans MS"/>
          <w:sz w:val="24"/>
          <w:szCs w:val="24"/>
        </w:rPr>
        <w:t>17</w:t>
      </w:r>
      <w:r w:rsidRPr="002740B0">
        <w:rPr>
          <w:rFonts w:ascii="Comic Sans MS" w:hAnsi="Comic Sans MS"/>
          <w:sz w:val="24"/>
          <w:szCs w:val="24"/>
        </w:rPr>
        <w:t xml:space="preserve"> cm uzundur.</w:t>
      </w:r>
      <w:r>
        <w:rPr>
          <w:rFonts w:ascii="Comic Sans MS" w:hAnsi="Comic Sans MS"/>
          <w:sz w:val="24"/>
          <w:szCs w:val="24"/>
        </w:rPr>
        <w:t xml:space="preserve"> </w:t>
      </w:r>
      <w:r w:rsidRPr="002740B0">
        <w:rPr>
          <w:rFonts w:ascii="Comic Sans MS" w:hAnsi="Comic Sans MS"/>
          <w:b/>
          <w:sz w:val="24"/>
          <w:szCs w:val="24"/>
        </w:rPr>
        <w:t>İkisinin boyları toplamı ne kadardır</w:t>
      </w:r>
      <w:r w:rsidRPr="002740B0">
        <w:rPr>
          <w:rFonts w:ascii="Comic Sans MS" w:hAnsi="Comic Sans MS"/>
          <w:sz w:val="24"/>
          <w:szCs w:val="24"/>
        </w:rPr>
        <w:t>?</w:t>
      </w:r>
      <w:r>
        <w:rPr>
          <w:rFonts w:ascii="Comic Sans MS" w:hAnsi="Comic Sans MS"/>
        </w:rPr>
        <w:t xml:space="preserve">  </w:t>
      </w:r>
    </w:p>
    <w:p w:rsidR="00535DBA" w:rsidRDefault="00535DBA" w:rsidP="00E40A91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50" type="#_x0000_t88" style="position:absolute;margin-left:81.45pt;margin-top:22.2pt;width:12pt;height:91.5pt;z-index:251670016"/>
        </w:pict>
      </w:r>
      <w:r>
        <w:rPr>
          <w:rFonts w:ascii="Comic Sans MS" w:hAnsi="Comic Sans MS"/>
        </w:rPr>
        <w:t xml:space="preserve">   </w:t>
      </w:r>
      <w:r w:rsidRPr="00BF01B2">
        <w:rPr>
          <w:rFonts w:ascii="Comic Sans MS" w:hAnsi="Comic Sans MS"/>
          <w:noProof/>
          <w:lang w:eastAsia="tr-TR"/>
        </w:rPr>
        <w:pict>
          <v:shape id="Resim 35" o:spid="_x0000_i1043" type="#_x0000_t75" style="width:75pt;height:115.5pt;visibility:visible">
            <v:imagedata r:id="rId26" o:title=""/>
            <o:lock v:ext="edit" cropping="t"/>
          </v:shape>
        </w:pic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sz w:val="24"/>
          <w:szCs w:val="24"/>
        </w:rPr>
        <w:t>1m 80 cm</w:t>
      </w:r>
      <w:r>
        <w:rPr>
          <w:rFonts w:ascii="Comic Sans MS" w:hAnsi="Comic Sans MS"/>
        </w:rPr>
        <w:t xml:space="preserve">                                                </w:t>
      </w:r>
      <w:r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</w:rPr>
        <w:t xml:space="preserve">          </w:t>
      </w:r>
      <w:r>
        <w:rPr>
          <w:rFonts w:ascii="Comic Sans MS" w:hAnsi="Comic Sans MS"/>
          <w:sz w:val="24"/>
          <w:szCs w:val="24"/>
        </w:rPr>
        <w:t>İsmail</w:t>
      </w:r>
      <w:r>
        <w:rPr>
          <w:rFonts w:ascii="Comic Sans MS" w:hAnsi="Comic Sans MS"/>
        </w:rPr>
        <w:t xml:space="preserve">       </w:t>
      </w:r>
    </w:p>
    <w:p w:rsidR="00535DBA" w:rsidRPr="00E40A91" w:rsidRDefault="00535DBA" w:rsidP="00E40A9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2740B0">
        <w:rPr>
          <w:rFonts w:ascii="Comic Sans MS" w:hAnsi="Comic Sans MS"/>
          <w:sz w:val="24"/>
          <w:szCs w:val="24"/>
        </w:rPr>
        <w:t xml:space="preserve">377cm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2740B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</w:t>
      </w:r>
      <w:r w:rsidRPr="002740B0">
        <w:rPr>
          <w:rFonts w:ascii="Comic Sans MS" w:hAnsi="Comic Sans MS"/>
          <w:sz w:val="24"/>
          <w:szCs w:val="24"/>
        </w:rPr>
        <w:t xml:space="preserve">  B) 343cm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40B0">
        <w:rPr>
          <w:rFonts w:ascii="Comic Sans MS" w:hAnsi="Comic Sans MS"/>
          <w:sz w:val="24"/>
          <w:szCs w:val="24"/>
        </w:rPr>
        <w:t xml:space="preserve">  C) </w:t>
      </w:r>
      <w:r>
        <w:rPr>
          <w:rFonts w:ascii="Comic Sans MS" w:hAnsi="Comic Sans MS"/>
          <w:sz w:val="24"/>
          <w:szCs w:val="24"/>
        </w:rPr>
        <w:t>197cm</w:t>
      </w:r>
      <w:r w:rsidRPr="002740B0"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sz w:val="24"/>
          <w:szCs w:val="24"/>
        </w:rPr>
        <w:t xml:space="preserve">                                           </w:t>
      </w:r>
    </w:p>
    <w:sectPr w:rsidR="00535DBA" w:rsidRPr="00E40A91" w:rsidSect="00504662">
      <w:pgSz w:w="11906" w:h="16838"/>
      <w:pgMar w:top="426" w:right="424" w:bottom="567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3B07"/>
    <w:multiLevelType w:val="hybridMultilevel"/>
    <w:tmpl w:val="FF8C3BC4"/>
    <w:lvl w:ilvl="0" w:tplc="AA7282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4B23FA"/>
    <w:multiLevelType w:val="hybridMultilevel"/>
    <w:tmpl w:val="97484918"/>
    <w:lvl w:ilvl="0" w:tplc="B1BAA2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A36D31"/>
    <w:multiLevelType w:val="hybridMultilevel"/>
    <w:tmpl w:val="92BE179E"/>
    <w:lvl w:ilvl="0" w:tplc="DD464B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662"/>
    <w:rsid w:val="000D448F"/>
    <w:rsid w:val="00265701"/>
    <w:rsid w:val="002740B0"/>
    <w:rsid w:val="003A20AB"/>
    <w:rsid w:val="00490E51"/>
    <w:rsid w:val="0049568F"/>
    <w:rsid w:val="004E1650"/>
    <w:rsid w:val="00504662"/>
    <w:rsid w:val="00535DBA"/>
    <w:rsid w:val="00713A1E"/>
    <w:rsid w:val="0076712E"/>
    <w:rsid w:val="007B6A77"/>
    <w:rsid w:val="008F62BF"/>
    <w:rsid w:val="00A424A0"/>
    <w:rsid w:val="00B96D72"/>
    <w:rsid w:val="00BF01B2"/>
    <w:rsid w:val="00D25DFC"/>
    <w:rsid w:val="00D32082"/>
    <w:rsid w:val="00E40A91"/>
    <w:rsid w:val="00F55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2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04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66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0466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A20A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3.png"/><Relationship Id="rId26" Type="http://schemas.openxmlformats.org/officeDocument/2006/relationships/image" Target="media/image18.gif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5" Type="http://schemas.openxmlformats.org/officeDocument/2006/relationships/image" Target="media/image17.gi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24" Type="http://schemas.openxmlformats.org/officeDocument/2006/relationships/image" Target="media/image16.gif"/><Relationship Id="rId5" Type="http://schemas.openxmlformats.org/officeDocument/2006/relationships/image" Target="media/image1.png"/><Relationship Id="rId15" Type="http://schemas.openxmlformats.org/officeDocument/2006/relationships/hyperlink" Target="http://www.google.com.tr/imgres?imgurl=http://www.varbak.com/galeri/komik-%C3%A7ekirge-nb19658.jpg&amp;imgrefurl=http://www.varbak.com/resmi/komik-%C3%A7ekirge&amp;usg=__3UKTBXzz8jZksbDriFMTJx0JnqU=&amp;h=500&amp;w=500&amp;sz=125&amp;hl=tr&amp;start=3&amp;zoom=1&amp;tbnid=CCgQ83xjBs9jdM:&amp;tbnh=130&amp;tbnw=130&amp;ei=3biDTZibBM6I4Qa8zd3FCA&amp;prev=/images?q=%C3%A7ekirge+boyama&amp;hl=tr&amp;sa=N&amp;tbs=isch:1&amp;itbs=1" TargetMode="External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hyperlink" Target="http://www.google.com.tr/imgres?imgurl=http://3.bp.blogspot.com/_EqmXuLkb6Ak/TQd6BYsMrHI/AAAAAAAAFc8/g5ucnhRoOEc/s1600/clock-7100.jpg&amp;imgrefurl=http://susam-susamsokagi.blogspot.com/2010/12/saat-%C3%A7e%C5%9Fitleri-boyama-sayfas%C4%B1.html&amp;usg=__EUq4O4eTPq75eSOJc_Xe0SJx7Wc=&amp;h=875&amp;w=620&amp;sz=35&amp;hl=tr&amp;start=16&amp;zoom=1&amp;tbnid=SWNBP12QlpbCWM:&amp;tbnh=146&amp;tbnw=103&amp;ei=ebyDTeOxPJD_4Aa92dnJCA&amp;prev=/images?q=saat+boyama&amp;hl=tr&amp;sa=N&amp;tbs=isch:1&amp;itbs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png"/><Relationship Id="rId22" Type="http://schemas.openxmlformats.org/officeDocument/2006/relationships/hyperlink" Target="http://www.google.com.tr/imgres?imgurl=http://www.gurbuzticaret.com.tr/images/urunler/halat/keten.gif&amp;imgrefurl=http://www.gurbuzticaret.com.tr/urunler.php&amp;usg=___70Cs70q7OiyUvPHV3P0t1Z4M0A=&amp;h=1034&amp;w=422&amp;sz=264&amp;hl=tr&amp;start=25&amp;zoom=1&amp;tbnid=VI8XE4E03tgdcM:&amp;tbnh=150&amp;tbnw=61&amp;ei=d7-DTYa_A8XU4gbDgpjbCA&amp;prev=/images?q=halat+resmi&amp;start=20&amp;hl=tr&amp;sa=N&amp;tbs=isch:1&amp;itbs=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658</Words>
  <Characters>3757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edanur</cp:lastModifiedBy>
  <cp:revision>3</cp:revision>
  <dcterms:created xsi:type="dcterms:W3CDTF">2011-03-18T21:00:00Z</dcterms:created>
  <dcterms:modified xsi:type="dcterms:W3CDTF">2011-04-23T09:17:00Z</dcterms:modified>
</cp:coreProperties>
</file>