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59" w:rsidRPr="000105C2" w:rsidRDefault="00686A59" w:rsidP="000105C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                </w:t>
      </w:r>
      <w:r w:rsidRPr="000105C2">
        <w:rPr>
          <w:rFonts w:ascii="Comic Sans MS" w:hAnsi="Comic Sans MS"/>
          <w:sz w:val="28"/>
          <w:szCs w:val="28"/>
        </w:rPr>
        <w:t>MATEMATİK</w:t>
      </w:r>
      <w:r w:rsidRPr="009967DF">
        <w:rPr>
          <w:rFonts w:ascii="Comic Sans MS" w:hAnsi="Comic Sans MS" w:cs="Arial"/>
          <w:b/>
          <w:color w:val="000000"/>
        </w:rPr>
        <w:t xml:space="preserve"> </w:t>
      </w:r>
    </w:p>
    <w:tbl>
      <w:tblPr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756"/>
      </w:tblGrid>
      <w:tr w:rsidR="00686A59" w:rsidRPr="00C3186F" w:rsidTr="000105C2">
        <w:tc>
          <w:tcPr>
            <w:tcW w:w="1242" w:type="dxa"/>
          </w:tcPr>
          <w:p w:rsidR="00686A59" w:rsidRPr="00C3186F" w:rsidRDefault="00686A59" w:rsidP="00567090">
            <w:pPr>
              <w:rPr>
                <w:rFonts w:ascii="Comic Sans MS" w:hAnsi="Comic Sans MS"/>
                <w:b/>
                <w:szCs w:val="20"/>
              </w:rPr>
            </w:pPr>
            <w:r w:rsidRPr="00C3186F">
              <w:rPr>
                <w:rFonts w:ascii="Comic Sans MS" w:hAnsi="Comic Sans MS"/>
                <w:b/>
                <w:noProof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mklnşölö" style="width:48.75pt;height:19.5pt;visibility:visible">
                  <v:imagedata r:id="rId5" o:title=""/>
                </v:shape>
              </w:pict>
            </w:r>
          </w:p>
        </w:tc>
        <w:tc>
          <w:tcPr>
            <w:tcW w:w="756" w:type="dxa"/>
          </w:tcPr>
          <w:p w:rsidR="00686A59" w:rsidRPr="00C3186F" w:rsidRDefault="00686A59" w:rsidP="00567090">
            <w:pPr>
              <w:rPr>
                <w:rFonts w:ascii="Comic Sans MS" w:hAnsi="Comic Sans MS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26" style="position:absolute;margin-left:42.85pt;margin-top:9.85pt;width:123.3pt;height:80.9pt;z-index:251619840;mso-position-horizontal-relative:text;mso-position-vertical-relative:text">
                  <v:textbox>
                    <w:txbxContent>
                      <w:p w:rsidR="00686A59" w:rsidRPr="00142F51" w:rsidRDefault="00686A59" w:rsidP="000105C2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 xml:space="preserve">Et reyonunda </w:t>
                        </w:r>
                        <w:r w:rsidRPr="00142F51">
                          <w:rPr>
                            <w:rFonts w:ascii="Comic Sans MS" w:hAnsi="Comic Sans MS"/>
                            <w:b/>
                          </w:rPr>
                          <w:t>satılan etlerin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ve balığın</w:t>
                        </w:r>
                        <w:r w:rsidRPr="00142F51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9C3BDD">
                          <w:rPr>
                            <w:rFonts w:ascii="Comic Sans MS" w:hAnsi="Comic Sans MS"/>
                            <w:b/>
                          </w:rPr>
                          <w:t>kg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142F51">
                          <w:rPr>
                            <w:rFonts w:ascii="Comic Sans MS" w:hAnsi="Comic Sans MS"/>
                            <w:b/>
                          </w:rPr>
                          <w:t>fiyatları verilmiştir.</w:t>
                        </w:r>
                      </w:p>
                    </w:txbxContent>
                  </v:textbox>
                </v:rect>
              </w:pict>
            </w:r>
            <w:r w:rsidRPr="00C3186F">
              <w:rPr>
                <w:rFonts w:ascii="Comic Sans MS" w:hAnsi="Comic Sans MS"/>
                <w:szCs w:val="20"/>
              </w:rPr>
              <w:t>12TL</w:t>
            </w:r>
          </w:p>
        </w:tc>
      </w:tr>
      <w:tr w:rsidR="00686A59" w:rsidRPr="00C3186F" w:rsidTr="000105C2">
        <w:tc>
          <w:tcPr>
            <w:tcW w:w="1242" w:type="dxa"/>
          </w:tcPr>
          <w:p w:rsidR="00686A59" w:rsidRPr="00C3186F" w:rsidRDefault="00686A59" w:rsidP="00567090">
            <w:pPr>
              <w:rPr>
                <w:rFonts w:ascii="Comic Sans MS" w:hAnsi="Comic Sans MS"/>
                <w:b/>
                <w:szCs w:val="20"/>
              </w:rPr>
            </w:pPr>
            <w:r w:rsidRPr="00C3186F"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C3186F">
              <w:rPr>
                <w:rFonts w:ascii="Comic Sans MS" w:hAnsi="Comic Sans MS"/>
                <w:b/>
                <w:noProof/>
                <w:szCs w:val="20"/>
                <w:lang w:eastAsia="tr-TR"/>
              </w:rPr>
              <w:pict>
                <v:shape id="Resim 2" o:spid="_x0000_i1026" type="#_x0000_t75" alt="MLRRNCAO3KLQTCA7AGI9QCA8DOZ4RCART4N8JCAK4Y0XJCA7QP971CALT0YSECA7P36UYCA9HM95RCAPY968NCADTAL5DCAYCYJOGCAB6B6QICAQOO0JRCAF31VATCA37HNXOCAQ2BI6WCADZ1SE2" style="width:44.25pt;height:21pt;visibility:visible">
                  <v:imagedata r:id="rId6" o:title=""/>
                </v:shape>
              </w:pict>
            </w:r>
          </w:p>
        </w:tc>
        <w:tc>
          <w:tcPr>
            <w:tcW w:w="756" w:type="dxa"/>
          </w:tcPr>
          <w:p w:rsidR="00686A59" w:rsidRPr="00C3186F" w:rsidRDefault="00686A59" w:rsidP="00567090">
            <w:pPr>
              <w:rPr>
                <w:rFonts w:ascii="Comic Sans MS" w:hAnsi="Comic Sans MS"/>
                <w:szCs w:val="20"/>
              </w:rPr>
            </w:pPr>
            <w:r w:rsidRPr="00C3186F">
              <w:rPr>
                <w:rFonts w:ascii="Comic Sans MS" w:hAnsi="Comic Sans MS"/>
                <w:szCs w:val="20"/>
              </w:rPr>
              <w:t>7TL</w:t>
            </w:r>
          </w:p>
        </w:tc>
      </w:tr>
      <w:tr w:rsidR="00686A59" w:rsidRPr="00C3186F" w:rsidTr="000105C2">
        <w:trPr>
          <w:trHeight w:val="370"/>
        </w:trPr>
        <w:tc>
          <w:tcPr>
            <w:tcW w:w="1242" w:type="dxa"/>
          </w:tcPr>
          <w:p w:rsidR="00686A59" w:rsidRPr="00C3186F" w:rsidRDefault="00686A59" w:rsidP="00567090">
            <w:pPr>
              <w:rPr>
                <w:rFonts w:ascii="Comic Sans MS" w:hAnsi="Comic Sans MS"/>
                <w:b/>
                <w:szCs w:val="20"/>
              </w:rPr>
            </w:pPr>
            <w:r w:rsidRPr="00C3186F">
              <w:rPr>
                <w:rFonts w:ascii="Comic Sans MS" w:hAnsi="Comic Sans MS"/>
                <w:b/>
                <w:noProof/>
                <w:szCs w:val="20"/>
                <w:lang w:eastAsia="tr-TR"/>
              </w:rPr>
              <w:pict>
                <v:shape id="Resim 3" o:spid="_x0000_i1027" type="#_x0000_t75" alt="turkeyimage1" style="width:48pt;height:22.5pt;visibility:visible">
                  <v:imagedata r:id="rId7" o:title=""/>
                </v:shape>
              </w:pict>
            </w:r>
          </w:p>
        </w:tc>
        <w:tc>
          <w:tcPr>
            <w:tcW w:w="756" w:type="dxa"/>
          </w:tcPr>
          <w:p w:rsidR="00686A59" w:rsidRPr="00C3186F" w:rsidRDefault="00686A59" w:rsidP="00567090">
            <w:pPr>
              <w:rPr>
                <w:rFonts w:ascii="Comic Sans MS" w:hAnsi="Comic Sans MS"/>
                <w:szCs w:val="20"/>
              </w:rPr>
            </w:pPr>
            <w:r w:rsidRPr="00C3186F">
              <w:rPr>
                <w:rFonts w:ascii="Comic Sans MS" w:hAnsi="Comic Sans MS"/>
                <w:szCs w:val="20"/>
              </w:rPr>
              <w:t>20TL</w:t>
            </w:r>
          </w:p>
        </w:tc>
      </w:tr>
    </w:tbl>
    <w:p w:rsidR="00686A59" w:rsidRDefault="00686A59" w:rsidP="000105C2">
      <w:pPr>
        <w:rPr>
          <w:rFonts w:ascii="Comic Sans MS" w:hAnsi="Comic Sans MS"/>
          <w:szCs w:val="20"/>
        </w:rPr>
      </w:pPr>
      <w:r w:rsidRPr="00142F51">
        <w:rPr>
          <w:rFonts w:ascii="Comic Sans MS" w:hAnsi="Comic Sans MS"/>
          <w:szCs w:val="20"/>
        </w:rPr>
        <w:t>Bir Günde Satılan Ürün Sayısı Çetele Tablosu</w:t>
      </w:r>
    </w:p>
    <w:tbl>
      <w:tblPr>
        <w:tblW w:w="0" w:type="auto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91"/>
        <w:gridCol w:w="2036"/>
      </w:tblGrid>
      <w:tr w:rsidR="00686A59" w:rsidRPr="00C3186F" w:rsidTr="000105C2">
        <w:trPr>
          <w:trHeight w:val="492"/>
        </w:trPr>
        <w:tc>
          <w:tcPr>
            <w:tcW w:w="1191" w:type="dxa"/>
          </w:tcPr>
          <w:p w:rsidR="00686A59" w:rsidRPr="00C3186F" w:rsidRDefault="00686A59" w:rsidP="00567090">
            <w:pPr>
              <w:jc w:val="both"/>
              <w:rPr>
                <w:rFonts w:ascii="Comic Sans MS" w:hAnsi="Comic Sans MS"/>
                <w:szCs w:val="20"/>
              </w:rPr>
            </w:pPr>
            <w:r w:rsidRPr="00C3186F">
              <w:rPr>
                <w:rFonts w:ascii="Comic Sans MS" w:hAnsi="Comic Sans MS"/>
                <w:szCs w:val="20"/>
              </w:rPr>
              <w:t>BALIK</w:t>
            </w:r>
          </w:p>
        </w:tc>
        <w:tc>
          <w:tcPr>
            <w:tcW w:w="2036" w:type="dxa"/>
          </w:tcPr>
          <w:p w:rsidR="00686A59" w:rsidRPr="00C3186F" w:rsidRDefault="00686A59" w:rsidP="00567090">
            <w:pPr>
              <w:rPr>
                <w:rFonts w:ascii="Comic Sans MS" w:hAnsi="Comic Sans MS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2.75pt;margin-top:15.85pt;width:24.3pt;height:.05pt;flip:x;z-index:25162700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28" type="#_x0000_t32" style="position:absolute;margin-left:16.3pt;margin-top:4.6pt;width:.05pt;height:20.9pt;z-index:25162496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29" type="#_x0000_t32" style="position:absolute;margin-left:49.8pt;margin-top:4.6pt;width:.05pt;height:20.9pt;z-index:25163827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0" type="#_x0000_t32" style="position:absolute;margin-left:44.5pt;margin-top:4.6pt;width:.05pt;height:20.9pt;z-index:25163622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1" type="#_x0000_t32" style="position:absolute;margin-left:37.65pt;margin-top:4.6pt;width:.05pt;height:20.9pt;z-index:25163724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margin-left:32.55pt;margin-top:4.6pt;width:.05pt;height:20.9pt;z-index:25163520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3" type="#_x0000_t32" style="position:absolute;margin-left:12.25pt;margin-top:4.6pt;width:.05pt;height:20.9pt;z-index:25162598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4" type="#_x0000_t32" style="position:absolute;margin-left:6.35pt;margin-top:4.6pt;width:.05pt;height:20.9pt;z-index:25162188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5" type="#_x0000_t32" style="position:absolute;margin-left:2.5pt;margin-top:4.6pt;width:.05pt;height:20.9pt;z-index:251620864;mso-position-horizontal-relative:text;mso-position-vertical-relative:text" o:connectortype="straight"/>
              </w:pict>
            </w:r>
          </w:p>
        </w:tc>
      </w:tr>
      <w:tr w:rsidR="00686A59" w:rsidRPr="00C3186F" w:rsidTr="000105C2">
        <w:trPr>
          <w:trHeight w:val="556"/>
        </w:trPr>
        <w:tc>
          <w:tcPr>
            <w:tcW w:w="1191" w:type="dxa"/>
          </w:tcPr>
          <w:p w:rsidR="00686A59" w:rsidRPr="00C3186F" w:rsidRDefault="00686A59" w:rsidP="00567090">
            <w:pPr>
              <w:jc w:val="both"/>
              <w:rPr>
                <w:rFonts w:ascii="Comic Sans MS" w:hAnsi="Comic Sans MS"/>
                <w:szCs w:val="20"/>
              </w:rPr>
            </w:pPr>
            <w:r w:rsidRPr="00C3186F">
              <w:rPr>
                <w:rFonts w:ascii="Comic Sans MS" w:hAnsi="Comic Sans MS"/>
                <w:szCs w:val="20"/>
              </w:rPr>
              <w:t>TAVUK</w:t>
            </w:r>
          </w:p>
        </w:tc>
        <w:tc>
          <w:tcPr>
            <w:tcW w:w="2036" w:type="dxa"/>
          </w:tcPr>
          <w:p w:rsidR="00686A59" w:rsidRPr="00C3186F" w:rsidRDefault="00686A59" w:rsidP="00567090">
            <w:pPr>
              <w:rPr>
                <w:rFonts w:ascii="Comic Sans MS" w:hAnsi="Comic Sans MS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26.05pt;margin-top:19.65pt;width:31.2pt;height:.05pt;z-index:25161881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-4.15pt;margin-top:19.65pt;width:22.4pt;height:0;z-index:25163417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18.25pt;margin-top:8.4pt;width:.05pt;height:20.9pt;z-index:25162905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74.5pt;margin-top:8.4pt;width:.05pt;height:20.9pt;z-index:25164032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70.3pt;margin-top:8.4pt;width:.05pt;height:20.9pt;z-index:25164134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1" type="#_x0000_t32" style="position:absolute;margin-left:66.25pt;margin-top:8.4pt;width:.05pt;height:20.9pt;z-index:25163929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2" type="#_x0000_t32" style="position:absolute;margin-left:49.75pt;margin-top:8.4pt;width:.05pt;height:20.9pt;z-index:25163315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43.15pt;margin-top:8.4pt;width:.05pt;height:20.9pt;z-index:25163212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37.6pt;margin-top:8.4pt;width:.05pt;height:20.9pt;z-index:25163110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32.5pt;margin-top:8.4pt;width:.05pt;height:20.9pt;z-index:25163008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12.25pt;margin-top:8.4pt;width:.05pt;height:20.9pt;z-index:25162803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7" type="#_x0000_t32" style="position:absolute;margin-left:6.3pt;margin-top:8.4pt;width:.05pt;height:20.9pt;z-index:251623936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48" type="#_x0000_t32" style="position:absolute;margin-left:2.55pt;margin-top:8.4pt;width:.05pt;height:20.9pt;z-index:251622912;mso-position-horizontal-relative:text;mso-position-vertical-relative:text" o:connectortype="straight"/>
              </w:pict>
            </w:r>
            <w:r w:rsidRPr="00C3186F">
              <w:rPr>
                <w:rFonts w:ascii="Comic Sans MS" w:hAnsi="Comic Sans MS"/>
                <w:szCs w:val="20"/>
              </w:rPr>
              <w:t xml:space="preserve">          </w:t>
            </w:r>
          </w:p>
        </w:tc>
      </w:tr>
      <w:tr w:rsidR="00686A59" w:rsidRPr="00C3186F" w:rsidTr="000105C2">
        <w:trPr>
          <w:trHeight w:val="564"/>
        </w:trPr>
        <w:tc>
          <w:tcPr>
            <w:tcW w:w="1191" w:type="dxa"/>
          </w:tcPr>
          <w:p w:rsidR="00686A59" w:rsidRPr="00C3186F" w:rsidRDefault="00686A59" w:rsidP="00567090">
            <w:pPr>
              <w:jc w:val="both"/>
              <w:rPr>
                <w:rFonts w:ascii="Comic Sans MS" w:hAnsi="Comic Sans MS"/>
                <w:noProof/>
                <w:szCs w:val="20"/>
                <w:lang w:eastAsia="tr-TR"/>
              </w:rPr>
            </w:pPr>
            <w:r w:rsidRPr="00C3186F">
              <w:rPr>
                <w:rFonts w:ascii="Comic Sans MS" w:hAnsi="Comic Sans MS"/>
                <w:noProof/>
                <w:szCs w:val="20"/>
                <w:lang w:eastAsia="tr-TR"/>
              </w:rPr>
              <w:t>HİNDİ</w:t>
            </w:r>
          </w:p>
        </w:tc>
        <w:tc>
          <w:tcPr>
            <w:tcW w:w="2036" w:type="dxa"/>
          </w:tcPr>
          <w:p w:rsidR="00686A59" w:rsidRPr="00C3186F" w:rsidRDefault="00686A59" w:rsidP="00567090">
            <w:pPr>
              <w:rPr>
                <w:rFonts w:ascii="Comic Sans MS" w:hAnsi="Comic Sans MS"/>
                <w:noProof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49" type="#_x0000_t32" style="position:absolute;margin-left:-2.75pt;margin-top:16.65pt;width:25.15pt;height:0;flip:x;z-index:25164851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0" type="#_x0000_t32" style="position:absolute;margin-left:18.3pt;margin-top:6.25pt;width:.05pt;height:20.9pt;z-index:25164748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1" type="#_x0000_t32" style="position:absolute;margin-left:12.25pt;margin-top:6.25pt;width:.05pt;height:20.9pt;z-index:251646464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6.4pt;margin-top:6.25pt;width:.05pt;height:20.9pt;z-index:251645440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3" type="#_x0000_t32" style="position:absolute;margin-left:37.55pt;margin-top:6.25pt;width:.05pt;height:20.9pt;z-index:25164236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4" type="#_x0000_t32" style="position:absolute;margin-left:44.55pt;margin-top:6.25pt;width:.05pt;height:20.9pt;z-index:251643392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055" type="#_x0000_t32" style="position:absolute;margin-left:2.5pt;margin-top:6.25pt;width:.05pt;height:20.9pt;z-index:251644416;mso-position-horizontal-relative:text;mso-position-vertical-relative:text" o:connectortype="straight"/>
              </w:pict>
            </w:r>
          </w:p>
        </w:tc>
      </w:tr>
    </w:tbl>
    <w:p w:rsidR="00686A59" w:rsidRPr="000105C2" w:rsidRDefault="00686A59" w:rsidP="000105C2">
      <w:pPr>
        <w:pStyle w:val="ListParagraph"/>
        <w:numPr>
          <w:ilvl w:val="0"/>
          <w:numId w:val="1"/>
        </w:numPr>
        <w:rPr>
          <w:rFonts w:ascii="Comic Sans MS" w:hAnsi="Comic Sans MS"/>
          <w:b/>
          <w:szCs w:val="20"/>
        </w:rPr>
      </w:pPr>
      <w:r>
        <w:rPr>
          <w:rFonts w:ascii="Comic Sans MS" w:hAnsi="Comic Sans MS" w:cs="Arial"/>
          <w:b/>
          <w:color w:val="000000"/>
        </w:rPr>
        <w:t>Ve 2</w:t>
      </w:r>
      <w:r w:rsidRPr="000105C2">
        <w:rPr>
          <w:rFonts w:ascii="Comic Sans MS" w:hAnsi="Comic Sans MS" w:cs="Arial"/>
          <w:b/>
          <w:color w:val="000000"/>
        </w:rPr>
        <w:t xml:space="preserve">. Sorular Tabloya göre cevaplandırılacak </w:t>
      </w:r>
    </w:p>
    <w:p w:rsidR="00686A59" w:rsidRPr="00FE5F80" w:rsidRDefault="00686A59" w:rsidP="000105C2">
      <w:pPr>
        <w:rPr>
          <w:rFonts w:ascii="Comic Sans MS" w:hAnsi="Comic Sans MS"/>
        </w:rPr>
      </w:pPr>
      <w:r w:rsidRPr="00FE5F80">
        <w:rPr>
          <w:rFonts w:ascii="Comic Sans MS" w:hAnsi="Comic Sans MS"/>
          <w:b/>
        </w:rPr>
        <w:t>1</w:t>
      </w:r>
      <w:r w:rsidRPr="00FE5F80">
        <w:rPr>
          <w:rFonts w:ascii="Comic Sans MS" w:hAnsi="Comic Sans MS"/>
        </w:rPr>
        <w:t>- Bir günde kaç TL para kazanılmıştır ?</w:t>
      </w:r>
    </w:p>
    <w:p w:rsidR="00686A59" w:rsidRPr="00FE5F80" w:rsidRDefault="00686A59" w:rsidP="000105C2">
      <w:pPr>
        <w:rPr>
          <w:rFonts w:ascii="Comic Sans MS" w:hAnsi="Comic Sans MS"/>
        </w:rPr>
      </w:pPr>
      <w:r w:rsidRPr="00FE5F80">
        <w:rPr>
          <w:rFonts w:ascii="Comic Sans MS" w:hAnsi="Comic Sans MS"/>
        </w:rPr>
        <w:t xml:space="preserve">A ) 239     </w:t>
      </w:r>
      <w:r>
        <w:rPr>
          <w:rFonts w:ascii="Comic Sans MS" w:hAnsi="Comic Sans MS"/>
        </w:rPr>
        <w:t xml:space="preserve">    </w:t>
      </w:r>
      <w:r w:rsidRPr="00FE5F80">
        <w:rPr>
          <w:rFonts w:ascii="Comic Sans MS" w:hAnsi="Comic Sans MS"/>
        </w:rPr>
        <w:t xml:space="preserve">     B )  248        </w:t>
      </w:r>
      <w:r>
        <w:rPr>
          <w:rFonts w:ascii="Comic Sans MS" w:hAnsi="Comic Sans MS"/>
        </w:rPr>
        <w:t xml:space="preserve">   </w:t>
      </w:r>
      <w:r w:rsidRPr="00FE5F80">
        <w:rPr>
          <w:rFonts w:ascii="Comic Sans MS" w:hAnsi="Comic Sans MS"/>
        </w:rPr>
        <w:t xml:space="preserve">    C )  339</w:t>
      </w:r>
    </w:p>
    <w:p w:rsidR="00686A59" w:rsidRPr="00FE5F80" w:rsidRDefault="00686A59" w:rsidP="000105C2">
      <w:pPr>
        <w:rPr>
          <w:rFonts w:ascii="Comic Sans MS" w:hAnsi="Comic Sans MS"/>
          <w:b/>
        </w:rPr>
      </w:pPr>
    </w:p>
    <w:p w:rsidR="00686A59" w:rsidRPr="00FE5F80" w:rsidRDefault="00686A59" w:rsidP="000105C2">
      <w:pPr>
        <w:rPr>
          <w:rFonts w:ascii="Comic Sans MS" w:hAnsi="Comic Sans MS"/>
        </w:rPr>
      </w:pPr>
      <w:r w:rsidRPr="00FE5F80">
        <w:rPr>
          <w:rFonts w:ascii="Comic Sans MS" w:hAnsi="Comic Sans MS"/>
          <w:b/>
        </w:rPr>
        <w:t>2</w:t>
      </w:r>
      <w:r w:rsidRPr="00FE5F80">
        <w:rPr>
          <w:rFonts w:ascii="Comic Sans MS" w:hAnsi="Comic Sans MS"/>
        </w:rPr>
        <w:t>- Balık  satışından  ne  kadar  para kazanılmıştır ?</w:t>
      </w:r>
    </w:p>
    <w:p w:rsidR="00686A59" w:rsidRDefault="00686A59" w:rsidP="000105C2">
      <w:pPr>
        <w:rPr>
          <w:rFonts w:ascii="Comic Sans MS" w:hAnsi="Comic Sans MS"/>
        </w:rPr>
      </w:pPr>
      <w:r w:rsidRPr="00FE5F80">
        <w:rPr>
          <w:rFonts w:ascii="Comic Sans MS" w:hAnsi="Comic Sans MS"/>
        </w:rPr>
        <w:t xml:space="preserve"> A ) 108              B ) 98                C ) 120</w:t>
      </w:r>
    </w:p>
    <w:p w:rsidR="00686A59" w:rsidRPr="00FE5F80" w:rsidRDefault="00686A59" w:rsidP="000105C2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6" type="#_x0000_t106" style="position:absolute;margin-left:62.45pt;margin-top:28.6pt;width:116.65pt;height:77.45pt;z-index:251649536" adj="1722,15311">
            <v:textbox>
              <w:txbxContent>
                <w:p w:rsidR="00686A59" w:rsidRDefault="00686A59">
                  <w:r>
                    <w:rPr>
                      <w:rFonts w:ascii="Comic Sans MS" w:hAnsi="Comic Sans MS"/>
                      <w:sz w:val="56"/>
                      <w:szCs w:val="56"/>
                    </w:rPr>
                    <w:t xml:space="preserve"> </w:t>
                  </w:r>
                  <w:r w:rsidRPr="00FE5F80">
                    <w:rPr>
                      <w:rFonts w:ascii="Comic Sans MS" w:hAnsi="Comic Sans MS"/>
                      <w:sz w:val="56"/>
                      <w:szCs w:val="56"/>
                    </w:rPr>
                    <w:t>496</w:t>
                  </w:r>
                </w:p>
              </w:txbxContent>
            </v:textbox>
          </v:shape>
        </w:pict>
      </w:r>
    </w:p>
    <w:p w:rsidR="00686A59" w:rsidRPr="00FE5F80" w:rsidRDefault="00686A59" w:rsidP="000105C2">
      <w:pPr>
        <w:rPr>
          <w:rFonts w:ascii="Comic Sans MS" w:hAnsi="Comic Sans MS"/>
          <w:sz w:val="24"/>
          <w:szCs w:val="24"/>
        </w:rPr>
      </w:pPr>
    </w:p>
    <w:p w:rsidR="00686A59" w:rsidRDefault="00686A59" w:rsidP="000105C2">
      <w:pPr>
        <w:rPr>
          <w:rFonts w:ascii="Comic Sans MS" w:hAnsi="Comic Sans MS"/>
          <w:szCs w:val="20"/>
        </w:rPr>
      </w:pPr>
    </w:p>
    <w:p w:rsidR="00686A59" w:rsidRPr="00FE5F80" w:rsidRDefault="00686A59" w:rsidP="000105C2">
      <w:pPr>
        <w:rPr>
          <w:rFonts w:ascii="Comic Sans MS" w:hAnsi="Comic Sans MS"/>
        </w:rPr>
      </w:pPr>
      <w:r w:rsidRPr="00FE5F80">
        <w:rPr>
          <w:rFonts w:ascii="Comic Sans MS" w:hAnsi="Comic Sans MS"/>
          <w:b/>
        </w:rPr>
        <w:t>3-</w:t>
      </w:r>
      <w:r w:rsidRPr="00FE5F80">
        <w:rPr>
          <w:rFonts w:ascii="Comic Sans MS" w:hAnsi="Comic Sans MS"/>
        </w:rPr>
        <w:t xml:space="preserve">                </w:t>
      </w:r>
    </w:p>
    <w:p w:rsidR="00686A59" w:rsidRPr="00FE5F80" w:rsidRDefault="00686A59" w:rsidP="000105C2">
      <w:pPr>
        <w:rPr>
          <w:rFonts w:ascii="Comic Sans MS" w:hAnsi="Comic Sans MS"/>
        </w:rPr>
      </w:pPr>
      <w:r w:rsidRPr="00FE5F80">
        <w:rPr>
          <w:rFonts w:ascii="Comic Sans MS" w:hAnsi="Comic Sans MS"/>
        </w:rPr>
        <w:t>Sayısında basamak değeri en büyük olan rakam hangisidir?</w:t>
      </w:r>
    </w:p>
    <w:p w:rsidR="00686A59" w:rsidRDefault="00686A59" w:rsidP="000105C2">
      <w:pPr>
        <w:rPr>
          <w:rFonts w:ascii="Comic Sans MS" w:hAnsi="Comic Sans MS"/>
        </w:rPr>
      </w:pPr>
      <w:r w:rsidRPr="00FE5F80">
        <w:rPr>
          <w:rFonts w:ascii="Comic Sans MS" w:hAnsi="Comic Sans MS"/>
        </w:rPr>
        <w:t xml:space="preserve">     A)4                       B)9                   C)6</w:t>
      </w:r>
    </w:p>
    <w:p w:rsidR="00686A59" w:rsidRDefault="00686A59" w:rsidP="000105C2">
      <w:pPr>
        <w:rPr>
          <w:rFonts w:ascii="Comic Sans MS" w:hAnsi="Comic Sans MS"/>
        </w:rPr>
      </w:pPr>
    </w:p>
    <w:p w:rsidR="00686A59" w:rsidRDefault="00686A59" w:rsidP="000105C2">
      <w:pPr>
        <w:rPr>
          <w:rFonts w:ascii="Comic Sans MS" w:hAnsi="Comic Sans MS"/>
        </w:rPr>
      </w:pPr>
      <w:r w:rsidRPr="00BC7D33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b/>
        </w:rPr>
        <w:t xml:space="preserve">VI , III ,IX ,XII ,IV ,XVI </w:t>
      </w:r>
      <w:r>
        <w:rPr>
          <w:rFonts w:ascii="Comic Sans MS" w:hAnsi="Comic Sans MS"/>
        </w:rPr>
        <w:t xml:space="preserve">sayılarının </w:t>
      </w:r>
      <w:r w:rsidRPr="00BC7D33">
        <w:rPr>
          <w:rFonts w:ascii="Comic Sans MS" w:hAnsi="Comic Sans MS"/>
          <w:b/>
        </w:rPr>
        <w:t>büyükten küçüğe</w:t>
      </w:r>
      <w:r>
        <w:rPr>
          <w:rFonts w:ascii="Comic Sans MS" w:hAnsi="Comic Sans MS"/>
        </w:rPr>
        <w:t xml:space="preserve"> doğru sıralanışı hangi seçenekte verilmiştir?</w:t>
      </w:r>
    </w:p>
    <w:p w:rsidR="00686A59" w:rsidRPr="00454D96" w:rsidRDefault="00686A59" w:rsidP="000105C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A)</w:t>
      </w:r>
      <w:r w:rsidRPr="00BC7D33">
        <w:rPr>
          <w:rFonts w:ascii="Comic Sans MS" w:hAnsi="Comic Sans MS"/>
          <w:b/>
        </w:rPr>
        <w:t xml:space="preserve">III </w:t>
      </w:r>
      <w:r w:rsidRPr="00BC7D33">
        <w:rPr>
          <w:rFonts w:ascii="Comic Sans MS" w:hAnsi="Comic Sans MS"/>
          <w:b/>
          <w:sz w:val="44"/>
          <w:szCs w:val="44"/>
        </w:rPr>
        <w:t>&lt;</w:t>
      </w:r>
      <w:r w:rsidRPr="00BC7D33">
        <w:rPr>
          <w:rFonts w:ascii="Comic Sans MS" w:hAnsi="Comic Sans MS"/>
          <w:b/>
        </w:rPr>
        <w:t xml:space="preserve"> VI </w:t>
      </w:r>
      <w:r w:rsidRPr="00BC7D33">
        <w:rPr>
          <w:rFonts w:ascii="Comic Sans MS" w:hAnsi="Comic Sans MS"/>
          <w:b/>
          <w:sz w:val="44"/>
          <w:szCs w:val="44"/>
        </w:rPr>
        <w:t>&lt;</w:t>
      </w:r>
      <w:r w:rsidRPr="00BC7D33">
        <w:rPr>
          <w:rFonts w:ascii="Comic Sans MS" w:hAnsi="Comic Sans MS"/>
          <w:b/>
        </w:rPr>
        <w:t xml:space="preserve">  IV </w:t>
      </w:r>
      <w:r w:rsidRPr="00BC7D33">
        <w:rPr>
          <w:rFonts w:ascii="Comic Sans MS" w:hAnsi="Comic Sans MS"/>
          <w:b/>
          <w:sz w:val="44"/>
          <w:szCs w:val="44"/>
        </w:rPr>
        <w:t>&lt;</w:t>
      </w:r>
      <w:r w:rsidRPr="00BC7D33">
        <w:rPr>
          <w:rFonts w:ascii="Comic Sans MS" w:hAnsi="Comic Sans MS"/>
          <w:b/>
        </w:rPr>
        <w:t xml:space="preserve">   IX </w:t>
      </w:r>
      <w:r w:rsidRPr="00BC7D33">
        <w:rPr>
          <w:rFonts w:ascii="Comic Sans MS" w:hAnsi="Comic Sans MS"/>
          <w:b/>
          <w:sz w:val="44"/>
          <w:szCs w:val="44"/>
        </w:rPr>
        <w:t>&lt;</w:t>
      </w:r>
      <w:r w:rsidRPr="00BC7D33">
        <w:rPr>
          <w:rFonts w:ascii="Comic Sans MS" w:hAnsi="Comic Sans MS"/>
          <w:b/>
        </w:rPr>
        <w:t xml:space="preserve"> XII </w:t>
      </w:r>
      <w:r w:rsidRPr="00BC7D33">
        <w:rPr>
          <w:rFonts w:ascii="Comic Sans MS" w:hAnsi="Comic Sans MS"/>
          <w:b/>
          <w:sz w:val="44"/>
          <w:szCs w:val="44"/>
        </w:rPr>
        <w:t>&lt;</w:t>
      </w:r>
      <w:r>
        <w:rPr>
          <w:rFonts w:ascii="Comic Sans MS" w:hAnsi="Comic Sans MS"/>
          <w:b/>
        </w:rPr>
        <w:t xml:space="preserve"> XVI</w:t>
      </w:r>
      <w:r w:rsidRPr="00BC7D33">
        <w:rPr>
          <w:rFonts w:ascii="Comic Sans MS" w:hAnsi="Comic Sans MS"/>
          <w:b/>
        </w:rPr>
        <w:t xml:space="preserve">                                   </w:t>
      </w:r>
      <w:r w:rsidRPr="00BC7D33">
        <w:rPr>
          <w:rFonts w:ascii="Comic Sans MS" w:hAnsi="Comic Sans MS"/>
        </w:rPr>
        <w:t>B)</w:t>
      </w:r>
      <w:r w:rsidRPr="00BC7D3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XVI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</w:rPr>
        <w:t xml:space="preserve">XII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</w:rPr>
        <w:t xml:space="preserve"> IX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</w:rPr>
        <w:t xml:space="preserve"> IV</w:t>
      </w:r>
      <w:r w:rsidRPr="00BC7D33">
        <w:rPr>
          <w:rFonts w:ascii="Comic Sans MS" w:hAnsi="Comic Sans MS"/>
          <w:b/>
          <w:sz w:val="40"/>
          <w:szCs w:val="40"/>
        </w:rPr>
        <w:t xml:space="preserve"> &gt;</w:t>
      </w:r>
      <w:r>
        <w:rPr>
          <w:rFonts w:ascii="Comic Sans MS" w:hAnsi="Comic Sans MS"/>
          <w:b/>
        </w:rPr>
        <w:t xml:space="preserve"> VI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sz w:val="44"/>
          <w:szCs w:val="44"/>
        </w:rPr>
        <w:t xml:space="preserve"> </w:t>
      </w:r>
      <w:r>
        <w:rPr>
          <w:rFonts w:ascii="Comic Sans MS" w:hAnsi="Comic Sans MS"/>
          <w:b/>
        </w:rPr>
        <w:t xml:space="preserve">III              </w:t>
      </w:r>
      <w:r w:rsidRPr="00BC7D33">
        <w:rPr>
          <w:rFonts w:ascii="Comic Sans MS" w:hAnsi="Comic Sans MS"/>
        </w:rPr>
        <w:t>C)</w:t>
      </w:r>
      <w:r w:rsidRPr="00454D9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XVI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  <w:sz w:val="40"/>
          <w:szCs w:val="40"/>
        </w:rPr>
        <w:t xml:space="preserve"> </w:t>
      </w:r>
      <w:r>
        <w:rPr>
          <w:rFonts w:ascii="Comic Sans MS" w:hAnsi="Comic Sans MS"/>
          <w:b/>
        </w:rPr>
        <w:t xml:space="preserve">XII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</w:rPr>
        <w:t xml:space="preserve"> IX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</w:rPr>
        <w:t xml:space="preserve"> VI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</w:rPr>
        <w:t xml:space="preserve"> IV  </w:t>
      </w:r>
      <w:r w:rsidRPr="00BC7D33">
        <w:rPr>
          <w:rFonts w:ascii="Comic Sans MS" w:hAnsi="Comic Sans MS"/>
          <w:b/>
          <w:sz w:val="40"/>
          <w:szCs w:val="40"/>
        </w:rPr>
        <w:t>&gt;</w:t>
      </w:r>
      <w:r>
        <w:rPr>
          <w:rFonts w:ascii="Comic Sans MS" w:hAnsi="Comic Sans MS"/>
          <w:b/>
          <w:sz w:val="44"/>
          <w:szCs w:val="44"/>
        </w:rPr>
        <w:t xml:space="preserve"> </w:t>
      </w:r>
      <w:r>
        <w:rPr>
          <w:rFonts w:ascii="Comic Sans MS" w:hAnsi="Comic Sans MS"/>
          <w:b/>
        </w:rPr>
        <w:t>III</w:t>
      </w:r>
    </w:p>
    <w:p w:rsidR="00686A59" w:rsidRPr="00FE5F80" w:rsidRDefault="00686A59" w:rsidP="000105C2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margin-left:16.1pt;margin-top:1.4pt;width:40.75pt;height:22.45pt;z-index:251659776" adj="7765,16886">
            <v:textbox>
              <w:txbxContent>
                <w:p w:rsidR="00686A59" w:rsidRPr="00FE5F80" w:rsidRDefault="00686A59" w:rsidP="00FE5F80">
                  <w:pPr>
                    <w:rPr>
                      <w:b/>
                    </w:rPr>
                  </w:pPr>
                  <w:r>
                    <w:t xml:space="preserve">  </w:t>
                  </w:r>
                  <w:r w:rsidRPr="00FE5F80">
                    <w:rPr>
                      <w:b/>
                    </w:rPr>
                    <w:t>73</w:t>
                  </w:r>
                  <w:r>
                    <w:rPr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62" style="position:absolute;margin-left:12pt;margin-top:100.6pt;width:40.75pt;height:23.1pt;z-index:251657728" adj="7765,16410">
            <v:textbox>
              <w:txbxContent>
                <w:p w:rsidR="00686A59" w:rsidRPr="00FE5F80" w:rsidRDefault="00686A59" w:rsidP="00FE5F80">
                  <w:pPr>
                    <w:rPr>
                      <w:b/>
                    </w:rPr>
                  </w:pPr>
                  <w:r>
                    <w:t xml:space="preserve">  </w:t>
                  </w:r>
                  <w:r w:rsidRPr="00FE5F80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>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62" style="position:absolute;margin-left:-.25pt;margin-top:50.35pt;width:40.75pt;height:24.45pt;z-index:251658752" adj="7765,15504">
            <v:textbox>
              <w:txbxContent>
                <w:p w:rsidR="00686A59" w:rsidRPr="00FE5F80" w:rsidRDefault="00686A59" w:rsidP="00FE5F80">
                  <w:pPr>
                    <w:rPr>
                      <w:b/>
                    </w:rPr>
                  </w:pPr>
                  <w:r>
                    <w:t xml:space="preserve">  </w:t>
                  </w:r>
                  <w:r w:rsidRPr="00FE5F80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32" style="position:absolute;margin-left:52.75pt;margin-top:92.45pt;width:141.3pt;height:26.5pt;flip:x;z-index:251656704" o:connectortype="straight"/>
        </w:pict>
      </w:r>
      <w:r>
        <w:rPr>
          <w:noProof/>
          <w:lang w:eastAsia="tr-TR"/>
        </w:rPr>
        <w:pict>
          <v:shape id="_x0000_s1061" type="#_x0000_t32" style="position:absolute;margin-left:56.85pt;margin-top:74.8pt;width:127.65pt;height:24.45pt;flip:x;z-index:251655680" o:connectortype="straight"/>
        </w:pict>
      </w:r>
      <w:r>
        <w:rPr>
          <w:noProof/>
          <w:lang w:eastAsia="tr-TR"/>
        </w:rPr>
        <w:pict>
          <v:shape id="_x0000_s1062" type="#_x0000_t32" style="position:absolute;margin-left:40.5pt;margin-top:67.3pt;width:137.25pt;height:0;flip:x;z-index:251654656" o:connectortype="straight"/>
        </w:pict>
      </w:r>
      <w:r>
        <w:rPr>
          <w:noProof/>
          <w:lang w:eastAsia="tr-TR"/>
        </w:rPr>
        <w:pict>
          <v:shape id="_x0000_s1063" type="#_x0000_t32" style="position:absolute;margin-left:40.5pt;margin-top:50.35pt;width:137.25pt;height:0;flip:x;z-index:251653632" o:connectortype="straight"/>
        </w:pict>
      </w:r>
      <w:r>
        <w:rPr>
          <w:noProof/>
          <w:lang w:eastAsia="tr-TR"/>
        </w:rPr>
        <w:pict>
          <v:shape id="_x0000_s1064" type="#_x0000_t32" style="position:absolute;margin-left:52.75pt;margin-top:20.45pt;width:125pt;height:22.35pt;flip:x y;z-index:251652608" o:connectortype="straight"/>
        </w:pict>
      </w:r>
      <w:r>
        <w:rPr>
          <w:noProof/>
          <w:lang w:eastAsia="tr-TR"/>
        </w:rPr>
        <w:pict>
          <v:shape id="_x0000_s1065" type="#_x0000_t32" style="position:absolute;margin-left:56.85pt;margin-top:1.4pt;width:127.65pt;height:22.45pt;flip:x y;z-index:251651584" o:connectortype="straight"/>
        </w:pict>
      </w:r>
      <w:r>
        <w:rPr>
          <w:noProof/>
          <w:lang w:eastAsia="tr-TR"/>
        </w:rPr>
        <w:pict>
          <v:shape id="_x0000_s1066" type="#_x0000_t62" style="position:absolute;margin-left:194.05pt;margin-top:32pt;width:40.75pt;height:18.35pt;z-index:251650560" adj="7765,20658">
            <v:textbox>
              <w:txbxContent>
                <w:p w:rsidR="00686A59" w:rsidRPr="00FE5F80" w:rsidRDefault="00686A59">
                  <w:pPr>
                    <w:rPr>
                      <w:b/>
                    </w:rPr>
                  </w:pPr>
                  <w:r>
                    <w:t xml:space="preserve">  </w:t>
                  </w:r>
                  <w:r w:rsidRPr="00FE5F80">
                    <w:rPr>
                      <w:b/>
                    </w:rPr>
                    <w:t>734</w:t>
                  </w:r>
                </w:p>
              </w:txbxContent>
            </v:textbox>
          </v:shape>
        </w:pict>
      </w:r>
      <w:r w:rsidRPr="00BC7D33">
        <w:rPr>
          <w:rFonts w:ascii="Comic Sans MS" w:hAnsi="Comic Sans MS"/>
          <w:b/>
        </w:rPr>
        <w:t>5</w:t>
      </w:r>
      <w:r>
        <w:rPr>
          <w:rFonts w:ascii="Comic Sans MS" w:hAnsi="Comic Sans MS"/>
          <w:sz w:val="24"/>
          <w:szCs w:val="24"/>
        </w:rPr>
        <w:t xml:space="preserve">-                                               </w:t>
      </w:r>
      <w:r w:rsidRPr="00C3186F">
        <w:rPr>
          <w:rFonts w:ascii="Comic Sans MS" w:hAnsi="Comic Sans MS"/>
          <w:noProof/>
          <w:sz w:val="24"/>
          <w:szCs w:val="24"/>
          <w:lang w:eastAsia="tr-TR"/>
        </w:rPr>
        <w:pict>
          <v:shape id="Resim 28" o:spid="_x0000_i1028" type="#_x0000_t75" style="width:66.75pt;height:90pt;visibility:visible">
            <v:imagedata r:id="rId8" o:title=""/>
            <o:lock v:ext="edit" cropping="t"/>
          </v:shape>
        </w:pict>
      </w:r>
    </w:p>
    <w:p w:rsidR="00686A59" w:rsidRDefault="00686A59">
      <w:pPr>
        <w:rPr>
          <w:rFonts w:ascii="Comic Sans MS" w:hAnsi="Comic Sans MS"/>
          <w:sz w:val="24"/>
          <w:szCs w:val="24"/>
        </w:rPr>
      </w:pPr>
    </w:p>
    <w:p w:rsidR="00686A59" w:rsidRDefault="00686A59">
      <w:pPr>
        <w:rPr>
          <w:rFonts w:ascii="Comic Sans MS" w:hAnsi="Comic Sans MS"/>
          <w:b/>
        </w:rPr>
      </w:pPr>
      <w:r w:rsidRPr="00FE5F80">
        <w:rPr>
          <w:rFonts w:ascii="Comic Sans MS" w:hAnsi="Comic Sans MS"/>
        </w:rPr>
        <w:t>Yukarıdaki sporcu</w:t>
      </w:r>
      <w:r>
        <w:rPr>
          <w:rFonts w:ascii="Comic Sans MS" w:hAnsi="Comic Sans MS"/>
        </w:rPr>
        <w:t xml:space="preserve"> koşuyu bitirebilmesi için üzerinde yazan sayının  en yakın olduğu onluğun yazıldığı yoldan gitmesi gerekiyor. </w:t>
      </w:r>
      <w:r>
        <w:rPr>
          <w:rFonts w:ascii="Comic Sans MS" w:hAnsi="Comic Sans MS"/>
          <w:b/>
        </w:rPr>
        <w:t>Sporcu</w:t>
      </w:r>
      <w:r w:rsidRPr="00BC7D33">
        <w:rPr>
          <w:rFonts w:ascii="Comic Sans MS" w:hAnsi="Comic Sans MS"/>
          <w:b/>
        </w:rPr>
        <w:t xml:space="preserve"> hangi yoldan gitmelidir? </w:t>
      </w:r>
    </w:p>
    <w:p w:rsidR="00686A59" w:rsidRDefault="00686A5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BC7D33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730                   </w:t>
      </w:r>
      <w:r w:rsidRPr="00BC7D33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740             </w:t>
      </w:r>
      <w:r w:rsidRPr="00BC7D33">
        <w:rPr>
          <w:rFonts w:ascii="Comic Sans MS" w:hAnsi="Comic Sans MS"/>
        </w:rPr>
        <w:t>C)</w:t>
      </w:r>
      <w:r>
        <w:rPr>
          <w:rFonts w:ascii="Comic Sans MS" w:hAnsi="Comic Sans MS"/>
        </w:rPr>
        <w:t>700</w:t>
      </w:r>
    </w:p>
    <w:p w:rsidR="00686A59" w:rsidRDefault="00686A59">
      <w:pPr>
        <w:rPr>
          <w:rFonts w:ascii="Comic Sans MS" w:hAnsi="Comic Sans MS"/>
        </w:rPr>
      </w:pPr>
    </w:p>
    <w:p w:rsidR="00686A59" w:rsidRDefault="00686A59">
      <w:pPr>
        <w:rPr>
          <w:rFonts w:ascii="Comic Sans MS" w:hAnsi="Comic Sans MS"/>
        </w:rPr>
      </w:pPr>
      <w:r w:rsidRPr="008F4DAD">
        <w:rPr>
          <w:rFonts w:ascii="Comic Sans MS" w:hAnsi="Comic Sans MS"/>
          <w:b/>
        </w:rPr>
        <w:t>6</w:t>
      </w:r>
      <w:r>
        <w:rPr>
          <w:rFonts w:ascii="Comic Sans MS" w:hAnsi="Comic Sans MS"/>
        </w:rPr>
        <w:t xml:space="preserve">-Aşağıdaki çıkarma işlemlerinden hangisindeki verilmeyen  sayı </w:t>
      </w:r>
      <w:r w:rsidRPr="008F4DAD">
        <w:rPr>
          <w:rFonts w:ascii="Comic Sans MS" w:hAnsi="Comic Sans MS"/>
          <w:b/>
        </w:rPr>
        <w:t>toplama işlemi</w:t>
      </w:r>
      <w:r>
        <w:rPr>
          <w:rFonts w:ascii="Comic Sans MS" w:hAnsi="Comic Sans MS"/>
        </w:rPr>
        <w:t xml:space="preserve"> yapılarak bulunur?</w:t>
      </w:r>
    </w:p>
    <w:p w:rsidR="00686A59" w:rsidRDefault="00686A59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67" type="#_x0000_t62" style="position:absolute;margin-left:16.1pt;margin-top:36.05pt;width:34.6pt;height:16.35pt;z-index:251660800" adj="8303,22261">
            <v:textbox>
              <w:txbxContent>
                <w:p w:rsidR="00686A59" w:rsidRPr="00FE5F80" w:rsidRDefault="00686A59" w:rsidP="008F4DAD">
                  <w:pPr>
                    <w:rPr>
                      <w:b/>
                    </w:rPr>
                  </w:pPr>
                  <w:r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62" style="position:absolute;margin-left:110pt;margin-top:19.05pt;width:37.15pt;height:17pt;z-index:251661824" adj="8518,22299">
            <v:textbox>
              <w:txbxContent>
                <w:p w:rsidR="00686A59" w:rsidRPr="00FE5F80" w:rsidRDefault="00686A59" w:rsidP="008F4DAD">
                  <w:pPr>
                    <w:rPr>
                      <w:b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62" style="position:absolute;margin-left:56.85pt;margin-top:0;width:36.65pt;height:19.05pt;z-index:251662848" adj="8634,19899">
            <v:textbox>
              <w:txbxContent>
                <w:p w:rsidR="00686A59" w:rsidRPr="00FE5F80" w:rsidRDefault="00686A59" w:rsidP="008F4DAD">
                  <w:pPr>
                    <w:rPr>
                      <w:b/>
                    </w:rPr>
                  </w:pPr>
                  <w:r>
                    <w:t xml:space="preserve">  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A)</w:t>
      </w:r>
      <w:r>
        <w:rPr>
          <w:rFonts w:ascii="Comic Sans MS" w:hAnsi="Comic Sans MS"/>
          <w:b/>
        </w:rPr>
        <w:t xml:space="preserve">856  -           =272                                       </w:t>
      </w:r>
      <w:r>
        <w:rPr>
          <w:rFonts w:ascii="Comic Sans MS" w:hAnsi="Comic Sans MS"/>
        </w:rPr>
        <w:t xml:space="preserve"> B) </w:t>
      </w:r>
      <w:r>
        <w:rPr>
          <w:rFonts w:ascii="Comic Sans MS" w:hAnsi="Comic Sans MS"/>
          <w:b/>
        </w:rPr>
        <w:t>540  –  160    =</w:t>
      </w:r>
      <w:r>
        <w:rPr>
          <w:rFonts w:ascii="Comic Sans MS" w:hAnsi="Comic Sans MS"/>
        </w:rPr>
        <w:t xml:space="preserve">                                                                                    C)              </w:t>
      </w:r>
      <w:r>
        <w:rPr>
          <w:rFonts w:ascii="Comic Sans MS" w:hAnsi="Comic Sans MS"/>
          <w:b/>
        </w:rPr>
        <w:t>- 615  =  149</w:t>
      </w:r>
    </w:p>
    <w:p w:rsidR="00686A59" w:rsidRDefault="00686A59">
      <w:pPr>
        <w:rPr>
          <w:rFonts w:ascii="Comic Sans MS" w:hAnsi="Comic Sans MS"/>
          <w:b/>
        </w:rPr>
      </w:pPr>
    </w:p>
    <w:p w:rsidR="00686A59" w:rsidRDefault="00686A59" w:rsidP="007940D5">
      <w:pPr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                          </w:t>
      </w:r>
      <w:hyperlink r:id="rId9" w:history="1">
        <w:r w:rsidRPr="00C3186F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27" o:spid="_x0000_i1029" type="#_x0000_t75" alt="http://t0.gstatic.com/images?q=tbn:ANd9GcTdWYrq_bVRcH_qfUmtwy-1CpmcaWK7yhopqcqimAcGoskccbxARBG5UL8C" href="http://www.google.com.tr/imgres?imgurl=http://3.bp.blogspot.com/_EqmXuLkb6Ak/TQd6BYsMrHI/AAAAAAAAFc8/g5ucnhRoOEc/s1600/clock-7100.jpg&amp;imgrefurl=http://susam-susamsokagi.blogspot.com/2010/12/saat-%C3%A7e%C5%9Fitleri-boyama-sayfas%C4%B1.html&amp;usg=__EUq4O4eTPq75eSOJc_Xe0SJx7Wc=&amp;h=875&amp;w=620&amp;sz=35&amp;hl=tr&amp;start=16&amp;zoom=1&amp;tbnid=SWNBP12QlpbCWM:&amp;tbnh=146&amp;tbnw=103&amp;ei=ebyDTeOxPJD_4Aa92dnJCA&amp;prev=/images?q=saat+boyama&amp;hl=tr&amp;sa=N&amp;tbs=isch:1&amp;itbs" style="width:77.25pt;height:109.5pt;visibility:visible" o:button="t">
              <v:fill o:detectmouseclick="t"/>
              <v:imagedata r:id="rId10" o:title=""/>
            </v:shape>
          </w:pict>
        </w:r>
      </w:hyperlink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</w:p>
    <w:p w:rsidR="00686A59" w:rsidRPr="007940D5" w:rsidRDefault="00686A59" w:rsidP="007940D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Pr="007940D5">
        <w:rPr>
          <w:rFonts w:ascii="Comic Sans MS" w:hAnsi="Comic Sans MS"/>
          <w:b/>
        </w:rPr>
        <w:t>-</w:t>
      </w:r>
      <w:r w:rsidRPr="007940D5">
        <w:rPr>
          <w:rFonts w:ascii="Comic Sans MS" w:hAnsi="Comic Sans MS"/>
        </w:rPr>
        <w:t xml:space="preserve"> Babam 20 dakikada   </w:t>
      </w:r>
      <w:r>
        <w:rPr>
          <w:rFonts w:ascii="Comic Sans MS" w:hAnsi="Comic Sans MS"/>
        </w:rPr>
        <w:t xml:space="preserve">68 </w:t>
      </w:r>
      <w:r w:rsidRPr="007940D5">
        <w:rPr>
          <w:rFonts w:ascii="Comic Sans MS" w:hAnsi="Comic Sans MS"/>
        </w:rPr>
        <w:t xml:space="preserve">cm toprak kazıyor.              </w:t>
      </w:r>
      <w:r w:rsidRPr="007940D5">
        <w:rPr>
          <w:rFonts w:ascii="Comic Sans MS" w:hAnsi="Comic Sans MS"/>
          <w:b/>
        </w:rPr>
        <w:t>1 saatte kaç cm toprak kazar</w:t>
      </w:r>
      <w:r w:rsidRPr="007940D5">
        <w:rPr>
          <w:rFonts w:ascii="Comic Sans MS" w:hAnsi="Comic Sans MS"/>
        </w:rPr>
        <w:t xml:space="preserve"> ?</w:t>
      </w:r>
    </w:p>
    <w:p w:rsidR="00686A59" w:rsidRDefault="00686A59" w:rsidP="007940D5">
      <w:pPr>
        <w:rPr>
          <w:rFonts w:ascii="Comic Sans MS" w:hAnsi="Comic Sans MS"/>
        </w:rPr>
      </w:pPr>
      <w:r w:rsidRPr="007940D5">
        <w:rPr>
          <w:rFonts w:ascii="Comic Sans MS" w:hAnsi="Comic Sans MS"/>
        </w:rPr>
        <w:t xml:space="preserve">     A)</w:t>
      </w:r>
      <w:r w:rsidRPr="005938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272</w:t>
      </w:r>
      <w:r w:rsidRPr="007940D5">
        <w:rPr>
          <w:rFonts w:ascii="Comic Sans MS" w:hAnsi="Comic Sans MS"/>
        </w:rPr>
        <w:t xml:space="preserve">               B)</w:t>
      </w:r>
      <w:r w:rsidRPr="005938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204</w:t>
      </w:r>
      <w:r w:rsidRPr="007940D5">
        <w:rPr>
          <w:rFonts w:ascii="Comic Sans MS" w:hAnsi="Comic Sans MS"/>
        </w:rPr>
        <w:t xml:space="preserve">             C)</w:t>
      </w:r>
      <w:r>
        <w:rPr>
          <w:rFonts w:ascii="Comic Sans MS" w:hAnsi="Comic Sans MS"/>
        </w:rPr>
        <w:t>136</w:t>
      </w:r>
    </w:p>
    <w:p w:rsidR="00686A59" w:rsidRDefault="00686A59" w:rsidP="007940D5">
      <w:pPr>
        <w:rPr>
          <w:rFonts w:ascii="Comic Sans MS" w:hAnsi="Comic Sans MS"/>
        </w:rPr>
      </w:pPr>
    </w:p>
    <w:p w:rsidR="00686A59" w:rsidRPr="00EF407E" w:rsidRDefault="00686A59" w:rsidP="00EF407E">
      <w:pPr>
        <w:rPr>
          <w:rFonts w:ascii="Comic Sans MS" w:hAnsi="Comic Sans MS"/>
          <w:noProof/>
          <w:lang w:eastAsia="tr-TR"/>
        </w:rPr>
      </w:pPr>
      <w:r w:rsidRPr="00EF407E">
        <w:rPr>
          <w:rFonts w:ascii="Comic Sans MS" w:hAnsi="Comic Sans MS"/>
          <w:b/>
          <w:noProof/>
          <w:lang w:eastAsia="tr-TR"/>
        </w:rPr>
        <w:t>8-</w:t>
      </w:r>
      <w:r w:rsidRPr="00EF407E">
        <w:rPr>
          <w:rFonts w:ascii="Comic Sans MS" w:hAnsi="Comic Sans MS"/>
          <w:noProof/>
          <w:lang w:eastAsia="tr-TR"/>
        </w:rPr>
        <w:t xml:space="preserve">      </w:t>
      </w:r>
      <w:r w:rsidRPr="00C3186F">
        <w:rPr>
          <w:rFonts w:ascii="Comic Sans MS" w:hAnsi="Comic Sans MS"/>
          <w:noProof/>
          <w:lang w:eastAsia="tr-TR"/>
        </w:rPr>
        <w:pict>
          <v:shape id="Resim 29" o:spid="_x0000_i1030" type="#_x0000_t75" style="width:54pt;height:54pt;visibility:visible">
            <v:imagedata r:id="rId11" o:title=""/>
          </v:shape>
        </w:pict>
      </w:r>
      <w:r>
        <w:rPr>
          <w:rFonts w:ascii="Comic Sans MS" w:hAnsi="Comic Sans MS"/>
          <w:noProof/>
          <w:lang w:eastAsia="tr-TR"/>
        </w:rPr>
        <w:t xml:space="preserve">      </w:t>
      </w:r>
      <w:r w:rsidRPr="00EF407E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t>23</w:t>
      </w:r>
      <w:r w:rsidRPr="00EF407E">
        <w:rPr>
          <w:rFonts w:ascii="Comic Sans MS" w:hAnsi="Comic Sans MS"/>
          <w:noProof/>
          <w:lang w:eastAsia="tr-TR"/>
        </w:rPr>
        <w:t xml:space="preserve">TL </w:t>
      </w:r>
      <w:r>
        <w:rPr>
          <w:rFonts w:ascii="Comic Sans MS" w:hAnsi="Comic Sans MS"/>
          <w:noProof/>
          <w:lang w:eastAsia="tr-TR"/>
        </w:rPr>
        <w:t>4</w:t>
      </w:r>
      <w:r w:rsidRPr="00EF407E">
        <w:rPr>
          <w:rFonts w:ascii="Comic Sans MS" w:hAnsi="Comic Sans MS"/>
          <w:noProof/>
          <w:lang w:eastAsia="tr-TR"/>
        </w:rPr>
        <w:t>5Kr</w:t>
      </w:r>
    </w:p>
    <w:p w:rsidR="00686A59" w:rsidRPr="00EF407E" w:rsidRDefault="00686A59" w:rsidP="00EF407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Sinem</w:t>
      </w:r>
      <w:r w:rsidRPr="00EF407E">
        <w:rPr>
          <w:rFonts w:ascii="Comic Sans MS" w:hAnsi="Comic Sans MS"/>
          <w:noProof/>
          <w:lang w:eastAsia="tr-TR"/>
        </w:rPr>
        <w:t xml:space="preserve">  yukarıdaki </w:t>
      </w:r>
      <w:r>
        <w:rPr>
          <w:rFonts w:ascii="Comic Sans MS" w:hAnsi="Comic Sans MS"/>
          <w:noProof/>
          <w:lang w:eastAsia="tr-TR"/>
        </w:rPr>
        <w:t xml:space="preserve">oyuncak fotoğraf makinasını </w:t>
      </w:r>
      <w:r w:rsidRPr="00EF407E">
        <w:rPr>
          <w:rFonts w:ascii="Comic Sans MS" w:hAnsi="Comic Sans MS"/>
          <w:noProof/>
          <w:lang w:eastAsia="tr-TR"/>
        </w:rPr>
        <w:t>almak için satıcıya 2</w:t>
      </w:r>
      <w:r>
        <w:rPr>
          <w:rFonts w:ascii="Comic Sans MS" w:hAnsi="Comic Sans MS"/>
          <w:noProof/>
          <w:lang w:eastAsia="tr-TR"/>
        </w:rPr>
        <w:t>5</w:t>
      </w:r>
      <w:r w:rsidRPr="00EF407E">
        <w:rPr>
          <w:rFonts w:ascii="Comic Sans MS" w:hAnsi="Comic Sans MS"/>
          <w:noProof/>
          <w:lang w:eastAsia="tr-TR"/>
        </w:rPr>
        <w:t>TL veriyor. Kaç lira para üstü alır ?</w:t>
      </w:r>
    </w:p>
    <w:p w:rsidR="00686A59" w:rsidRDefault="00686A59" w:rsidP="00EF407E">
      <w:pPr>
        <w:rPr>
          <w:rFonts w:ascii="Comic Sans MS" w:hAnsi="Comic Sans MS"/>
          <w:noProof/>
          <w:lang w:eastAsia="tr-TR"/>
        </w:rPr>
      </w:pPr>
      <w:r w:rsidRPr="00EF407E">
        <w:rPr>
          <w:rFonts w:ascii="Comic Sans MS" w:hAnsi="Comic Sans MS"/>
          <w:noProof/>
          <w:lang w:eastAsia="tr-TR"/>
        </w:rPr>
        <w:t>A)</w:t>
      </w:r>
      <w:r>
        <w:rPr>
          <w:rFonts w:ascii="Comic Sans MS" w:hAnsi="Comic Sans MS"/>
          <w:noProof/>
          <w:lang w:eastAsia="tr-TR"/>
        </w:rPr>
        <w:t>2</w:t>
      </w:r>
      <w:r w:rsidRPr="00EF407E">
        <w:rPr>
          <w:rFonts w:ascii="Comic Sans MS" w:hAnsi="Comic Sans MS"/>
          <w:noProof/>
          <w:lang w:eastAsia="tr-TR"/>
        </w:rPr>
        <w:t xml:space="preserve">TL </w:t>
      </w:r>
      <w:r>
        <w:rPr>
          <w:rFonts w:ascii="Comic Sans MS" w:hAnsi="Comic Sans MS"/>
          <w:noProof/>
          <w:lang w:eastAsia="tr-TR"/>
        </w:rPr>
        <w:t>4</w:t>
      </w:r>
      <w:r w:rsidRPr="00EF407E">
        <w:rPr>
          <w:rFonts w:ascii="Comic Sans MS" w:hAnsi="Comic Sans MS"/>
          <w:noProof/>
          <w:lang w:eastAsia="tr-TR"/>
        </w:rPr>
        <w:t xml:space="preserve">5Kr        B) </w:t>
      </w:r>
      <w:r>
        <w:rPr>
          <w:rFonts w:ascii="Comic Sans MS" w:hAnsi="Comic Sans MS"/>
          <w:noProof/>
          <w:lang w:eastAsia="tr-TR"/>
        </w:rPr>
        <w:t>2TL 5</w:t>
      </w:r>
      <w:r w:rsidRPr="00EF407E">
        <w:rPr>
          <w:rFonts w:ascii="Comic Sans MS" w:hAnsi="Comic Sans MS"/>
          <w:noProof/>
          <w:lang w:eastAsia="tr-TR"/>
        </w:rPr>
        <w:t xml:space="preserve">5Kr      C) </w:t>
      </w:r>
      <w:r>
        <w:rPr>
          <w:rFonts w:ascii="Comic Sans MS" w:hAnsi="Comic Sans MS"/>
          <w:noProof/>
          <w:lang w:eastAsia="tr-TR"/>
        </w:rPr>
        <w:t>1</w:t>
      </w:r>
      <w:r w:rsidRPr="00EF407E">
        <w:rPr>
          <w:rFonts w:ascii="Comic Sans MS" w:hAnsi="Comic Sans MS"/>
          <w:noProof/>
          <w:lang w:eastAsia="tr-TR"/>
        </w:rPr>
        <w:t>TL 5</w:t>
      </w:r>
      <w:r>
        <w:rPr>
          <w:rFonts w:ascii="Comic Sans MS" w:hAnsi="Comic Sans MS"/>
          <w:noProof/>
          <w:lang w:eastAsia="tr-TR"/>
        </w:rPr>
        <w:t>5</w:t>
      </w:r>
      <w:r w:rsidRPr="00EF407E">
        <w:rPr>
          <w:rFonts w:ascii="Comic Sans MS" w:hAnsi="Comic Sans MS"/>
          <w:noProof/>
          <w:lang w:eastAsia="tr-TR"/>
        </w:rPr>
        <w:t xml:space="preserve">Kr  </w:t>
      </w:r>
    </w:p>
    <w:p w:rsidR="00686A59" w:rsidRDefault="00686A59" w:rsidP="00EF407E">
      <w:pPr>
        <w:rPr>
          <w:rFonts w:ascii="Comic Sans MS" w:hAnsi="Comic Sans MS"/>
          <w:noProof/>
          <w:lang w:eastAsia="tr-TR"/>
        </w:rPr>
      </w:pPr>
    </w:p>
    <w:p w:rsidR="00686A59" w:rsidRDefault="00686A59" w:rsidP="00EF407E">
      <w:pPr>
        <w:rPr>
          <w:rFonts w:ascii="Comic Sans MS" w:hAnsi="Comic Sans MS"/>
          <w:noProof/>
          <w:lang w:eastAsia="tr-TR"/>
        </w:rPr>
      </w:pPr>
      <w:r w:rsidRPr="00C46049">
        <w:rPr>
          <w:rFonts w:ascii="Comic Sans MS" w:hAnsi="Comic Sans MS"/>
          <w:b/>
          <w:noProof/>
          <w:lang w:eastAsia="tr-TR"/>
        </w:rPr>
        <w:t>9-</w:t>
      </w:r>
      <w:r>
        <w:rPr>
          <w:rFonts w:ascii="Comic Sans MS" w:hAnsi="Comic Sans MS"/>
          <w:noProof/>
          <w:lang w:eastAsia="tr-TR"/>
        </w:rPr>
        <w:t>Berda 219 tane fındığın 23 tanesini yedikten sonra kalanını 4 arkadaşına paylaştırıyor</w:t>
      </w:r>
      <w:r w:rsidRPr="00C46049">
        <w:rPr>
          <w:rFonts w:ascii="Comic Sans MS" w:hAnsi="Comic Sans MS"/>
          <w:b/>
          <w:noProof/>
          <w:lang w:eastAsia="tr-TR"/>
        </w:rPr>
        <w:t>.Her birine kaç fındık vermiştir?</w:t>
      </w:r>
    </w:p>
    <w:p w:rsidR="00686A59" w:rsidRDefault="00686A59" w:rsidP="00EF407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A)54                       B)49                  C)52</w:t>
      </w:r>
    </w:p>
    <w:p w:rsidR="00686A59" w:rsidRDefault="00686A59" w:rsidP="00EF407E">
      <w:pPr>
        <w:rPr>
          <w:rFonts w:ascii="Comic Sans MS" w:hAnsi="Comic Sans MS"/>
          <w:noProof/>
          <w:lang w:eastAsia="tr-TR"/>
        </w:rPr>
      </w:pPr>
    </w:p>
    <w:p w:rsidR="00686A59" w:rsidRDefault="00686A59" w:rsidP="00C46049">
      <w:pPr>
        <w:rPr>
          <w:rFonts w:ascii="Comic Sans MS" w:hAnsi="Comic Sans MS"/>
          <w:sz w:val="24"/>
          <w:szCs w:val="24"/>
        </w:rPr>
      </w:pPr>
      <w:r w:rsidRPr="00C46049">
        <w:rPr>
          <w:rFonts w:ascii="Comic Sans MS" w:hAnsi="Comic Sans MS"/>
          <w:b/>
          <w:noProof/>
          <w:lang w:eastAsia="tr-TR"/>
        </w:rPr>
        <w:t>10</w:t>
      </w:r>
      <w:r>
        <w:rPr>
          <w:rFonts w:ascii="Comic Sans MS" w:hAnsi="Comic Sans MS"/>
          <w:noProof/>
          <w:lang w:eastAsia="tr-TR"/>
        </w:rPr>
        <w:t>-</w:t>
      </w:r>
      <w:r>
        <w:rPr>
          <w:rFonts w:ascii="Comic Sans MS" w:hAnsi="Comic Sans MS"/>
          <w:sz w:val="24"/>
          <w:szCs w:val="24"/>
        </w:rPr>
        <w:t xml:space="preserve">                        </w:t>
      </w:r>
    </w:p>
    <w:p w:rsidR="00686A59" w:rsidRDefault="00686A59" w:rsidP="00C4604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70" type="#_x0000_t32" style="position:absolute;margin-left:162.4pt;margin-top:22.2pt;width:27.8pt;height:.05pt;z-index:251666944" o:connectortype="straight"/>
        </w:pict>
      </w:r>
      <w:r>
        <w:rPr>
          <w:noProof/>
          <w:lang w:eastAsia="tr-TR"/>
        </w:rPr>
        <w:pict>
          <v:shape id="_x0000_s1071" type="#_x0000_t32" style="position:absolute;margin-left:161.7pt;margin-top:7.2pt;width:0;height:51pt;z-index:251665920" o:connectortype="straight"/>
        </w:pict>
      </w:r>
      <w:r>
        <w:rPr>
          <w:noProof/>
          <w:lang w:eastAsia="tr-TR"/>
        </w:rPr>
        <w:pict>
          <v:shape id="_x0000_s1072" type="#_x0000_t62" style="position:absolute;margin-left:130.95pt;margin-top:-.55pt;width:73.5pt;height:66.5pt;z-index:251664896" adj="-162,15201">
            <v:textbox style="mso-next-textbox:#_x0000_s1072">
              <w:txbxContent>
                <w:p w:rsidR="00686A59" w:rsidRPr="00AA0D38" w:rsidRDefault="00686A59" w:rsidP="00C46049"/>
                <w:p w:rsidR="00686A59" w:rsidRPr="00AA0D38" w:rsidRDefault="00686A59" w:rsidP="00C46049">
                  <w:r w:rsidRPr="00AA0D38"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62" style="position:absolute;margin-left:22.95pt;margin-top:-.55pt;width:73.5pt;height:66.5pt;z-index:251663872" adj="-162,15201">
            <v:textbox style="mso-next-textbox:#_x0000_s1073">
              <w:txbxContent>
                <w:p w:rsidR="00686A59" w:rsidRPr="00C46049" w:rsidRDefault="00686A59" w:rsidP="00C46049">
                  <w:pPr>
                    <w:rPr>
                      <w:rFonts w:ascii="Comic Sans MS" w:hAnsi="Comic Sans MS"/>
                    </w:rPr>
                  </w:pPr>
                  <w:r w:rsidRPr="00C46049">
                    <w:rPr>
                      <w:rFonts w:ascii="Comic Sans MS" w:hAnsi="Comic Sans MS"/>
                    </w:rPr>
                    <w:t>Bölüm :</w:t>
                  </w:r>
                  <w:r>
                    <w:rPr>
                      <w:rFonts w:ascii="Comic Sans MS" w:hAnsi="Comic Sans MS"/>
                    </w:rPr>
                    <w:t>9</w:t>
                  </w:r>
                  <w:r w:rsidRPr="00C46049">
                    <w:rPr>
                      <w:rFonts w:ascii="Comic Sans MS" w:hAnsi="Comic Sans MS"/>
                    </w:rPr>
                    <w:t xml:space="preserve">                  Bölen:</w:t>
                  </w:r>
                  <w:r>
                    <w:rPr>
                      <w:rFonts w:ascii="Comic Sans MS" w:hAnsi="Comic Sans MS"/>
                    </w:rPr>
                    <w:t xml:space="preserve"> 8</w:t>
                  </w:r>
                  <w:r w:rsidRPr="00C46049">
                    <w:rPr>
                      <w:rFonts w:ascii="Comic Sans MS" w:hAnsi="Comic Sans MS"/>
                    </w:rPr>
                    <w:t xml:space="preserve">                       Kalan :</w:t>
                  </w:r>
                  <w:r>
                    <w:rPr>
                      <w:rFonts w:ascii="Comic Sans MS" w:hAnsi="Comic Sans MS"/>
                    </w:rPr>
                    <w:t>3</w:t>
                  </w:r>
                </w:p>
              </w:txbxContent>
            </v:textbox>
          </v:shape>
        </w:pict>
      </w:r>
    </w:p>
    <w:p w:rsidR="00686A59" w:rsidRDefault="00686A59" w:rsidP="00C46049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74" type="#_x0000_t32" style="position:absolute;margin-left:134.6pt;margin-top:20.1pt;width:27.8pt;height:.05pt;z-index:251667968" o:connectortype="straight"/>
        </w:pict>
      </w:r>
    </w:p>
    <w:p w:rsidR="00686A59" w:rsidRDefault="00686A59" w:rsidP="00C46049">
      <w:pPr>
        <w:rPr>
          <w:rFonts w:ascii="Comic Sans MS" w:hAnsi="Comic Sans MS"/>
          <w:b/>
          <w:sz w:val="24"/>
          <w:szCs w:val="24"/>
        </w:rPr>
      </w:pPr>
    </w:p>
    <w:p w:rsidR="00686A59" w:rsidRPr="00C46049" w:rsidRDefault="00686A59" w:rsidP="00C46049">
      <w:pPr>
        <w:rPr>
          <w:rFonts w:ascii="Comic Sans MS" w:hAnsi="Comic Sans MS"/>
        </w:rPr>
      </w:pPr>
      <w:r w:rsidRPr="00C46049">
        <w:rPr>
          <w:rFonts w:ascii="Comic Sans MS" w:hAnsi="Comic Sans MS"/>
        </w:rPr>
        <w:t xml:space="preserve">Tablodaki bilgileri bölme işlemindeki yerlerine yazarsak aşağıdakilerden hangisini elde ederiz?       </w:t>
      </w:r>
    </w:p>
    <w:p w:rsidR="00686A59" w:rsidRPr="00331D6D" w:rsidRDefault="00686A59" w:rsidP="00C4604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75" type="#_x0000_t62" style="position:absolute;margin-left:18.45pt;margin-top:14pt;width:73.5pt;height:75.7pt;z-index:251671040" adj="-162,13354">
            <v:textbox style="mso-next-textbox:#_x0000_s1075">
              <w:txbxContent>
                <w:p w:rsidR="00686A59" w:rsidRDefault="00686A59" w:rsidP="00C46049">
                  <w:r>
                    <w:t xml:space="preserve">              8</w:t>
                  </w:r>
                </w:p>
                <w:p w:rsidR="00686A59" w:rsidRDefault="00686A59" w:rsidP="00C46049">
                  <w:pPr>
                    <w:pStyle w:val="ListParagraph"/>
                    <w:numPr>
                      <w:ilvl w:val="0"/>
                      <w:numId w:val="4"/>
                    </w:numPr>
                  </w:pPr>
                  <w:r>
                    <w:t>9</w:t>
                  </w:r>
                </w:p>
                <w:p w:rsidR="00686A59" w:rsidRDefault="00686A59" w:rsidP="00C46049">
                  <w:r>
                    <w:t xml:space="preserve">   03</w:t>
                  </w:r>
                </w:p>
                <w:p w:rsidR="00686A59" w:rsidRPr="00AA0D38" w:rsidRDefault="00686A59" w:rsidP="00C46049"/>
                <w:p w:rsidR="00686A59" w:rsidRPr="00AA0D38" w:rsidRDefault="00686A59" w:rsidP="00C46049">
                  <w:r>
                    <w:t>-</w:t>
                  </w:r>
                  <w:r w:rsidRPr="00AA0D38">
                    <w:t>-</w:t>
                  </w:r>
                  <w:r w:rsidRPr="000D21D0">
                    <w:rPr>
                      <w:noProof/>
                      <w:lang w:eastAsia="tr-TR"/>
                    </w:rPr>
                    <w:pict>
                      <v:shape id="Resim 16" o:spid="_x0000_i1032" type="#_x0000_t75" style="width:.75pt;height:51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62" style="position:absolute;margin-left:194.7pt;margin-top:14pt;width:73.5pt;height:75.7pt;z-index:251670016" adj="-162,13354">
            <v:textbox style="mso-next-textbox:#_x0000_s1076">
              <w:txbxContent>
                <w:p w:rsidR="00686A59" w:rsidRDefault="00686A59" w:rsidP="00C46049">
                  <w:r>
                    <w:t xml:space="preserve">             9</w:t>
                  </w:r>
                </w:p>
                <w:p w:rsidR="00686A59" w:rsidRDefault="00686A59" w:rsidP="00C46049">
                  <w:r>
                    <w:t xml:space="preserve"> -           3</w:t>
                  </w:r>
                </w:p>
                <w:p w:rsidR="00686A59" w:rsidRPr="00AA0D38" w:rsidRDefault="00686A59" w:rsidP="00C46049">
                  <w:r>
                    <w:t xml:space="preserve">   08</w:t>
                  </w:r>
                </w:p>
                <w:p w:rsidR="00686A59" w:rsidRPr="00AA0D38" w:rsidRDefault="00686A59" w:rsidP="00C46049">
                  <w:r w:rsidRPr="00AA0D38"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62" style="position:absolute;margin-left:103.2pt;margin-top:14pt;width:73.5pt;height:75.7pt;z-index:251668992" adj="-162,13354">
            <v:textbox style="mso-next-textbox:#_x0000_s1077">
              <w:txbxContent>
                <w:p w:rsidR="00686A59" w:rsidRDefault="00686A59" w:rsidP="00C46049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       9                      </w:t>
                  </w:r>
                </w:p>
                <w:p w:rsidR="00686A59" w:rsidRDefault="00686A59" w:rsidP="00C46049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-             8</w:t>
                  </w:r>
                </w:p>
                <w:p w:rsidR="00686A59" w:rsidRPr="00AA0D38" w:rsidRDefault="00686A59" w:rsidP="00C46049">
                  <w:r>
                    <w:t xml:space="preserve">     03</w:t>
                  </w:r>
                </w:p>
                <w:p w:rsidR="00686A59" w:rsidRPr="00AA0D38" w:rsidRDefault="00686A59" w:rsidP="00C46049">
                  <w:r w:rsidRPr="00AA0D38"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32" style="position:absolute;margin-left:229.2pt;margin-top:22.7pt;width:0;height:51pt;z-index:251674112" o:connectortype="straight"/>
        </w:pict>
      </w:r>
      <w:r>
        <w:rPr>
          <w:noProof/>
          <w:lang w:eastAsia="tr-TR"/>
        </w:rPr>
        <w:pict>
          <v:shape id="_x0000_s1079" type="#_x0000_t32" style="position:absolute;margin-left:142.2pt;margin-top:22.7pt;width:0;height:51pt;z-index:251672064" o:connectortype="straight"/>
        </w:pict>
      </w:r>
      <w:r>
        <w:rPr>
          <w:noProof/>
          <w:lang w:eastAsia="tr-TR"/>
        </w:rPr>
        <w:pict>
          <v:shape id="_x0000_s1080" type="#_x0000_t32" style="position:absolute;margin-left:54.45pt;margin-top:18.9pt;width:0;height:51pt;z-index:251673088" o:connectortype="straight"/>
        </w:pict>
      </w:r>
      <w:r>
        <w:rPr>
          <w:rFonts w:ascii="Comic Sans MS" w:hAnsi="Comic Sans MS"/>
          <w:sz w:val="24"/>
          <w:szCs w:val="24"/>
        </w:rPr>
        <w:t>A)</w:t>
      </w:r>
      <w:r w:rsidRPr="00331D6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331D6D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331D6D">
        <w:rPr>
          <w:rFonts w:ascii="Comic Sans MS" w:hAnsi="Comic Sans MS"/>
          <w:sz w:val="24"/>
          <w:szCs w:val="24"/>
        </w:rPr>
        <w:t xml:space="preserve">  B)                      C)</w:t>
      </w:r>
    </w:p>
    <w:p w:rsidR="00686A59" w:rsidRDefault="00686A59" w:rsidP="00C46049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81" type="#_x0000_t32" style="position:absolute;margin-left:201.4pt;margin-top:28.25pt;width:27.8pt;height:.05pt;z-index:251680256" o:connectortype="straight"/>
        </w:pict>
      </w:r>
      <w:r>
        <w:rPr>
          <w:noProof/>
          <w:lang w:eastAsia="tr-TR"/>
        </w:rPr>
        <w:pict>
          <v:shape id="_x0000_s1082" type="#_x0000_t32" style="position:absolute;margin-left:115.95pt;margin-top:28.3pt;width:27.8pt;height:.05pt;z-index:251679232" o:connectortype="straight"/>
        </w:pict>
      </w:r>
      <w:r>
        <w:rPr>
          <w:noProof/>
          <w:lang w:eastAsia="tr-TR"/>
        </w:rPr>
        <w:pict>
          <v:shape id="_x0000_s1083" type="#_x0000_t32" style="position:absolute;margin-left:27.45pt;margin-top:28.35pt;width:27.8pt;height:.05pt;z-index:251676160" o:connectortype="straight"/>
        </w:pict>
      </w:r>
      <w:r>
        <w:rPr>
          <w:noProof/>
          <w:lang w:eastAsia="tr-TR"/>
        </w:rPr>
        <w:pict>
          <v:shape id="_x0000_s1084" type="#_x0000_t32" style="position:absolute;margin-left:54.45pt;margin-top:11pt;width:27.8pt;height:.05pt;z-index:251678208" o:connectortype="straight"/>
        </w:pict>
      </w:r>
      <w:r>
        <w:rPr>
          <w:noProof/>
          <w:lang w:eastAsia="tr-TR"/>
        </w:rPr>
        <w:pict>
          <v:shape id="_x0000_s1085" type="#_x0000_t32" style="position:absolute;margin-left:142.2pt;margin-top:10.9pt;width:27.8pt;height:.05pt;z-index:251677184" o:connectortype="straight"/>
        </w:pict>
      </w:r>
      <w:r>
        <w:rPr>
          <w:noProof/>
          <w:lang w:eastAsia="tr-TR"/>
        </w:rPr>
        <w:pict>
          <v:shape id="_x0000_s1086" type="#_x0000_t32" style="position:absolute;margin-left:229.2pt;margin-top:10.95pt;width:27.8pt;height:.05pt;z-index:251675136" o:connectortype="straight"/>
        </w:pict>
      </w:r>
    </w:p>
    <w:p w:rsidR="00686A59" w:rsidRDefault="00686A59" w:rsidP="00C46049">
      <w:pPr>
        <w:rPr>
          <w:rFonts w:ascii="Comic Sans MS" w:hAnsi="Comic Sans MS"/>
          <w:b/>
          <w:sz w:val="24"/>
          <w:szCs w:val="24"/>
        </w:rPr>
      </w:pPr>
    </w:p>
    <w:p w:rsidR="00686A59" w:rsidRDefault="00686A59" w:rsidP="00C46049">
      <w:pPr>
        <w:rPr>
          <w:rFonts w:ascii="Comic Sans MS" w:hAnsi="Comic Sans MS"/>
          <w:b/>
          <w:sz w:val="24"/>
          <w:szCs w:val="24"/>
        </w:rPr>
      </w:pPr>
    </w:p>
    <w:p w:rsidR="00686A59" w:rsidRDefault="00686A59" w:rsidP="00EF407E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11-</w:t>
      </w:r>
    </w:p>
    <w:p w:rsidR="00686A59" w:rsidRPr="00C46049" w:rsidRDefault="00686A59" w:rsidP="00EF407E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shape id="_x0000_s1087" type="#_x0000_t62" style="position:absolute;margin-left:58.25pt;margin-top:54.55pt;width:44.95pt;height:23.8pt;z-index:251681280" adj="7040,15928">
            <v:textbox>
              <w:txbxContent>
                <w:p w:rsidR="00686A59" w:rsidRPr="001545B3" w:rsidRDefault="00686A59" w:rsidP="001545B3">
                  <w:pPr>
                    <w:rPr>
                      <w:b/>
                    </w:rPr>
                  </w:pPr>
                  <w:r>
                    <w:t xml:space="preserve">  </w:t>
                  </w:r>
                  <w:r w:rsidRPr="001545B3">
                    <w:rPr>
                      <w:b/>
                    </w:rPr>
                    <w:t>5L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t xml:space="preserve">              </w:t>
      </w:r>
      <w:hyperlink r:id="rId13" w:history="1">
        <w:r w:rsidRPr="00C3186F">
          <w:rPr>
            <w:rFonts w:ascii="Comic Sans MS" w:hAnsi="Comic Sans MS"/>
            <w:noProof/>
            <w:lang w:eastAsia="tr-TR"/>
          </w:rPr>
          <w:pict>
            <v:shape id="_x0000_i1033" type="#_x0000_t75" alt="http://t0.gstatic.com/images?q=tbn:ANd9GcRrHSFZGtVsuqoCD0GiNQsms_ASkge8YQYI9ipxvOq89M50N9Q" href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" style="width:72.75pt;height:94.5pt;visibility:visible" o:button="t">
              <v:fill o:detectmouseclick="t"/>
              <v:imagedata r:id="rId14" o:title=""/>
            </v:shape>
          </w:pict>
        </w:r>
      </w:hyperlink>
    </w:p>
    <w:p w:rsidR="00686A59" w:rsidRDefault="00686A59" w:rsidP="007940D5">
      <w:pPr>
        <w:rPr>
          <w:rFonts w:ascii="Comic Sans MS" w:hAnsi="Comic Sans MS"/>
        </w:rPr>
      </w:pPr>
      <w:r>
        <w:rPr>
          <w:rFonts w:ascii="Comic Sans MS" w:hAnsi="Comic Sans MS"/>
        </w:rPr>
        <w:t>Yukarıdaki şekilde kovadaki su miktarı verilmiştir.</w:t>
      </w:r>
      <w:r w:rsidRPr="001545B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Kovadaki su 20  saksıya eşit şekilde boşaltılıp sulanıyor.                                                                             </w:t>
      </w:r>
      <w:r w:rsidRPr="001545B3">
        <w:rPr>
          <w:rFonts w:ascii="Comic Sans MS" w:hAnsi="Comic Sans MS"/>
          <w:b/>
        </w:rPr>
        <w:t>Buna göre bir saksıdaki su miktarı ne kadar olur?</w:t>
      </w:r>
    </w:p>
    <w:p w:rsidR="00686A59" w:rsidRDefault="00686A59" w:rsidP="007940D5">
      <w:pPr>
        <w:rPr>
          <w:rFonts w:ascii="Comic Sans MS" w:hAnsi="Comic Sans MS"/>
        </w:rPr>
      </w:pPr>
      <w:r>
        <w:rPr>
          <w:rFonts w:ascii="Comic Sans MS" w:hAnsi="Comic Sans MS"/>
        </w:rPr>
        <w:t>A) yarım litre       B)</w:t>
      </w:r>
      <w:r w:rsidRPr="005938E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çeyrek litre        C)4 litre</w:t>
      </w:r>
    </w:p>
    <w:p w:rsidR="00686A59" w:rsidRDefault="00686A59" w:rsidP="007940D5">
      <w:pPr>
        <w:rPr>
          <w:rFonts w:ascii="Comic Sans MS" w:hAnsi="Comic Sans MS"/>
        </w:rPr>
      </w:pPr>
    </w:p>
    <w:p w:rsidR="00686A59" w:rsidRDefault="00686A59" w:rsidP="007940D5">
      <w:pPr>
        <w:rPr>
          <w:rFonts w:ascii="Comic Sans MS" w:hAnsi="Comic Sans MS"/>
        </w:rPr>
      </w:pPr>
      <w:r w:rsidRPr="001545B3">
        <w:rPr>
          <w:rFonts w:ascii="Comic Sans MS" w:hAnsi="Comic Sans MS"/>
          <w:b/>
        </w:rPr>
        <w:t>12-</w:t>
      </w:r>
      <w:r>
        <w:rPr>
          <w:rFonts w:ascii="Comic Sans MS" w:hAnsi="Comic Sans MS"/>
        </w:rPr>
        <w:t xml:space="preserve">Bir çıkarma işleminde eksilen sayı 508’dir.Çıkan sayı eksilen sayıdan 179 eksiktir.                             </w:t>
      </w:r>
      <w:r w:rsidRPr="001545B3">
        <w:rPr>
          <w:rFonts w:ascii="Comic Sans MS" w:hAnsi="Comic Sans MS"/>
          <w:b/>
        </w:rPr>
        <w:t>Buna göre fark kaçtır</w:t>
      </w:r>
      <w:r>
        <w:rPr>
          <w:rFonts w:ascii="Comic Sans MS" w:hAnsi="Comic Sans MS"/>
        </w:rPr>
        <w:t xml:space="preserve"> ?</w:t>
      </w:r>
    </w:p>
    <w:p w:rsidR="00686A59" w:rsidRDefault="00686A59" w:rsidP="007940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A)687                B)179                C)329</w:t>
      </w:r>
    </w:p>
    <w:p w:rsidR="00686A59" w:rsidRDefault="00686A59" w:rsidP="007940D5">
      <w:pPr>
        <w:rPr>
          <w:rFonts w:ascii="Comic Sans MS" w:hAnsi="Comic Sans MS"/>
        </w:rPr>
      </w:pPr>
    </w:p>
    <w:p w:rsidR="00686A59" w:rsidRPr="006A2807" w:rsidRDefault="00686A59" w:rsidP="006A2807">
      <w:pPr>
        <w:rPr>
          <w:rFonts w:ascii="Comic Sans MS" w:hAnsi="Comic Sans MS"/>
        </w:rPr>
      </w:pPr>
      <w:r w:rsidRPr="006A2807">
        <w:rPr>
          <w:rFonts w:ascii="Comic Sans MS" w:hAnsi="Comic Sans MS"/>
          <w:b/>
        </w:rPr>
        <w:t>13</w:t>
      </w:r>
      <w:r w:rsidRPr="006A2807">
        <w:rPr>
          <w:rFonts w:ascii="Comic Sans MS" w:hAnsi="Comic Sans MS"/>
        </w:rPr>
        <w:t xml:space="preserve">- </w:t>
      </w:r>
      <w:r>
        <w:rPr>
          <w:rFonts w:ascii="Comic Sans MS" w:hAnsi="Comic Sans MS"/>
        </w:rPr>
        <w:t>Hakan</w:t>
      </w:r>
      <w:r w:rsidRPr="006A2807">
        <w:rPr>
          <w:rFonts w:ascii="Comic Sans MS" w:hAnsi="Comic Sans MS"/>
        </w:rPr>
        <w:t>’</w:t>
      </w:r>
      <w:r>
        <w:rPr>
          <w:rFonts w:ascii="Comic Sans MS" w:hAnsi="Comic Sans MS"/>
        </w:rPr>
        <w:t>ı</w:t>
      </w:r>
      <w:r w:rsidRPr="006A2807">
        <w:rPr>
          <w:rFonts w:ascii="Comic Sans MS" w:hAnsi="Comic Sans MS"/>
        </w:rPr>
        <w:t xml:space="preserve">n boyu </w:t>
      </w:r>
      <w:r>
        <w:rPr>
          <w:rFonts w:ascii="Comic Sans MS" w:hAnsi="Comic Sans MS"/>
        </w:rPr>
        <w:t>Musa</w:t>
      </w:r>
      <w:r w:rsidRPr="006A2807">
        <w:rPr>
          <w:rFonts w:ascii="Comic Sans MS" w:hAnsi="Comic Sans MS"/>
        </w:rPr>
        <w:t xml:space="preserve">’nın boyundan </w:t>
      </w:r>
      <w:r>
        <w:rPr>
          <w:rFonts w:ascii="Comic Sans MS" w:hAnsi="Comic Sans MS"/>
        </w:rPr>
        <w:t>8</w:t>
      </w:r>
      <w:r w:rsidRPr="006A2807">
        <w:rPr>
          <w:rFonts w:ascii="Comic Sans MS" w:hAnsi="Comic Sans MS"/>
        </w:rPr>
        <w:t xml:space="preserve"> cm uzundur. </w:t>
      </w:r>
      <w:r w:rsidRPr="006A2807">
        <w:rPr>
          <w:rFonts w:ascii="Comic Sans MS" w:hAnsi="Comic Sans MS"/>
          <w:b/>
        </w:rPr>
        <w:t>İkisinin boyları toplamı ne kadardır</w:t>
      </w:r>
      <w:r w:rsidRPr="006A2807">
        <w:rPr>
          <w:rFonts w:ascii="Comic Sans MS" w:hAnsi="Comic Sans MS"/>
        </w:rPr>
        <w:t xml:space="preserve">?  </w:t>
      </w:r>
    </w:p>
    <w:p w:rsidR="00686A59" w:rsidRPr="006A2807" w:rsidRDefault="00686A59" w:rsidP="006A2807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88" type="#_x0000_t88" style="position:absolute;margin-left:69.45pt;margin-top:3.9pt;width:12pt;height:91.5pt;z-index:251682304"/>
        </w:pict>
      </w:r>
      <w:r w:rsidRPr="006A2807">
        <w:rPr>
          <w:rFonts w:ascii="Comic Sans MS" w:hAnsi="Comic Sans MS"/>
        </w:rPr>
        <w:t xml:space="preserve">    </w:t>
      </w:r>
      <w:r w:rsidRPr="00C3186F">
        <w:rPr>
          <w:rFonts w:ascii="Comic Sans MS" w:hAnsi="Comic Sans MS"/>
          <w:noProof/>
          <w:lang w:eastAsia="tr-TR"/>
        </w:rPr>
        <w:pict>
          <v:shape id="Resim 30" o:spid="_x0000_i1034" type="#_x0000_t75" style="width:56.25pt;height:93.75pt;visibility:visible">
            <v:imagedata r:id="rId15" o:title=""/>
            <o:lock v:ext="edit" cropping="t"/>
          </v:shape>
        </w:pict>
      </w:r>
      <w:r w:rsidRPr="006A2807">
        <w:rPr>
          <w:rFonts w:ascii="Comic Sans MS" w:hAnsi="Comic Sans MS"/>
        </w:rPr>
        <w:t xml:space="preserve">  1m </w:t>
      </w:r>
      <w:r>
        <w:rPr>
          <w:rFonts w:ascii="Comic Sans MS" w:hAnsi="Comic Sans MS"/>
        </w:rPr>
        <w:t>76</w:t>
      </w:r>
      <w:r w:rsidRPr="006A2807">
        <w:rPr>
          <w:rFonts w:ascii="Comic Sans MS" w:hAnsi="Comic Sans MS"/>
        </w:rPr>
        <w:t xml:space="preserve"> cm                                                .</w:t>
      </w:r>
      <w:r>
        <w:rPr>
          <w:rFonts w:ascii="Comic Sans MS" w:hAnsi="Comic Sans MS"/>
        </w:rPr>
        <w:t xml:space="preserve">     </w:t>
      </w:r>
      <w:r w:rsidRPr="006A28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Hakan</w:t>
      </w:r>
      <w:r w:rsidRPr="006A2807">
        <w:rPr>
          <w:rFonts w:ascii="Comic Sans MS" w:hAnsi="Comic Sans MS"/>
        </w:rPr>
        <w:t xml:space="preserve">       </w:t>
      </w:r>
    </w:p>
    <w:p w:rsidR="00686A59" w:rsidRDefault="00686A59" w:rsidP="006A2807">
      <w:pPr>
        <w:rPr>
          <w:rFonts w:ascii="Comic Sans MS" w:hAnsi="Comic Sans MS"/>
        </w:rPr>
      </w:pPr>
      <w:r w:rsidRPr="006A2807">
        <w:rPr>
          <w:rFonts w:ascii="Comic Sans MS" w:hAnsi="Comic Sans MS"/>
        </w:rPr>
        <w:t>A)3</w:t>
      </w:r>
      <w:r>
        <w:rPr>
          <w:rFonts w:ascii="Comic Sans MS" w:hAnsi="Comic Sans MS"/>
        </w:rPr>
        <w:t>44</w:t>
      </w:r>
      <w:r w:rsidRPr="006A2807">
        <w:rPr>
          <w:rFonts w:ascii="Comic Sans MS" w:hAnsi="Comic Sans MS"/>
        </w:rPr>
        <w:t xml:space="preserve">cm            </w:t>
      </w:r>
      <w:r>
        <w:rPr>
          <w:rFonts w:ascii="Comic Sans MS" w:hAnsi="Comic Sans MS"/>
        </w:rPr>
        <w:t xml:space="preserve">  B) 360</w:t>
      </w:r>
      <w:r w:rsidRPr="006A2807">
        <w:rPr>
          <w:rFonts w:ascii="Comic Sans MS" w:hAnsi="Comic Sans MS"/>
        </w:rPr>
        <w:t xml:space="preserve">cm           C) </w:t>
      </w:r>
      <w:r>
        <w:rPr>
          <w:rFonts w:ascii="Comic Sans MS" w:hAnsi="Comic Sans MS"/>
        </w:rPr>
        <w:t>348</w:t>
      </w:r>
      <w:r w:rsidRPr="006A2807">
        <w:rPr>
          <w:rFonts w:ascii="Comic Sans MS" w:hAnsi="Comic Sans MS"/>
        </w:rPr>
        <w:t xml:space="preserve">cm </w:t>
      </w:r>
    </w:p>
    <w:p w:rsidR="00686A59" w:rsidRDefault="00686A59" w:rsidP="006A2807">
      <w:pPr>
        <w:rPr>
          <w:rFonts w:ascii="Comic Sans MS" w:hAnsi="Comic Sans MS"/>
        </w:rPr>
      </w:pPr>
    </w:p>
    <w:p w:rsidR="00686A59" w:rsidRDefault="00686A59" w:rsidP="006A2807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89" type="#_x0000_t62" style="position:absolute;margin-left:154.2pt;margin-top:49.55pt;width:40.75pt;height:19.05pt;z-index:251683328" adj="7765,19899">
            <v:textbox>
              <w:txbxContent>
                <w:p w:rsidR="00686A59" w:rsidRPr="002F7A7F" w:rsidRDefault="00686A59" w:rsidP="002F7A7F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2F7A7F">
                    <w:rPr>
                      <w:b/>
                    </w:rPr>
                    <w:t xml:space="preserve"> 61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62" style="position:absolute;margin-left:40.1pt;margin-top:52.55pt;width:36.65pt;height:19.05pt;z-index:251684352" adj="8634,19899">
            <v:textbox>
              <w:txbxContent>
                <w:p w:rsidR="00686A59" w:rsidRPr="002F7A7F" w:rsidRDefault="00686A59" w:rsidP="002F7A7F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2F7A7F">
                    <w:rPr>
                      <w:b/>
                    </w:rPr>
                    <w:t xml:space="preserve">176 </w:t>
                  </w:r>
                </w:p>
              </w:txbxContent>
            </v:textbox>
          </v:shape>
        </w:pict>
      </w:r>
      <w:r w:rsidRPr="002F7A7F">
        <w:rPr>
          <w:rFonts w:ascii="Comic Sans MS" w:hAnsi="Comic Sans MS"/>
          <w:b/>
        </w:rPr>
        <w:t>14-</w:t>
      </w:r>
      <w:r w:rsidRPr="006A2807">
        <w:rPr>
          <w:rFonts w:ascii="Comic Sans MS" w:hAnsi="Comic Sans MS"/>
        </w:rPr>
        <w:t xml:space="preserve">  </w:t>
      </w:r>
      <w:r w:rsidRPr="00C3186F">
        <w:rPr>
          <w:rFonts w:ascii="Comic Sans MS" w:hAnsi="Comic Sans MS"/>
          <w:noProof/>
          <w:lang w:eastAsia="tr-TR"/>
        </w:rPr>
        <w:pict>
          <v:shape id="Resim 31" o:spid="_x0000_i1035" type="#_x0000_t75" style="width:1in;height:82.5pt;visibility:visible">
            <v:imagedata r:id="rId16" o:title=""/>
            <o:lock v:ext="edit" cropping="t"/>
          </v:shape>
        </w:pict>
      </w:r>
      <w:r w:rsidRPr="006A280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</w:t>
      </w:r>
      <w:r w:rsidRPr="006A2807">
        <w:rPr>
          <w:rFonts w:ascii="Comic Sans MS" w:hAnsi="Comic Sans MS"/>
        </w:rPr>
        <w:t xml:space="preserve"> </w:t>
      </w:r>
      <w:r w:rsidRPr="00C3186F">
        <w:rPr>
          <w:rFonts w:ascii="Comic Sans MS" w:hAnsi="Comic Sans MS"/>
          <w:noProof/>
          <w:lang w:eastAsia="tr-TR"/>
        </w:rPr>
        <w:pict>
          <v:shape id="Resim 32" o:spid="_x0000_i1036" type="#_x0000_t75" style="width:71.25pt;height:83.25pt;visibility:visible">
            <v:imagedata r:id="rId17" o:title=""/>
            <o:lock v:ext="edit" cropping="t"/>
          </v:shape>
        </w:pict>
      </w:r>
      <w:r w:rsidRPr="006A2807">
        <w:rPr>
          <w:rFonts w:ascii="Comic Sans MS" w:hAnsi="Comic Sans MS"/>
        </w:rPr>
        <w:t xml:space="preserve">   </w:t>
      </w:r>
    </w:p>
    <w:p w:rsidR="00686A59" w:rsidRDefault="00686A59" w:rsidP="006A2807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91" type="#_x0000_t62" style="position:absolute;margin-left:154.2pt;margin-top:61.55pt;width:36.65pt;height:19.05pt;z-index:251685376" adj="8634,19899">
            <v:textbox>
              <w:txbxContent>
                <w:p w:rsidR="00686A59" w:rsidRPr="002F7A7F" w:rsidRDefault="00686A59" w:rsidP="002F7A7F">
                  <w:pPr>
                    <w:rPr>
                      <w:b/>
                    </w:rPr>
                  </w:pPr>
                  <w:r w:rsidRPr="002F7A7F">
                    <w:rPr>
                      <w:b/>
                    </w:rPr>
                    <w:t xml:space="preserve">374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62" style="position:absolute;margin-left:44.2pt;margin-top:51.95pt;width:36.65pt;height:19.05pt;z-index:251686400" adj="8634,19899">
            <v:textbox>
              <w:txbxContent>
                <w:p w:rsidR="00686A59" w:rsidRPr="002F7A7F" w:rsidRDefault="00686A59" w:rsidP="002F7A7F">
                  <w:pPr>
                    <w:rPr>
                      <w:b/>
                    </w:rPr>
                  </w:pPr>
                  <w:r w:rsidRPr="002F7A7F">
                    <w:rPr>
                      <w:b/>
                    </w:rPr>
                    <w:t xml:space="preserve">219  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     </w:t>
      </w:r>
      <w:r w:rsidRPr="006A2807">
        <w:rPr>
          <w:rFonts w:ascii="Comic Sans MS" w:hAnsi="Comic Sans MS"/>
        </w:rPr>
        <w:t xml:space="preserve"> </w:t>
      </w:r>
      <w:r w:rsidRPr="00C3186F">
        <w:rPr>
          <w:rFonts w:ascii="Comic Sans MS" w:hAnsi="Comic Sans MS"/>
          <w:noProof/>
          <w:lang w:eastAsia="tr-TR"/>
        </w:rPr>
        <w:pict>
          <v:shape id="Resim 33" o:spid="_x0000_i1037" type="#_x0000_t75" style="width:73.5pt;height:93.75pt;visibility:visible">
            <v:imagedata r:id="rId18" o:title=""/>
            <o:lock v:ext="edit" cropping="t"/>
          </v:shape>
        </w:pict>
      </w:r>
      <w:r w:rsidRPr="006A28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</w:t>
      </w:r>
      <w:r w:rsidRPr="006A2807">
        <w:rPr>
          <w:rFonts w:ascii="Comic Sans MS" w:hAnsi="Comic Sans MS"/>
        </w:rPr>
        <w:t xml:space="preserve"> </w:t>
      </w:r>
      <w:r w:rsidRPr="00C3186F">
        <w:rPr>
          <w:rFonts w:ascii="Comic Sans MS" w:hAnsi="Comic Sans MS"/>
          <w:noProof/>
          <w:lang w:eastAsia="tr-TR"/>
        </w:rPr>
        <w:pict>
          <v:shape id="Resim 34" o:spid="_x0000_i1038" type="#_x0000_t75" style="width:70.5pt;height:81.75pt;visibility:visible">
            <v:imagedata r:id="rId19" o:title=""/>
            <o:lock v:ext="edit" cropping="t"/>
          </v:shape>
        </w:pict>
      </w:r>
      <w:r w:rsidRPr="006A2807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</w:t>
      </w:r>
    </w:p>
    <w:p w:rsidR="00686A59" w:rsidRDefault="00686A59" w:rsidP="006A28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şekilde verilen cam fanuslardaki </w:t>
      </w:r>
      <w:r w:rsidRPr="002F7A7F">
        <w:rPr>
          <w:rFonts w:ascii="Comic Sans MS" w:hAnsi="Comic Sans MS"/>
          <w:b/>
        </w:rPr>
        <w:t>çift</w:t>
      </w:r>
      <w:r>
        <w:rPr>
          <w:rFonts w:ascii="Comic Sans MS" w:hAnsi="Comic Sans MS"/>
        </w:rPr>
        <w:t xml:space="preserve"> sayıların toplamı </w:t>
      </w:r>
      <w:r w:rsidRPr="002F7A7F">
        <w:rPr>
          <w:rFonts w:ascii="Comic Sans MS" w:hAnsi="Comic Sans MS"/>
          <w:b/>
        </w:rPr>
        <w:t>tek</w:t>
      </w:r>
      <w:r>
        <w:rPr>
          <w:rFonts w:ascii="Comic Sans MS" w:hAnsi="Comic Sans MS"/>
        </w:rPr>
        <w:t xml:space="preserve"> sayıların toplamından kaç </w:t>
      </w:r>
      <w:r w:rsidRPr="002F7A7F">
        <w:rPr>
          <w:rFonts w:ascii="Comic Sans MS" w:hAnsi="Comic Sans MS"/>
          <w:b/>
        </w:rPr>
        <w:t>fazladır?</w:t>
      </w:r>
      <w:r>
        <w:rPr>
          <w:rFonts w:ascii="Comic Sans MS" w:hAnsi="Comic Sans MS"/>
        </w:rPr>
        <w:t xml:space="preserve">    </w:t>
      </w:r>
      <w:r w:rsidRPr="006A2807">
        <w:rPr>
          <w:rFonts w:ascii="Comic Sans MS" w:hAnsi="Comic Sans MS"/>
        </w:rPr>
        <w:t xml:space="preserve">                                </w:t>
      </w:r>
    </w:p>
    <w:p w:rsidR="00686A59" w:rsidRDefault="00686A59" w:rsidP="006A28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A)550                  B)40            C)270</w:t>
      </w:r>
      <w:r w:rsidRPr="006A2807">
        <w:rPr>
          <w:rFonts w:ascii="Comic Sans MS" w:hAnsi="Comic Sans MS"/>
        </w:rPr>
        <w:t xml:space="preserve"> </w:t>
      </w:r>
    </w:p>
    <w:p w:rsidR="00686A59" w:rsidRDefault="00686A59" w:rsidP="006A2807">
      <w:pPr>
        <w:rPr>
          <w:rFonts w:ascii="Comic Sans MS" w:hAnsi="Comic Sans MS"/>
        </w:rPr>
      </w:pPr>
    </w:p>
    <w:p w:rsidR="00686A59" w:rsidRDefault="00686A59" w:rsidP="006A2807">
      <w:pPr>
        <w:rPr>
          <w:rFonts w:ascii="Comic Sans MS" w:hAnsi="Comic Sans MS"/>
        </w:rPr>
      </w:pPr>
      <w:r w:rsidRPr="002F7A7F">
        <w:rPr>
          <w:rFonts w:ascii="Comic Sans MS" w:hAnsi="Comic Sans MS"/>
          <w:b/>
        </w:rPr>
        <w:t>15</w:t>
      </w:r>
      <w:r>
        <w:rPr>
          <w:rFonts w:ascii="Comic Sans MS" w:hAnsi="Comic Sans MS"/>
        </w:rPr>
        <w:t xml:space="preserve">-  </w:t>
      </w:r>
    </w:p>
    <w:p w:rsidR="00686A59" w:rsidRDefault="00686A59" w:rsidP="006A2807">
      <w:pPr>
        <w:rPr>
          <w:rFonts w:ascii="Comic Sans MS" w:hAnsi="Comic Sans MS"/>
        </w:rPr>
      </w:pPr>
      <w:r w:rsidRPr="002F7A7F">
        <w:rPr>
          <w:rFonts w:ascii="Comic Sans MS" w:hAnsi="Comic Sans MS"/>
          <w:b/>
        </w:rPr>
        <w:t>1 tane 20 TL ,2 tane 10TL , 1 tane 5 TL , 5 tane 1 TL</w:t>
      </w:r>
      <w:r>
        <w:rPr>
          <w:rFonts w:ascii="Comic Sans MS" w:hAnsi="Comic Sans MS"/>
          <w:b/>
        </w:rPr>
        <w:t>’</w:t>
      </w:r>
      <w:r>
        <w:rPr>
          <w:rFonts w:ascii="Comic Sans MS" w:hAnsi="Comic Sans MS"/>
        </w:rPr>
        <w:t>den oluşan para hangi seçenekte verilmiştir?</w:t>
      </w:r>
    </w:p>
    <w:p w:rsidR="00686A59" w:rsidRPr="002F7A7F" w:rsidRDefault="00686A59" w:rsidP="006A2807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3E3B91">
        <w:rPr>
          <w:noProof/>
          <w:lang w:eastAsia="tr-TR"/>
        </w:rPr>
        <w:t xml:space="preserve"> </w:t>
      </w:r>
      <w:r w:rsidRPr="00C3186F">
        <w:rPr>
          <w:rFonts w:ascii="Comic Sans MS" w:hAnsi="Comic Sans MS"/>
          <w:noProof/>
          <w:lang w:eastAsia="tr-TR"/>
        </w:rPr>
        <w:pict>
          <v:shape id="_x0000_i1039" type="#_x0000_t75" alt="50_ytl_1" style="width:104.25pt;height:39.75pt;visibility:visible">
            <v:imagedata r:id="rId20" o:title="" croptop="8440f" cropbottom="6573f"/>
          </v:shape>
        </w:pict>
      </w:r>
      <w:r>
        <w:rPr>
          <w:noProof/>
          <w:lang w:eastAsia="tr-TR"/>
        </w:rPr>
        <w:t xml:space="preserve">   </w:t>
      </w:r>
      <w:r w:rsidRPr="003E3B91">
        <w:rPr>
          <w:rFonts w:ascii="Comic Sans MS" w:hAnsi="Comic Sans MS"/>
          <w:noProof/>
          <w:lang w:eastAsia="tr-TR"/>
        </w:rPr>
        <w:t>B)</w:t>
      </w:r>
      <w:r w:rsidRPr="003E3B91">
        <w:rPr>
          <w:noProof/>
          <w:lang w:eastAsia="tr-TR"/>
        </w:rPr>
        <w:t xml:space="preserve"> </w:t>
      </w:r>
      <w:r w:rsidRPr="000D21D0">
        <w:rPr>
          <w:noProof/>
          <w:lang w:eastAsia="tr-TR"/>
        </w:rPr>
        <w:pict>
          <v:shape id="_x0000_i1040" type="#_x0000_t75" alt="100_1ytl" style="width:107.25pt;height:41.25pt;visibility:visible">
            <v:imagedata r:id="rId21" o:title="" croptop="9175f" cropbottom="7983f"/>
          </v:shape>
        </w:pict>
      </w:r>
    </w:p>
    <w:p w:rsidR="00686A59" w:rsidRDefault="00686A59" w:rsidP="007940D5">
      <w:pPr>
        <w:rPr>
          <w:rFonts w:ascii="Comic Sans MS" w:hAnsi="Comic Sans MS"/>
        </w:rPr>
      </w:pPr>
    </w:p>
    <w:p w:rsidR="00686A59" w:rsidRPr="001545B3" w:rsidRDefault="00686A59" w:rsidP="007940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C)</w:t>
      </w:r>
      <w:r w:rsidRPr="001333C9">
        <w:rPr>
          <w:noProof/>
          <w:lang w:eastAsia="tr-TR"/>
        </w:rPr>
        <w:t xml:space="preserve"> </w:t>
      </w:r>
      <w:r w:rsidRPr="00C3186F">
        <w:rPr>
          <w:rFonts w:ascii="Comic Sans MS" w:hAnsi="Comic Sans MS"/>
          <w:noProof/>
          <w:lang w:eastAsia="tr-TR"/>
        </w:rPr>
        <w:pict>
          <v:shape id="_x0000_i1041" type="#_x0000_t75" alt="20_ytl_1" style="width:111.75pt;height:39.75pt;visibility:visible">
            <v:imagedata r:id="rId22" o:title="" croptop="10406f" cropbottom="10943f"/>
          </v:shape>
        </w:pict>
      </w:r>
    </w:p>
    <w:p w:rsidR="00686A59" w:rsidRDefault="00686A59" w:rsidP="007940D5">
      <w:pPr>
        <w:rPr>
          <w:rFonts w:ascii="Comic Sans MS" w:hAnsi="Comic Sans MS"/>
          <w:sz w:val="24"/>
          <w:szCs w:val="24"/>
        </w:rPr>
      </w:pPr>
    </w:p>
    <w:p w:rsidR="00686A59" w:rsidRPr="001333C9" w:rsidRDefault="00686A59" w:rsidP="001333C9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16</w:t>
      </w:r>
      <w:r w:rsidRPr="001333C9">
        <w:rPr>
          <w:rFonts w:ascii="Comic Sans MS" w:hAnsi="Comic Sans MS"/>
          <w:b/>
        </w:rPr>
        <w:t>-</w:t>
      </w:r>
      <w:r w:rsidRPr="001333C9">
        <w:rPr>
          <w:rFonts w:ascii="Comic Sans MS" w:hAnsi="Comic Sans MS"/>
        </w:rPr>
        <w:t xml:space="preserve">  Annem </w:t>
      </w:r>
      <w:r>
        <w:rPr>
          <w:rFonts w:ascii="Comic Sans MS" w:hAnsi="Comic Sans MS"/>
        </w:rPr>
        <w:t>7</w:t>
      </w:r>
      <w:r w:rsidRPr="001333C9">
        <w:rPr>
          <w:rFonts w:ascii="Comic Sans MS" w:hAnsi="Comic Sans MS"/>
        </w:rPr>
        <w:t xml:space="preserve"> m’lik kumaşın </w:t>
      </w:r>
      <w:r>
        <w:rPr>
          <w:rFonts w:ascii="Comic Sans MS" w:hAnsi="Comic Sans MS"/>
        </w:rPr>
        <w:t>3</w:t>
      </w:r>
      <w:r w:rsidRPr="001333C9">
        <w:rPr>
          <w:rFonts w:ascii="Comic Sans MS" w:hAnsi="Comic Sans MS"/>
        </w:rPr>
        <w:t xml:space="preserve"> m </w:t>
      </w:r>
      <w:r>
        <w:rPr>
          <w:rFonts w:ascii="Comic Sans MS" w:hAnsi="Comic Sans MS"/>
        </w:rPr>
        <w:t>42</w:t>
      </w:r>
      <w:r w:rsidRPr="001333C9">
        <w:rPr>
          <w:rFonts w:ascii="Comic Sans MS" w:hAnsi="Comic Sans MS"/>
        </w:rPr>
        <w:t xml:space="preserve"> cm’sine elbise ,  </w:t>
      </w:r>
      <w:r>
        <w:rPr>
          <w:rFonts w:ascii="Comic Sans MS" w:hAnsi="Comic Sans MS"/>
        </w:rPr>
        <w:t>2</w:t>
      </w:r>
      <w:r w:rsidRPr="001333C9">
        <w:rPr>
          <w:rFonts w:ascii="Comic Sans MS" w:hAnsi="Comic Sans MS"/>
        </w:rPr>
        <w:t xml:space="preserve">m </w:t>
      </w:r>
      <w:r>
        <w:rPr>
          <w:rFonts w:ascii="Comic Sans MS" w:hAnsi="Comic Sans MS"/>
        </w:rPr>
        <w:t>8</w:t>
      </w:r>
      <w:r w:rsidRPr="001333C9">
        <w:rPr>
          <w:rFonts w:ascii="Comic Sans MS" w:hAnsi="Comic Sans MS"/>
        </w:rPr>
        <w:t xml:space="preserve"> cm ‘sine gömlek dikti.                  </w:t>
      </w:r>
      <w:r>
        <w:rPr>
          <w:rFonts w:ascii="Comic Sans MS" w:hAnsi="Comic Sans MS"/>
        </w:rPr>
        <w:t xml:space="preserve">                     </w:t>
      </w:r>
      <w:r w:rsidRPr="001333C9">
        <w:rPr>
          <w:rFonts w:ascii="Comic Sans MS" w:hAnsi="Comic Sans MS"/>
        </w:rPr>
        <w:t xml:space="preserve">  </w:t>
      </w:r>
      <w:r w:rsidRPr="001333C9">
        <w:rPr>
          <w:rFonts w:ascii="Comic Sans MS" w:hAnsi="Comic Sans MS"/>
          <w:b/>
        </w:rPr>
        <w:t xml:space="preserve">Geriye </w:t>
      </w:r>
      <w:r w:rsidRPr="001333C9">
        <w:rPr>
          <w:rFonts w:ascii="Comic Sans MS" w:hAnsi="Comic Sans MS"/>
          <w:b/>
          <w:u w:val="single"/>
        </w:rPr>
        <w:t>kaç m kaç cm</w:t>
      </w:r>
      <w:r w:rsidRPr="001333C9">
        <w:rPr>
          <w:rFonts w:ascii="Comic Sans MS" w:hAnsi="Comic Sans MS"/>
          <w:b/>
        </w:rPr>
        <w:t xml:space="preserve"> kumaş kalmıştır</w:t>
      </w:r>
      <w:r w:rsidRPr="001333C9">
        <w:rPr>
          <w:rFonts w:ascii="Comic Sans MS" w:hAnsi="Comic Sans MS"/>
        </w:rPr>
        <w:t xml:space="preserve"> ?</w:t>
      </w:r>
    </w:p>
    <w:p w:rsidR="00686A59" w:rsidRDefault="00686A59" w:rsidP="001333C9">
      <w:pPr>
        <w:rPr>
          <w:rFonts w:ascii="Comic Sans MS" w:hAnsi="Comic Sans MS"/>
        </w:rPr>
      </w:pPr>
      <w:r w:rsidRPr="001333C9">
        <w:rPr>
          <w:rFonts w:ascii="Comic Sans MS" w:hAnsi="Comic Sans MS"/>
        </w:rPr>
        <w:t>A)</w:t>
      </w:r>
      <w:r>
        <w:rPr>
          <w:rFonts w:ascii="Comic Sans MS" w:hAnsi="Comic Sans MS"/>
        </w:rPr>
        <w:t>5</w:t>
      </w:r>
      <w:r w:rsidRPr="001333C9">
        <w:rPr>
          <w:rFonts w:ascii="Comic Sans MS" w:hAnsi="Comic Sans MS"/>
        </w:rPr>
        <w:t xml:space="preserve">m </w:t>
      </w:r>
      <w:r>
        <w:rPr>
          <w:rFonts w:ascii="Comic Sans MS" w:hAnsi="Comic Sans MS"/>
        </w:rPr>
        <w:t>50</w:t>
      </w:r>
      <w:r w:rsidRPr="001333C9">
        <w:rPr>
          <w:rFonts w:ascii="Comic Sans MS" w:hAnsi="Comic Sans MS"/>
        </w:rPr>
        <w:t xml:space="preserve">cm      </w:t>
      </w:r>
      <w:r>
        <w:rPr>
          <w:rFonts w:ascii="Comic Sans MS" w:hAnsi="Comic Sans MS"/>
        </w:rPr>
        <w:t xml:space="preserve">  </w:t>
      </w:r>
      <w:r w:rsidRPr="001333C9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1</w:t>
      </w:r>
      <w:r w:rsidRPr="001333C9">
        <w:rPr>
          <w:rFonts w:ascii="Comic Sans MS" w:hAnsi="Comic Sans MS"/>
        </w:rPr>
        <w:t xml:space="preserve">m </w:t>
      </w:r>
      <w:r>
        <w:rPr>
          <w:rFonts w:ascii="Comic Sans MS" w:hAnsi="Comic Sans MS"/>
        </w:rPr>
        <w:t>50</w:t>
      </w:r>
      <w:r w:rsidRPr="001333C9">
        <w:rPr>
          <w:rFonts w:ascii="Comic Sans MS" w:hAnsi="Comic Sans MS"/>
        </w:rPr>
        <w:t xml:space="preserve">cm   </w:t>
      </w:r>
      <w:r>
        <w:rPr>
          <w:rFonts w:ascii="Comic Sans MS" w:hAnsi="Comic Sans MS"/>
        </w:rPr>
        <w:t xml:space="preserve">    </w:t>
      </w:r>
      <w:r w:rsidRPr="001333C9">
        <w:rPr>
          <w:rFonts w:ascii="Comic Sans MS" w:hAnsi="Comic Sans MS"/>
        </w:rPr>
        <w:t xml:space="preserve">   C)</w:t>
      </w:r>
      <w:r>
        <w:rPr>
          <w:rFonts w:ascii="Comic Sans MS" w:hAnsi="Comic Sans MS"/>
        </w:rPr>
        <w:t>1m 76</w:t>
      </w:r>
      <w:r w:rsidRPr="001333C9">
        <w:rPr>
          <w:rFonts w:ascii="Comic Sans MS" w:hAnsi="Comic Sans MS"/>
        </w:rPr>
        <w:t xml:space="preserve"> cm</w:t>
      </w:r>
    </w:p>
    <w:p w:rsidR="00686A59" w:rsidRDefault="00686A59" w:rsidP="001333C9">
      <w:pPr>
        <w:rPr>
          <w:rFonts w:ascii="Comic Sans MS" w:hAnsi="Comic Sans MS"/>
        </w:rPr>
      </w:pPr>
    </w:p>
    <w:p w:rsidR="00686A59" w:rsidRDefault="00686A59" w:rsidP="001333C9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93" type="#_x0000_t74" style="position:absolute;margin-left:45.55pt;margin-top:27.1pt;width:24pt;height:21.05pt;z-index:251691520" fillcolor="#c0504d" stroked="f" strokeweight="0">
            <v:fill color2="#923633" focusposition=".5,.5" focussize="" focus="100%" type="gradientRadial"/>
            <v:shadow on="t" type="perspective" color="#622423" offset="1pt" offset2="-3pt"/>
          </v:shape>
        </w:pict>
      </w:r>
    </w:p>
    <w:p w:rsidR="00686A59" w:rsidRDefault="00686A59" w:rsidP="001333C9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7C6FDF">
        <w:rPr>
          <w:rFonts w:ascii="Comic Sans MS" w:hAnsi="Comic Sans MS"/>
          <w:b/>
        </w:rPr>
        <w:t>17</w:t>
      </w:r>
      <w:r>
        <w:rPr>
          <w:rFonts w:ascii="Comic Sans MS" w:hAnsi="Comic Sans MS"/>
        </w:rPr>
        <w:t>-</w: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4" type="#_x0000_t5" style="position:absolute;margin-left:40.2pt;margin-top:24.85pt;width:27.75pt;height:21.75pt;z-index:251688448;mso-position-horizontal-relative:text;mso-position-vertical-relative:text" fillcolor="#f79646" stroked="f" strokeweight="0">
            <v:fill color2="#df6a09" focusposition=".5,.5" focussize="" focus="100%" type="gradientRadial"/>
            <v:shadow on="t" type="perspective" color="#974706" offset="1pt" offset2="-3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2 TL 500 Kr </w:t>
      </w:r>
      <w:r w:rsidRPr="004E1650">
        <w:rPr>
          <w:rFonts w:ascii="Comic Sans MS" w:hAnsi="Comic Sans MS"/>
          <w:b/>
          <w:noProof/>
          <w:sz w:val="24"/>
          <w:szCs w:val="24"/>
          <w:lang w:eastAsia="tr-TR"/>
        </w:rPr>
        <w:t>=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250 Kr</w:t>
      </w:r>
    </w:p>
    <w:p w:rsidR="00686A59" w:rsidRPr="00684F7C" w:rsidRDefault="00686A59" w:rsidP="001333C9">
      <w:pPr>
        <w:rPr>
          <w:rFonts w:ascii="Comic Sans MS" w:hAnsi="Comic Sans MS"/>
          <w:b/>
          <w:sz w:val="36"/>
          <w:szCs w:val="36"/>
        </w:rPr>
      </w:pP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95" type="#_x0000_t69" style="position:absolute;margin-left:45.55pt;margin-top:26.6pt;width:22.4pt;height:21.75pt;z-index:251689472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5 TL 3 Kr  </w:t>
      </w:r>
      <w:r>
        <w:rPr>
          <w:rFonts w:ascii="Comic Sans MS" w:hAnsi="Comic Sans MS"/>
          <w:b/>
          <w:sz w:val="36"/>
          <w:szCs w:val="36"/>
        </w:rPr>
        <w:t>&lt;</w:t>
      </w:r>
      <w:r>
        <w:rPr>
          <w:rFonts w:ascii="Comic Sans MS" w:hAnsi="Comic Sans MS"/>
          <w:sz w:val="24"/>
          <w:szCs w:val="24"/>
        </w:rPr>
        <w:t xml:space="preserve">  530 Kr</w:t>
      </w: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    .               </w:t>
      </w:r>
      <w:r>
        <w:rPr>
          <w:rFonts w:ascii="Comic Sans MS" w:hAnsi="Comic Sans MS"/>
          <w:sz w:val="24"/>
          <w:szCs w:val="24"/>
        </w:rPr>
        <w:t xml:space="preserve">             4 TL 1 Kr  </w:t>
      </w:r>
      <w:r w:rsidRPr="007C6FDF">
        <w:rPr>
          <w:rFonts w:ascii="Comic Sans MS" w:hAnsi="Comic Sans MS"/>
          <w:b/>
          <w:sz w:val="24"/>
          <w:szCs w:val="24"/>
        </w:rPr>
        <w:t>=</w:t>
      </w:r>
      <w:r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401 Kr                             </w:t>
      </w:r>
    </w:p>
    <w:p w:rsidR="00686A59" w:rsidRDefault="00686A59" w:rsidP="001333C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96" type="#_x0000_t5" style="position:absolute;margin-left:181.55pt;margin-top:23.3pt;width:27.75pt;height:21.75pt;z-index:251687424" fillcolor="#f79646" stroked="f" strokeweight="0">
            <v:fill color2="#df6a09" focusposition=".5,.5" focussize="" focus="100%" type="gradientRadial"/>
            <v:shadow on="t" type="perspective" color="#974706" offset="1pt" offset2="-3pt"/>
          </v:shape>
        </w:pict>
      </w:r>
      <w:r>
        <w:rPr>
          <w:noProof/>
          <w:lang w:eastAsia="tr-TR"/>
        </w:rPr>
        <w:pict>
          <v:shape id="_x0000_s1097" type="#_x0000_t74" style="position:absolute;margin-left:112.15pt;margin-top:28.05pt;width:24pt;height:21.05pt;z-index:251692544" fillcolor="#c0504d" stroked="f" strokeweight="0">
            <v:fill color2="#923633" focusposition=".5,.5" focussize="" focus="100%" type="gradientRadial"/>
            <v:shadow on="t" type="perspective" color="#622423" offset="1pt" offset2="-3pt"/>
          </v:shape>
        </w:pict>
      </w:r>
      <w:r>
        <w:rPr>
          <w:noProof/>
          <w:lang w:eastAsia="tr-TR"/>
        </w:rPr>
        <w:pict>
          <v:shape id="_x0000_s1098" type="#_x0000_t69" style="position:absolute;margin-left:40.2pt;margin-top:27.35pt;width:22.4pt;height:21.75pt;z-index:251690496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 w:rsidRPr="007C6FDF">
        <w:rPr>
          <w:rFonts w:ascii="Comic Sans MS" w:hAnsi="Comic Sans MS"/>
        </w:rPr>
        <w:t xml:space="preserve">Yukarıda verilenlerden hangisi </w:t>
      </w:r>
      <w:r w:rsidRPr="007C6FDF">
        <w:rPr>
          <w:rFonts w:ascii="Comic Sans MS" w:hAnsi="Comic Sans MS"/>
          <w:b/>
        </w:rPr>
        <w:t>yanlıştır</w:t>
      </w:r>
      <w:r w:rsidRPr="004E1650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?</w:t>
      </w:r>
    </w:p>
    <w:p w:rsidR="00686A59" w:rsidRDefault="00686A59" w:rsidP="001333C9">
      <w:pPr>
        <w:pStyle w:val="ListParagraph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</w:t>
      </w:r>
      <w:r w:rsidRPr="004E1650">
        <w:rPr>
          <w:rFonts w:ascii="Comic Sans MS" w:hAnsi="Comic Sans MS"/>
          <w:sz w:val="24"/>
          <w:szCs w:val="24"/>
        </w:rPr>
        <w:t xml:space="preserve">B)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4E1650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</w:t>
      </w:r>
      <w:r w:rsidRPr="004E1650">
        <w:rPr>
          <w:rFonts w:ascii="Comic Sans MS" w:hAnsi="Comic Sans MS"/>
          <w:sz w:val="24"/>
          <w:szCs w:val="24"/>
        </w:rPr>
        <w:t xml:space="preserve"> C)</w:t>
      </w:r>
    </w:p>
    <w:p w:rsidR="00686A59" w:rsidRDefault="00686A59" w:rsidP="007C6FDF">
      <w:pPr>
        <w:rPr>
          <w:rFonts w:ascii="Comic Sans MS" w:hAnsi="Comic Sans MS"/>
          <w:sz w:val="24"/>
          <w:szCs w:val="24"/>
        </w:rPr>
      </w:pPr>
    </w:p>
    <w:p w:rsidR="00686A59" w:rsidRDefault="00686A59" w:rsidP="007C6FDF">
      <w:pPr>
        <w:rPr>
          <w:rFonts w:ascii="Comic Sans MS" w:hAnsi="Comic Sans MS"/>
          <w:sz w:val="24"/>
          <w:szCs w:val="24"/>
        </w:rPr>
      </w:pPr>
    </w:p>
    <w:p w:rsidR="00686A59" w:rsidRDefault="00686A59" w:rsidP="007C6FDF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99" type="#_x0000_t32" style="position:absolute;margin-left:127.45pt;margin-top:3.05pt;width:.05pt;height:105.3pt;z-index:251696640" o:connectortype="straight">
            <v:stroke startarrow="block" endarrow="block"/>
          </v:shape>
        </w:pict>
      </w:r>
      <w:r w:rsidRPr="007C6FDF">
        <w:rPr>
          <w:rFonts w:ascii="Comic Sans MS" w:hAnsi="Comic Sans MS"/>
          <w:b/>
        </w:rPr>
        <w:t>18-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hyperlink r:id="rId23" w:history="1">
        <w:r w:rsidRPr="00C3186F">
          <w:rPr>
            <w:rFonts w:ascii="Arial" w:hAnsi="Arial" w:cs="Arial"/>
            <w:noProof/>
            <w:color w:val="0000FF"/>
            <w:sz w:val="18"/>
            <w:szCs w:val="18"/>
            <w:lang w:eastAsia="tr-TR"/>
          </w:rPr>
          <w:pict>
            <v:shape id="Resim 35" o:spid="_x0000_i1042" type="#_x0000_t75" alt="http://t2.gstatic.com/images?q=tbn:ANd9GcRj6baK94xy5xHIHpoHQ0XrQccmKYo8rXliyWm370QOMYkTVcCLlG5BNnIJ" href="http://www.google.com.tr/imgres?imgurl=http://i41.tinypic.com/34y4234.gif&amp;imgrefurl=http://www.paylastr.org/cocukca/144150-hayvan-resimleri-boyama.html&amp;usg=__9tO1zGUrmDelFis-1DqeZ0JL1Gs=&amp;h=957&amp;w=718&amp;sz=15&amp;hl=tr&amp;start=22&amp;zoom=1&amp;tbnid=EPYe4Fg9Si0dBM:&amp;tbnh=148&amp;tbnw=111&amp;ei=RXOKTcDxCM3o4Abj9s36DQ&amp;prev=/images?q=boyama+hayvan+resimleri&amp;start=20&amp;hl=tr&amp;sa=N&amp;tbs=isch:1&amp;itbs" style="width:82.5pt;height:110.25pt;visibility:visible" o:button="t">
              <v:fill o:detectmouseclick="t"/>
              <v:imagedata r:id="rId24" o:title=""/>
            </v:shape>
          </w:pict>
        </w:r>
      </w:hyperlink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A424A0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/>
          <w:noProof/>
          <w:sz w:val="28"/>
          <w:szCs w:val="28"/>
          <w:lang w:eastAsia="tr-TR"/>
        </w:rPr>
        <w:t>2</w:t>
      </w:r>
      <w:r w:rsidRPr="00A424A0">
        <w:rPr>
          <w:rFonts w:ascii="Comic Sans MS" w:hAnsi="Comic Sans MS"/>
          <w:noProof/>
          <w:sz w:val="28"/>
          <w:szCs w:val="28"/>
          <w:lang w:eastAsia="tr-TR"/>
        </w:rPr>
        <w:t>m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7C6FDF">
        <w:rPr>
          <w:rFonts w:ascii="Comic Sans MS" w:hAnsi="Comic Sans MS"/>
          <w:noProof/>
          <w:sz w:val="28"/>
          <w:szCs w:val="28"/>
          <w:lang w:eastAsia="tr-TR"/>
        </w:rPr>
        <w:t>37cm</w:t>
      </w:r>
    </w:p>
    <w:p w:rsidR="00686A59" w:rsidRDefault="00686A59" w:rsidP="007C6FDF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7C6FDF">
        <w:rPr>
          <w:rFonts w:ascii="Comic Sans MS" w:hAnsi="Comic Sans MS"/>
          <w:noProof/>
          <w:lang w:eastAsia="tr-TR"/>
        </w:rPr>
        <w:t>Hayvanat bahçesine getirilen deveye bir barınak yapılacaktır.Aşağıdakilerden hangisinin yapılması en uygundur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?</w:t>
      </w:r>
    </w:p>
    <w:p w:rsidR="00686A59" w:rsidRDefault="00686A59" w:rsidP="007C6FDF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100" type="#_x0000_t32" style="position:absolute;margin-left:58.2pt;margin-top:20.75pt;width:.05pt;height:91.25pt;z-index:25169561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101" type="#_x0000_t32" style="position:absolute;margin-left:148.2pt;margin-top:20.75pt;width:.05pt;height:91.25pt;z-index:25169459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102" type="#_x0000_t32" style="position:absolute;margin-left:223.2pt;margin-top:20.75pt;width:.05pt;height:91.25pt;z-index:251693568" o:connectortype="straight">
            <v:stroke startarrow="block" endarrow="block"/>
          </v:shape>
        </w:pict>
      </w:r>
      <w:r w:rsidRPr="00C3186F">
        <w:rPr>
          <w:rFonts w:ascii="Comic Sans MS" w:hAnsi="Comic Sans MS"/>
          <w:noProof/>
          <w:sz w:val="24"/>
          <w:szCs w:val="24"/>
          <w:lang w:eastAsia="tr-TR"/>
        </w:rPr>
        <w:pict>
          <v:shape id="Resim 10" o:spid="_x0000_i1043" type="#_x0000_t75" style="width:56.25pt;height:124.5pt;visibility:visible">
            <v:imagedata r:id="rId25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    </w:t>
      </w:r>
      <w:r w:rsidRPr="00C3186F">
        <w:rPr>
          <w:rFonts w:ascii="Comic Sans MS" w:hAnsi="Comic Sans MS"/>
          <w:noProof/>
          <w:sz w:val="24"/>
          <w:szCs w:val="24"/>
          <w:lang w:eastAsia="tr-TR"/>
        </w:rPr>
        <w:pict>
          <v:shape id="_x0000_i1044" type="#_x0000_t75" style="width:56.25pt;height:124.5pt;visibility:visible">
            <v:imagedata r:id="rId25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</w:t>
      </w:r>
      <w:r w:rsidRPr="00C3186F">
        <w:rPr>
          <w:rFonts w:ascii="Comic Sans MS" w:hAnsi="Comic Sans MS"/>
          <w:noProof/>
          <w:sz w:val="24"/>
          <w:szCs w:val="24"/>
          <w:lang w:eastAsia="tr-TR"/>
        </w:rPr>
        <w:pict>
          <v:shape id="_x0000_i1045" type="#_x0000_t75" style="width:56.25pt;height:124.5pt;visibility:visible">
            <v:imagedata r:id="rId25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</w:t>
      </w:r>
      <w:r>
        <w:rPr>
          <w:rFonts w:ascii="Comic Sans MS" w:hAnsi="Comic Sans MS"/>
          <w:sz w:val="16"/>
          <w:szCs w:val="16"/>
        </w:rPr>
        <w:t>.</w:t>
      </w:r>
      <w:r w:rsidRPr="007C6FDF">
        <w:rPr>
          <w:rFonts w:ascii="Comic Sans MS" w:hAnsi="Comic Sans MS"/>
        </w:rPr>
        <w:t xml:space="preserve">A) 230cm        </w:t>
      </w:r>
      <w:r>
        <w:rPr>
          <w:rFonts w:ascii="Comic Sans MS" w:hAnsi="Comic Sans MS"/>
        </w:rPr>
        <w:t xml:space="preserve">     </w:t>
      </w:r>
      <w:r w:rsidRPr="007C6FDF">
        <w:rPr>
          <w:rFonts w:ascii="Comic Sans MS" w:hAnsi="Comic Sans MS"/>
        </w:rPr>
        <w:t xml:space="preserve"> B)</w:t>
      </w:r>
      <w:r w:rsidRPr="005938E6">
        <w:rPr>
          <w:rFonts w:ascii="Comic Sans MS" w:hAnsi="Comic Sans MS"/>
        </w:rPr>
        <w:t xml:space="preserve"> </w:t>
      </w:r>
      <w:r w:rsidRPr="007C6FDF">
        <w:rPr>
          <w:rFonts w:ascii="Comic Sans MS" w:hAnsi="Comic Sans MS"/>
        </w:rPr>
        <w:t xml:space="preserve">1m90cm       </w:t>
      </w:r>
      <w:r>
        <w:rPr>
          <w:rFonts w:ascii="Comic Sans MS" w:hAnsi="Comic Sans MS"/>
        </w:rPr>
        <w:t xml:space="preserve">  </w:t>
      </w:r>
      <w:r w:rsidRPr="007C6FDF">
        <w:rPr>
          <w:rFonts w:ascii="Comic Sans MS" w:hAnsi="Comic Sans MS"/>
        </w:rPr>
        <w:t xml:space="preserve"> C)</w:t>
      </w:r>
      <w:r w:rsidRPr="005938E6">
        <w:rPr>
          <w:rFonts w:ascii="Comic Sans MS" w:hAnsi="Comic Sans MS"/>
        </w:rPr>
        <w:t xml:space="preserve"> </w:t>
      </w:r>
      <w:r w:rsidRPr="007C6FDF">
        <w:rPr>
          <w:rFonts w:ascii="Comic Sans MS" w:hAnsi="Comic Sans MS"/>
        </w:rPr>
        <w:t>270cm</w:t>
      </w:r>
      <w:r>
        <w:rPr>
          <w:rFonts w:ascii="Comic Sans MS" w:hAnsi="Comic Sans MS"/>
          <w:sz w:val="24"/>
          <w:szCs w:val="24"/>
        </w:rPr>
        <w:t xml:space="preserve">   </w:t>
      </w:r>
    </w:p>
    <w:p w:rsidR="00686A59" w:rsidRDefault="00686A59" w:rsidP="007C6FDF">
      <w:pPr>
        <w:rPr>
          <w:rFonts w:ascii="Comic Sans MS" w:hAnsi="Comic Sans MS"/>
          <w:sz w:val="24"/>
          <w:szCs w:val="24"/>
        </w:rPr>
      </w:pPr>
    </w:p>
    <w:p w:rsidR="00686A59" w:rsidRDefault="00686A59" w:rsidP="007C6FDF">
      <w:pPr>
        <w:rPr>
          <w:rFonts w:ascii="Comic Sans MS" w:hAnsi="Comic Sans MS"/>
        </w:rPr>
      </w:pPr>
    </w:p>
    <w:p w:rsidR="00686A59" w:rsidRDefault="00686A59" w:rsidP="007C6FDF">
      <w:pPr>
        <w:rPr>
          <w:rFonts w:ascii="Comic Sans MS" w:hAnsi="Comic Sans MS"/>
        </w:rPr>
      </w:pPr>
    </w:p>
    <w:p w:rsidR="00686A59" w:rsidRDefault="00686A59" w:rsidP="007C6FDF">
      <w:pPr>
        <w:rPr>
          <w:rFonts w:ascii="Comic Sans MS" w:hAnsi="Comic Sans MS"/>
        </w:rPr>
      </w:pPr>
    </w:p>
    <w:p w:rsidR="00686A59" w:rsidRDefault="00686A59" w:rsidP="007C6FDF">
      <w:pPr>
        <w:rPr>
          <w:rFonts w:ascii="Comic Sans MS" w:hAnsi="Comic Sans MS"/>
        </w:rPr>
      </w:pPr>
    </w:p>
    <w:p w:rsidR="00686A59" w:rsidRDefault="00686A59" w:rsidP="00F50B90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varil                sürahi            kova</w:t>
      </w:r>
    </w:p>
    <w:p w:rsidR="00686A59" w:rsidRDefault="00686A59" w:rsidP="00F50B90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C3186F">
        <w:rPr>
          <w:rFonts w:ascii="Verdana" w:hAnsi="Verdana"/>
          <w:noProof/>
          <w:color w:val="000000"/>
          <w:sz w:val="16"/>
          <w:szCs w:val="16"/>
          <w:lang w:eastAsia="tr-TR"/>
        </w:rPr>
        <w:pict>
          <v:shape id="Resim 4" o:spid="_x0000_i1046" type="#_x0000_t75" alt="http://istanbulbidon.com/images/kapaklisac.jpg" style="width:84.75pt;height:132.75pt;visibility:visible">
            <v:imagedata r:id="rId26" o:title=""/>
          </v:shape>
        </w:pic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</w:t>
      </w:r>
      <w:hyperlink r:id="rId27" w:history="1">
        <w:r w:rsidRPr="00C3186F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7" o:spid="_x0000_i1047" type="#_x0000_t75" alt="http://t2.gstatic.com/images?q=tbn:ANd9GcQE-E-MvDKrxiNR3OS0VCBfcFZDWHA7ldye3nBxEUoOV5leod3LSx6KfGQ" href="http://www.google.com.tr/imgres?imgurl=http://www.hakplastik.com.tr/images/p-020b.jpg&amp;imgrefurl=http://www.hakplastik.com.tr/m3.asp&amp;usg=__gJ1EhQGaiV4hYJAMivvBiLrqhjA=&amp;h=400&amp;w=400&amp;sz=14&amp;hl=tr&amp;start=38&amp;zoom=1&amp;tbnid=tQvJci3wJlN22M:&amp;tbnh=124&amp;tbnw=124&amp;ei=yWt-TZb_HpOq8AO2tsCaAw&amp;prev=/images?q=palstik+s%C3%BCrahi+resimleri&amp;start=20&amp;hl=tr&amp;sa=N&amp;tbs=isch:1&amp;itbs" style="width:42.75pt;height:42.75pt;visibility:visible" o:button="t">
              <v:fill o:detectmouseclick="t"/>
              <v:imagedata r:id="rId28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    </w:t>
      </w:r>
      <w:hyperlink r:id="rId29" w:history="1">
        <w:r w:rsidRPr="00C3186F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8" type="#_x0000_t75" alt="http://t0.gstatic.com/images?q=tbn:ANd9GcRrHSFZGtVsuqoCD0GiNQsms_ASkge8YQYI9ipxvOq89M50N9Q" href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" style="width:72.75pt;height:94.5pt;visibility:visible" o:button="t">
              <v:fill o:detectmouseclick="t"/>
              <v:imagedata r:id="rId14" o:title=""/>
            </v:shape>
          </w:pict>
        </w:r>
      </w:hyperlink>
    </w:p>
    <w:p w:rsidR="00686A59" w:rsidRDefault="00686A59" w:rsidP="00F50B90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58 L                    1 L                8L</w:t>
      </w:r>
    </w:p>
    <w:p w:rsidR="00686A59" w:rsidRDefault="00686A59" w:rsidP="00F50B90">
      <w:pPr>
        <w:pStyle w:val="ListParagraph"/>
        <w:ind w:left="0"/>
        <w:rPr>
          <w:rFonts w:ascii="Comic Sans MS" w:hAnsi="Comic Sans MS"/>
          <w:sz w:val="24"/>
          <w:szCs w:val="24"/>
        </w:rPr>
      </w:pPr>
    </w:p>
    <w:p w:rsidR="00686A59" w:rsidRPr="00F50B90" w:rsidRDefault="00686A59" w:rsidP="00F50B90">
      <w:pPr>
        <w:pStyle w:val="ListParagraph"/>
        <w:ind w:left="0"/>
        <w:rPr>
          <w:rFonts w:ascii="Comic Sans MS" w:hAnsi="Comic Sans MS"/>
        </w:rPr>
      </w:pPr>
      <w:r w:rsidRPr="00F50B90">
        <w:rPr>
          <w:rFonts w:ascii="Comic Sans MS" w:hAnsi="Comic Sans MS"/>
          <w:b/>
        </w:rPr>
        <w:t>19-</w:t>
      </w:r>
      <w:r w:rsidRPr="00F50B90">
        <w:rPr>
          <w:rFonts w:ascii="Comic Sans MS" w:hAnsi="Comic Sans MS"/>
        </w:rPr>
        <w:t>Şekildeki kova ve sürahiyi kullanarak suyu taşırmadan varili doldurmak istiyoruz.</w:t>
      </w:r>
    </w:p>
    <w:p w:rsidR="00686A59" w:rsidRPr="00F50B90" w:rsidRDefault="00686A59" w:rsidP="00F50B90">
      <w:pPr>
        <w:pStyle w:val="ListParagraph"/>
        <w:ind w:left="0"/>
        <w:rPr>
          <w:rFonts w:ascii="Comic Sans MS" w:hAnsi="Comic Sans MS"/>
          <w:b/>
        </w:rPr>
      </w:pPr>
      <w:r w:rsidRPr="00F50B90">
        <w:rPr>
          <w:rFonts w:ascii="Comic Sans MS" w:hAnsi="Comic Sans MS"/>
          <w:b/>
          <w:u w:val="single"/>
        </w:rPr>
        <w:t xml:space="preserve">En hızlı </w:t>
      </w:r>
      <w:r w:rsidRPr="00F50B90">
        <w:rPr>
          <w:rFonts w:ascii="Comic Sans MS" w:hAnsi="Comic Sans MS"/>
          <w:b/>
        </w:rPr>
        <w:t>şekilde nasıl doldurabiliriz?</w:t>
      </w:r>
    </w:p>
    <w:p w:rsidR="00686A59" w:rsidRPr="00F50B90" w:rsidRDefault="00686A59" w:rsidP="00F50B90">
      <w:pPr>
        <w:pStyle w:val="ListParagraph"/>
        <w:ind w:left="0"/>
        <w:rPr>
          <w:rFonts w:ascii="Comic Sans MS" w:hAnsi="Comic Sans MS"/>
          <w:b/>
        </w:rPr>
      </w:pPr>
    </w:p>
    <w:p w:rsidR="00686A59" w:rsidRPr="00F50B90" w:rsidRDefault="00686A59" w:rsidP="00F50B90">
      <w:pPr>
        <w:pStyle w:val="ListParagraph"/>
        <w:ind w:left="0"/>
        <w:rPr>
          <w:rFonts w:ascii="Comic Sans MS" w:hAnsi="Comic Sans MS"/>
        </w:rPr>
      </w:pPr>
      <w:r w:rsidRPr="00F50B90">
        <w:rPr>
          <w:rFonts w:ascii="Comic Sans MS" w:hAnsi="Comic Sans MS"/>
        </w:rPr>
        <w:t xml:space="preserve">A) 7 kova suyu varile aktarır ,  geriye kalanı sürahi ile doldururuz.                                                    </w:t>
      </w:r>
    </w:p>
    <w:p w:rsidR="00686A59" w:rsidRPr="00F50B90" w:rsidRDefault="00686A59" w:rsidP="00F50B90">
      <w:pPr>
        <w:pStyle w:val="ListParagraph"/>
        <w:ind w:left="0"/>
        <w:rPr>
          <w:rFonts w:ascii="Comic Sans MS" w:hAnsi="Comic Sans MS"/>
        </w:rPr>
      </w:pPr>
      <w:r w:rsidRPr="00F50B90">
        <w:rPr>
          <w:rFonts w:ascii="Comic Sans MS" w:hAnsi="Comic Sans MS"/>
        </w:rPr>
        <w:t xml:space="preserve"> B)Önce 7 kova suyu varile aktarır. Sonra 1 kovayı doldurur bu sudan 6 sürahi alıp kalanı varile boşaltırız.</w:t>
      </w:r>
    </w:p>
    <w:p w:rsidR="00686A59" w:rsidRPr="00F50B90" w:rsidRDefault="00686A59" w:rsidP="00F50B90">
      <w:pPr>
        <w:pStyle w:val="ListParagraph"/>
        <w:ind w:left="0"/>
        <w:rPr>
          <w:rFonts w:ascii="Comic Sans MS" w:hAnsi="Comic Sans MS"/>
        </w:rPr>
      </w:pPr>
      <w:r w:rsidRPr="00F50B90">
        <w:rPr>
          <w:rFonts w:ascii="Comic Sans MS" w:hAnsi="Comic Sans MS"/>
        </w:rPr>
        <w:t xml:space="preserve"> C) 8 kova suyu varile aktarırız.  </w:t>
      </w:r>
    </w:p>
    <w:p w:rsidR="00686A59" w:rsidRDefault="00686A59" w:rsidP="00F50B90">
      <w:pPr>
        <w:rPr>
          <w:rFonts w:ascii="Comic Sans MS" w:hAnsi="Comic Sans MS"/>
          <w:noProof/>
          <w:color w:val="000000"/>
          <w:sz w:val="24"/>
          <w:szCs w:val="24"/>
          <w:lang w:eastAsia="tr-TR"/>
        </w:rPr>
      </w:pPr>
    </w:p>
    <w:p w:rsidR="00686A59" w:rsidRDefault="00686A59" w:rsidP="00F50B90">
      <w:pPr>
        <w:rPr>
          <w:rFonts w:ascii="Comic Sans MS" w:hAnsi="Comic Sans MS"/>
          <w:noProof/>
          <w:color w:val="000000"/>
          <w:sz w:val="24"/>
          <w:szCs w:val="24"/>
          <w:lang w:eastAsia="tr-TR"/>
        </w:rPr>
      </w:pPr>
    </w:p>
    <w:p w:rsidR="00686A59" w:rsidRDefault="00686A59" w:rsidP="00F50B90">
      <w:pPr>
        <w:rPr>
          <w:rFonts w:ascii="Comic Sans MS" w:hAnsi="Comic Sans MS"/>
          <w:noProof/>
          <w:color w:val="000000"/>
          <w:sz w:val="24"/>
          <w:szCs w:val="24"/>
          <w:lang w:eastAsia="tr-TR"/>
        </w:rPr>
      </w:pPr>
    </w:p>
    <w:p w:rsidR="00686A59" w:rsidRPr="00F50B90" w:rsidRDefault="00686A59" w:rsidP="00F50B90">
      <w:pPr>
        <w:rPr>
          <w:rFonts w:ascii="Comic Sans MS" w:hAnsi="Comic Sans MS"/>
          <w:noProof/>
          <w:color w:val="000000"/>
          <w:lang w:eastAsia="tr-TR"/>
        </w:rPr>
      </w:pPr>
      <w:r>
        <w:rPr>
          <w:rFonts w:ascii="Comic Sans MS" w:hAnsi="Comic Sans MS"/>
          <w:b/>
          <w:noProof/>
          <w:color w:val="000000"/>
          <w:lang w:eastAsia="tr-TR"/>
        </w:rPr>
        <w:t>20</w:t>
      </w:r>
      <w:r w:rsidRPr="00F50B90">
        <w:rPr>
          <w:rFonts w:ascii="Comic Sans MS" w:hAnsi="Comic Sans MS"/>
          <w:noProof/>
          <w:color w:val="000000"/>
          <w:lang w:eastAsia="tr-TR"/>
        </w:rPr>
        <w:t>-</w:t>
      </w:r>
      <w:hyperlink r:id="rId30" w:history="1">
        <w:r w:rsidRPr="00C3186F">
          <w:rPr>
            <w:rFonts w:ascii="Arial" w:hAnsi="Arial" w:cs="Arial"/>
            <w:noProof/>
            <w:color w:val="0000FF"/>
            <w:lang w:eastAsia="tr-TR"/>
          </w:rPr>
          <w:pict>
            <v:shape id="Resim 13" o:spid="_x0000_i1049" type="#_x0000_t75" alt="http://t1.gstatic.com/images?q=tbn:ANd9GcS9F_QDUJUllJ5sVXSbPLZJfG4_4Mu8ZYXuC2G9ao_LKgY9DozTXh4pHg" href="http://www.google.com.tr/imgres?imgurl=http://www.itusozluk.com/img.php/44067a9d398f99658ab2fb431590d1c016299/eti+cin&amp;imgrefurl=http://www.itusozluk.com/gorseller/eti+cin/96805&amp;usg=__1feQA3s_D4EwpYwVSvuiy9kEZPM=&amp;h=288&amp;w=220&amp;sz=22&amp;hl=tr&amp;start=13&amp;zoom=1&amp;tbnid=o1l67JeOObh2gM:&amp;tbnh=115&amp;tbnw=88&amp;ei=nFSGTeOiCZL34AbdoOi_CA&amp;prev=/images?q=eti&amp;hl=tr&amp;sa=N&amp;tbs=isch:1&amp;itbs" style="width:42.75pt;height:56.25pt;visibility:visible" o:button="t">
              <v:fill o:detectmouseclick="t"/>
              <v:imagedata r:id="rId31" o:title=""/>
            </v:shape>
          </w:pict>
        </w:r>
      </w:hyperlink>
      <w:r w:rsidRPr="00F50B90">
        <w:rPr>
          <w:rFonts w:ascii="Arial" w:hAnsi="Arial" w:cs="Arial"/>
          <w:noProof/>
          <w:color w:val="0000FF"/>
          <w:lang w:eastAsia="tr-TR"/>
        </w:rPr>
        <w:t xml:space="preserve">     </w:t>
      </w:r>
      <w:hyperlink r:id="rId32" w:history="1">
        <w:r w:rsidRPr="00C3186F">
          <w:rPr>
            <w:rFonts w:ascii="Arial" w:hAnsi="Arial" w:cs="Arial"/>
            <w:noProof/>
            <w:color w:val="0000FF"/>
            <w:lang w:eastAsia="tr-TR"/>
          </w:rPr>
          <w:pict>
            <v:shape id="_x0000_i1050" type="#_x0000_t75" alt="http://t0.gstatic.com/images?q=tbn:ANd9GcQOywSmKZYen6WpgtBjMFRcX-n_pymLAky791-X6LqQJFh5nyLc5PrtByqO" href="http://www.google.com.tr/imgres?imgurl=http://www.itusozluk.com/img.php/41946812c29acae767636e26b21af01915839/eti+maximus&amp;imgrefurl=http://www.itusozluk.com/gorseller/eti+maximus/58937&amp;usg=__1ybQKLduByCqwLa6JqRlYYgxqQg=&amp;h=301&amp;w=600&amp;sz=33&amp;hl=tr&amp;start=56&amp;zoom=1&amp;tbnid=entKWJsjjYkniM:&amp;tbnh=68&amp;tbnw=135&amp;ei=vlSGTZ6lHsuP4QaktqjxCA&amp;prev=/images?q=eti&amp;start=40&amp;hl=tr&amp;sa=N&amp;tbs=isch:1&amp;itbs" style="width:1in;height:51pt;visibility:visible" o:button="t">
              <v:fill o:detectmouseclick="t"/>
              <v:imagedata r:id="rId33" o:title=""/>
            </v:shape>
          </w:pict>
        </w:r>
      </w:hyperlink>
      <w:r w:rsidRPr="00F50B90">
        <w:rPr>
          <w:rFonts w:ascii="Arial" w:hAnsi="Arial" w:cs="Arial"/>
          <w:noProof/>
          <w:color w:val="0000FF"/>
          <w:lang w:eastAsia="tr-TR"/>
        </w:rPr>
        <w:t xml:space="preserve">     </w:t>
      </w:r>
      <w:hyperlink r:id="rId34" w:history="1">
        <w:r w:rsidRPr="00C3186F">
          <w:rPr>
            <w:rFonts w:ascii="Arial" w:hAnsi="Arial" w:cs="Arial"/>
            <w:noProof/>
            <w:color w:val="0000FF"/>
            <w:lang w:eastAsia="tr-TR"/>
          </w:rPr>
          <w:pict>
            <v:shape id="Resim 22" o:spid="_x0000_i1051" type="#_x0000_t75" alt="http://t1.gstatic.com/images?q=tbn:ANd9GcQVKcxgQ6YW5XTvhJx4gG_oLU6xjs1k5OUAoi_Soq609HeUtQHYxAWT6oM" href="http://www.google.com.tr/imgres?imgurl=http://www.ulker.com.tr/documents/Ulker/Urunler/ulker_badem_kraker.jpg&amp;imgrefurl=http://www.ulker.com.tr/en/badem_kraker_detay.aspx?productid=1235&amp;usg=__1-Lrm9yZRUMGTlSfbSTLpGCLYYM=&amp;h=396&amp;w=300&amp;sz=33&amp;hl=tr&amp;start=37&amp;zoom=1&amp;tbnid=L3sVQtdfTzmjXM:&amp;tbnh=124&amp;tbnw=94&amp;ei=s1WGTaH9IoKB5AaCy9XTCA&amp;prev=/images?q=%C3%BClker&amp;start=20&amp;hl=tr&amp;sa=N&amp;tbs=isch:1&amp;itbs" style="width:46.5pt;height:61.5pt;visibility:visible" o:button="t">
              <v:fill o:detectmouseclick="t"/>
              <v:imagedata r:id="rId35" o:title=""/>
            </v:shape>
          </w:pict>
        </w:r>
      </w:hyperlink>
    </w:p>
    <w:p w:rsidR="00686A59" w:rsidRPr="00F50B90" w:rsidRDefault="00686A59" w:rsidP="00F50B90">
      <w:pPr>
        <w:rPr>
          <w:rFonts w:ascii="Comic Sans MS" w:hAnsi="Comic Sans MS" w:cs="Arial"/>
          <w:noProof/>
          <w:color w:val="000000"/>
          <w:lang w:eastAsia="tr-TR"/>
        </w:rPr>
      </w:pPr>
      <w:r w:rsidRPr="00F50B90">
        <w:rPr>
          <w:rFonts w:ascii="Comic Sans MS" w:hAnsi="Comic Sans MS" w:cs="Arial"/>
          <w:noProof/>
          <w:color w:val="000000"/>
          <w:lang w:eastAsia="tr-TR"/>
        </w:rPr>
        <w:t xml:space="preserve">     </w:t>
      </w:r>
      <w:r>
        <w:rPr>
          <w:rFonts w:ascii="Comic Sans MS" w:hAnsi="Comic Sans MS" w:cs="Arial"/>
          <w:noProof/>
          <w:color w:val="000000"/>
          <w:lang w:eastAsia="tr-TR"/>
        </w:rPr>
        <w:t>35</w:t>
      </w:r>
      <w:r w:rsidRPr="00F50B90">
        <w:rPr>
          <w:rFonts w:ascii="Comic Sans MS" w:hAnsi="Comic Sans MS" w:cs="Arial"/>
          <w:noProof/>
          <w:color w:val="000000"/>
          <w:lang w:eastAsia="tr-TR"/>
        </w:rPr>
        <w:t xml:space="preserve">Kr              </w:t>
      </w:r>
      <w:r>
        <w:rPr>
          <w:rFonts w:ascii="Comic Sans MS" w:hAnsi="Comic Sans MS" w:cs="Arial"/>
          <w:noProof/>
          <w:color w:val="000000"/>
          <w:lang w:eastAsia="tr-TR"/>
        </w:rPr>
        <w:t>6</w:t>
      </w:r>
      <w:r w:rsidRPr="00F50B90">
        <w:rPr>
          <w:rFonts w:ascii="Comic Sans MS" w:hAnsi="Comic Sans MS" w:cs="Arial"/>
          <w:noProof/>
          <w:color w:val="000000"/>
          <w:lang w:eastAsia="tr-TR"/>
        </w:rPr>
        <w:t xml:space="preserve">0Kr               </w:t>
      </w:r>
      <w:r>
        <w:rPr>
          <w:rFonts w:ascii="Comic Sans MS" w:hAnsi="Comic Sans MS" w:cs="Arial"/>
          <w:noProof/>
          <w:color w:val="000000"/>
          <w:lang w:eastAsia="tr-TR"/>
        </w:rPr>
        <w:t>45</w:t>
      </w:r>
      <w:r w:rsidRPr="00F50B90">
        <w:rPr>
          <w:rFonts w:ascii="Comic Sans MS" w:hAnsi="Comic Sans MS" w:cs="Arial"/>
          <w:noProof/>
          <w:color w:val="000000"/>
          <w:lang w:eastAsia="tr-TR"/>
        </w:rPr>
        <w:t>Kr</w:t>
      </w:r>
    </w:p>
    <w:p w:rsidR="00686A59" w:rsidRDefault="00686A59" w:rsidP="00F50B90">
      <w:pP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</w:pPr>
      <w:r w:rsidRPr="00F50B90">
        <w:rPr>
          <w:rFonts w:ascii="Comic Sans MS" w:hAnsi="Comic Sans MS" w:cs="Arial"/>
          <w:noProof/>
          <w:color w:val="000000"/>
          <w:lang w:eastAsia="tr-TR"/>
        </w:rPr>
        <w:t xml:space="preserve">Ellerindeki </w:t>
      </w:r>
      <w:r w:rsidRPr="00F50B90">
        <w:rPr>
          <w:rFonts w:ascii="Comic Sans MS" w:hAnsi="Comic Sans MS" w:cs="Arial"/>
          <w:b/>
          <w:noProof/>
          <w:color w:val="000000"/>
          <w:lang w:eastAsia="tr-TR"/>
        </w:rPr>
        <w:t>1TL’y</w:t>
      </w:r>
      <w:r w:rsidRPr="00F50B90">
        <w:rPr>
          <w:rFonts w:ascii="Comic Sans MS" w:hAnsi="Comic Sans MS" w:cs="Arial"/>
          <w:noProof/>
          <w:color w:val="000000"/>
          <w:lang w:eastAsia="tr-TR"/>
        </w:rPr>
        <w:t xml:space="preserve">i eşit paylaşan </w:t>
      </w:r>
      <w:r w:rsidRPr="00F50B90">
        <w:rPr>
          <w:rFonts w:ascii="Comic Sans MS" w:hAnsi="Comic Sans MS" w:cs="Arial"/>
          <w:b/>
          <w:noProof/>
          <w:color w:val="000000"/>
          <w:lang w:eastAsia="tr-TR"/>
        </w:rPr>
        <w:t>2</w:t>
      </w:r>
      <w:r w:rsidRPr="00F50B90">
        <w:rPr>
          <w:rFonts w:ascii="Comic Sans MS" w:hAnsi="Comic Sans MS" w:cs="Arial"/>
          <w:noProof/>
          <w:color w:val="000000"/>
          <w:lang w:eastAsia="tr-TR"/>
        </w:rPr>
        <w:t xml:space="preserve"> kardeş</w:t>
      </w:r>
      <w:r>
        <w:rPr>
          <w:rFonts w:ascii="Comic Sans MS" w:hAnsi="Comic Sans MS" w:cs="Arial"/>
          <w:noProof/>
          <w:color w:val="000000"/>
          <w:lang w:eastAsia="tr-TR"/>
        </w:rPr>
        <w:t>ten biri</w:t>
      </w:r>
      <w:r w:rsidRPr="00F50B90">
        <w:rPr>
          <w:rFonts w:ascii="Comic Sans MS" w:hAnsi="Comic Sans MS" w:cs="Arial"/>
          <w:noProof/>
          <w:color w:val="000000"/>
          <w:lang w:eastAsia="tr-TR"/>
        </w:rPr>
        <w:t xml:space="preserve"> yukarıdaki yiyeceklerden hangisini </w:t>
      </w:r>
      <w:r w:rsidRPr="00F50B90">
        <w:rPr>
          <w:rFonts w:ascii="Comic Sans MS" w:hAnsi="Comic Sans MS" w:cs="Arial"/>
          <w:b/>
          <w:noProof/>
          <w:color w:val="000000"/>
          <w:u w:val="single"/>
          <w:lang w:eastAsia="tr-TR"/>
        </w:rPr>
        <w:t>alamaz</w:t>
      </w:r>
      <w: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 xml:space="preserve"> ?</w:t>
      </w:r>
    </w:p>
    <w:p w:rsidR="00686A59" w:rsidRPr="00BC3028" w:rsidRDefault="00686A59" w:rsidP="00F50B90">
      <w:pP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</w:pPr>
      <w: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>A)</w:t>
      </w:r>
      <w:r w:rsidRPr="00BC3028"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hyperlink r:id="rId36" w:history="1">
        <w:r w:rsidRPr="00C3186F">
          <w:rPr>
            <w:rFonts w:ascii="Comic Sans MS" w:hAnsi="Comic Sans MS" w:cs="Arial"/>
            <w:noProof/>
            <w:color w:val="000000"/>
            <w:sz w:val="24"/>
            <w:szCs w:val="24"/>
            <w:lang w:eastAsia="tr-TR"/>
          </w:rPr>
          <w:pict>
            <v:shape id="_x0000_i1052" type="#_x0000_t75" alt="http://t1.gstatic.com/images?q=tbn:ANd9GcS9F_QDUJUllJ5sVXSbPLZJfG4_4Mu8ZYXuC2G9ao_LKgY9DozTXh4pHg" href="http://www.google.com.tr/imgres?imgurl=http://www.itusozluk.com/img.php/44067a9d398f99658ab2fb431590d1c016299/eti+cin&amp;imgrefurl=http://www.itusozluk.com/gorseller/eti+cin/96805&amp;usg=__1feQA3s_D4EwpYwVSvuiy9kEZPM=&amp;h=288&amp;w=220&amp;sz=22&amp;hl=tr&amp;start=13&amp;zoom=1&amp;tbnid=o1l67JeOObh2gM:&amp;tbnh=115&amp;tbnw=88&amp;ei=nFSGTeOiCZL34AbdoOi_CA&amp;prev=/images?q=eti&amp;hl=tr&amp;sa=N&amp;tbs=isch:1&amp;itbs" style="width:42.75pt;height:56.25pt;visibility:visible" o:button="t">
              <v:fill o:detectmouseclick="t"/>
              <v:imagedata r:id="rId31" o:title=""/>
            </v:shape>
          </w:pict>
        </w:r>
      </w:hyperlink>
      <w:r w:rsidRPr="00BC3028"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 xml:space="preserve"> </w:t>
      </w:r>
      <w: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 xml:space="preserve"> </w:t>
      </w:r>
      <w:r w:rsidRPr="00BC3028"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 xml:space="preserve"> </w:t>
      </w:r>
      <w:r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 xml:space="preserve"> </w:t>
      </w:r>
      <w:r w:rsidRPr="00BC3028"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>B)</w:t>
      </w:r>
      <w:r w:rsidRPr="00BC3028"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hyperlink r:id="rId37" w:history="1">
        <w:r w:rsidRPr="000D21D0">
          <w:rPr>
            <w:noProof/>
            <w:lang w:eastAsia="tr-TR"/>
          </w:rPr>
          <w:pict>
            <v:shape id="_x0000_i1053" type="#_x0000_t75" alt="http://t0.gstatic.com/images?q=tbn:ANd9GcQOywSmKZYen6WpgtBjMFRcX-n_pymLAky791-X6LqQJFh5nyLc5PrtByqO" href="http://www.google.com.tr/imgres?imgurl=http://www.itusozluk.com/img.php/41946812c29acae767636e26b21af01915839/eti+maximus&amp;imgrefurl=http://www.itusozluk.com/gorseller/eti+maximus/58937&amp;usg=__1ybQKLduByCqwLa6JqRlYYgxqQg=&amp;h=301&amp;w=600&amp;sz=33&amp;hl=tr&amp;start=56&amp;zoom=1&amp;tbnid=entKWJsjjYkniM:&amp;tbnh=68&amp;tbnw=135&amp;ei=vlSGTZ6lHsuP4QaktqjxCA&amp;prev=/images?q=eti&amp;start=40&amp;hl=tr&amp;sa=N&amp;tbs=isch:1&amp;itbs" style="width:1in;height:51pt;visibility:visible" o:button="t">
              <v:fill o:detectmouseclick="t"/>
              <v:imagedata r:id="rId33" o:title=""/>
            </v:shape>
          </w:pict>
        </w:r>
      </w:hyperlink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</w:t>
      </w:r>
      <w:r w:rsidRPr="00BC3028"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t>C)</w:t>
      </w:r>
      <w:r w:rsidRPr="00BC3028"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hyperlink r:id="rId38" w:history="1">
        <w:r w:rsidRPr="000D21D0">
          <w:rPr>
            <w:noProof/>
            <w:lang w:eastAsia="tr-TR"/>
          </w:rPr>
          <w:pict>
            <v:shape id="_x0000_i1054" type="#_x0000_t75" alt="http://t1.gstatic.com/images?q=tbn:ANd9GcQVKcxgQ6YW5XTvhJx4gG_oLU6xjs1k5OUAoi_Soq609HeUtQHYxAWT6oM" href="http://www.google.com.tr/imgres?imgurl=http://www.ulker.com.tr/documents/Ulker/Urunler/ulker_badem_kraker.jpg&amp;imgrefurl=http://www.ulker.com.tr/en/badem_kraker_detay.aspx?productid=1235&amp;usg=__1-Lrm9yZRUMGTlSfbSTLpGCLYYM=&amp;h=396&amp;w=300&amp;sz=33&amp;hl=tr&amp;start=37&amp;zoom=1&amp;tbnid=L3sVQtdfTzmjXM:&amp;tbnh=124&amp;tbnw=94&amp;ei=s1WGTaH9IoKB5AaCy9XTCA&amp;prev=/images?q=%C3%BClker&amp;start=20&amp;hl=tr&amp;sa=N&amp;tbs=isch:1&amp;itbs" style="width:46.5pt;height:61.5pt;visibility:visible" o:button="t">
              <v:fill o:detectmouseclick="t"/>
              <v:imagedata r:id="rId35" o:title=""/>
            </v:shape>
          </w:pict>
        </w:r>
      </w:hyperlink>
    </w:p>
    <w:p w:rsidR="00686A59" w:rsidRPr="002A722B" w:rsidRDefault="00686A59" w:rsidP="007C6FDF">
      <w:pPr>
        <w:rPr>
          <w:rFonts w:ascii="Comic Sans MS" w:hAnsi="Comic Sans MS"/>
        </w:rPr>
      </w:pPr>
    </w:p>
    <w:p w:rsidR="00686A59" w:rsidRDefault="00686A59" w:rsidP="001D4780">
      <w:pPr>
        <w:tabs>
          <w:tab w:val="left" w:pos="7415"/>
        </w:tabs>
        <w:rPr>
          <w:b/>
        </w:rPr>
      </w:pPr>
      <w:hyperlink r:id="rId39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686A59" w:rsidRPr="001333C9" w:rsidRDefault="00686A59" w:rsidP="001333C9">
      <w:pPr>
        <w:rPr>
          <w:rFonts w:ascii="Comic Sans MS" w:hAnsi="Comic Sans MS"/>
        </w:rPr>
      </w:pPr>
    </w:p>
    <w:p w:rsidR="00686A59" w:rsidRPr="008F4DAD" w:rsidRDefault="00686A59">
      <w:pPr>
        <w:rPr>
          <w:rFonts w:ascii="Comic Sans MS" w:hAnsi="Comic Sans MS"/>
          <w:b/>
        </w:rPr>
      </w:pPr>
    </w:p>
    <w:sectPr w:rsidR="00686A59" w:rsidRPr="008F4DAD" w:rsidSect="00454D96"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09D1"/>
    <w:multiLevelType w:val="hybridMultilevel"/>
    <w:tmpl w:val="C59C8FDE"/>
    <w:lvl w:ilvl="0" w:tplc="7CEE25AE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742C3F"/>
    <w:multiLevelType w:val="hybridMultilevel"/>
    <w:tmpl w:val="F6049336"/>
    <w:lvl w:ilvl="0" w:tplc="08560C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CB427F"/>
    <w:multiLevelType w:val="hybridMultilevel"/>
    <w:tmpl w:val="933E2D34"/>
    <w:lvl w:ilvl="0" w:tplc="EEC0F4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103B07"/>
    <w:multiLevelType w:val="hybridMultilevel"/>
    <w:tmpl w:val="FF8C3BC4"/>
    <w:lvl w:ilvl="0" w:tplc="AA728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A606E0"/>
    <w:multiLevelType w:val="hybridMultilevel"/>
    <w:tmpl w:val="BB46F5A4"/>
    <w:lvl w:ilvl="0" w:tplc="E9F27A2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5C2"/>
    <w:rsid w:val="000105C2"/>
    <w:rsid w:val="000D21D0"/>
    <w:rsid w:val="001333C9"/>
    <w:rsid w:val="00142F51"/>
    <w:rsid w:val="001545B3"/>
    <w:rsid w:val="001D4780"/>
    <w:rsid w:val="002A722B"/>
    <w:rsid w:val="002F7A7F"/>
    <w:rsid w:val="00331D6D"/>
    <w:rsid w:val="003E3B91"/>
    <w:rsid w:val="00454D96"/>
    <w:rsid w:val="004E1650"/>
    <w:rsid w:val="00567090"/>
    <w:rsid w:val="005938E6"/>
    <w:rsid w:val="00672F94"/>
    <w:rsid w:val="00684F7C"/>
    <w:rsid w:val="00686A59"/>
    <w:rsid w:val="006A2807"/>
    <w:rsid w:val="00703974"/>
    <w:rsid w:val="007940D5"/>
    <w:rsid w:val="007B403B"/>
    <w:rsid w:val="007C6FDF"/>
    <w:rsid w:val="008C7ADE"/>
    <w:rsid w:val="008F4DAD"/>
    <w:rsid w:val="009967DF"/>
    <w:rsid w:val="009C3BDD"/>
    <w:rsid w:val="00A424A0"/>
    <w:rsid w:val="00AA0D38"/>
    <w:rsid w:val="00BC3028"/>
    <w:rsid w:val="00BC7D33"/>
    <w:rsid w:val="00C3186F"/>
    <w:rsid w:val="00C46049"/>
    <w:rsid w:val="00E17CD9"/>
    <w:rsid w:val="00E61049"/>
    <w:rsid w:val="00EF407E"/>
    <w:rsid w:val="00F50B90"/>
    <w:rsid w:val="00FE5F80"/>
    <w:rsid w:val="00FF0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9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0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05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105C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D478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70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hyperlink" Target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=1" TargetMode="External"/><Relationship Id="rId18" Type="http://schemas.openxmlformats.org/officeDocument/2006/relationships/image" Target="media/image12.gif"/><Relationship Id="rId26" Type="http://schemas.openxmlformats.org/officeDocument/2006/relationships/image" Target="media/image19.jpeg"/><Relationship Id="rId39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://www.google.com.tr/imgres?imgurl=http://www.ulker.com.tr/documents/Ulker/Urunler/ulker_badem_kraker.jpg&amp;imgrefurl=http://www.ulker.com.tr/en/badem_kraker_detay.aspx?productid=1235&amp;usg=__1-Lrm9yZRUMGTlSfbSTLpGCLYYM=&amp;h=396&amp;w=300&amp;sz=33&amp;hl=tr&amp;start=37&amp;zoom=1&amp;tbnid=L3sVQtdfTzmjXM:&amp;tbnh=124&amp;tbnw=94&amp;ei=s1WGTaH9IoKB5AaCy9XTCA&amp;prev=/images?q=%C3%BClker&amp;start=20&amp;hl=tr&amp;sa=N&amp;tbs=isch:1&amp;itbs=1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1.gif"/><Relationship Id="rId25" Type="http://schemas.openxmlformats.org/officeDocument/2006/relationships/image" Target="media/image18.gif"/><Relationship Id="rId33" Type="http://schemas.openxmlformats.org/officeDocument/2006/relationships/image" Target="media/image22.jpeg"/><Relationship Id="rId38" Type="http://schemas.openxmlformats.org/officeDocument/2006/relationships/hyperlink" Target="http://www.google.com.tr/imgres?imgurl=http://www.ulker.com.tr/documents/Ulker/Urunler/ulker_badem_kraker.jpg&amp;imgrefurl=http://www.ulker.com.tr/en/badem_kraker_detay.aspx?productid=1235&amp;usg=__1-Lrm9yZRUMGTlSfbSTLpGCLYYM=&amp;h=396&amp;w=300&amp;sz=33&amp;hl=tr&amp;start=37&amp;zoom=1&amp;tbnid=L3sVQtdfTzmjXM:&amp;tbnh=124&amp;tbnw=94&amp;ei=s1WGTaH9IoKB5AaCy9XTCA&amp;prev=/images?q=%C3%BClker&amp;start=20&amp;hl=tr&amp;sa=N&amp;tbs=isch:1&amp;itbs=1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29" Type="http://schemas.openxmlformats.org/officeDocument/2006/relationships/hyperlink" Target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=1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image" Target="media/image17.jpeg"/><Relationship Id="rId32" Type="http://schemas.openxmlformats.org/officeDocument/2006/relationships/hyperlink" Target="http://www.google.com.tr/imgres?imgurl=http://www.itusozluk.com/img.php/41946812c29acae767636e26b21af01915839/eti+maximus&amp;imgrefurl=http://www.itusozluk.com/gorseller/eti+maximus/58937&amp;usg=__1ybQKLduByCqwLa6JqRlYYgxqQg=&amp;h=301&amp;w=600&amp;sz=33&amp;hl=tr&amp;start=56&amp;zoom=1&amp;tbnid=entKWJsjjYkniM:&amp;tbnh=68&amp;tbnw=135&amp;ei=vlSGTZ6lHsuP4QaktqjxCA&amp;prev=/images?q=eti&amp;start=40&amp;hl=tr&amp;sa=N&amp;tbs=isch:1&amp;itbs=1" TargetMode="External"/><Relationship Id="rId37" Type="http://schemas.openxmlformats.org/officeDocument/2006/relationships/hyperlink" Target="http://www.google.com.tr/imgres?imgurl=http://www.itusozluk.com/img.php/41946812c29acae767636e26b21af01915839/eti+maximus&amp;imgrefurl=http://www.itusozluk.com/gorseller/eti+maximus/58937&amp;usg=__1ybQKLduByCqwLa6JqRlYYgxqQg=&amp;h=301&amp;w=600&amp;sz=33&amp;hl=tr&amp;start=56&amp;zoom=1&amp;tbnid=entKWJsjjYkniM:&amp;tbnh=68&amp;tbnw=135&amp;ei=vlSGTZ6lHsuP4QaktqjxCA&amp;prev=/images?q=eti&amp;start=40&amp;hl=tr&amp;sa=N&amp;tbs=isch:1&amp;itbs=1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9.gif"/><Relationship Id="rId23" Type="http://schemas.openxmlformats.org/officeDocument/2006/relationships/hyperlink" Target="http://www.google.com.tr/imgres?imgurl=http://i41.tinypic.com/34y4234.gif&amp;imgrefurl=http://www.paylastr.org/cocukca/144150-hayvan-resimleri-boyama.html&amp;usg=__9tO1zGUrmDelFis-1DqeZ0JL1Gs=&amp;h=957&amp;w=718&amp;sz=15&amp;hl=tr&amp;start=22&amp;zoom=1&amp;tbnid=EPYe4Fg9Si0dBM:&amp;tbnh=148&amp;tbnw=111&amp;ei=RXOKTcDxCM3o4Abj9s36DQ&amp;prev=/images?q=boyama+hayvan+resimleri&amp;start=20&amp;hl=tr&amp;sa=N&amp;tbs=isch:1&amp;itbs=1" TargetMode="External"/><Relationship Id="rId28" Type="http://schemas.openxmlformats.org/officeDocument/2006/relationships/image" Target="media/image20.jpeg"/><Relationship Id="rId36" Type="http://schemas.openxmlformats.org/officeDocument/2006/relationships/hyperlink" Target="http://www.google.com.tr/imgres?imgurl=http://www.itusozluk.com/img.php/44067a9d398f99658ab2fb431590d1c016299/eti+cin&amp;imgrefurl=http://www.itusozluk.com/gorseller/eti+cin/96805&amp;usg=__1feQA3s_D4EwpYwVSvuiy9kEZPM=&amp;h=288&amp;w=220&amp;sz=22&amp;hl=tr&amp;start=13&amp;zoom=1&amp;tbnid=o1l67JeOObh2gM:&amp;tbnh=115&amp;tbnw=88&amp;ei=nFSGTeOiCZL34AbdoOi_CA&amp;prev=/images?q=eti&amp;hl=tr&amp;sa=N&amp;tbs=isch:1&amp;itbs=1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3.gif"/><Relationship Id="rId31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3.bp.blogspot.com/_EqmXuLkb6Ak/TQd6BYsMrHI/AAAAAAAAFc8/g5ucnhRoOEc/s1600/clock-7100.jpg&amp;imgrefurl=http://susam-susamsokagi.blogspot.com/2010/12/saat-%C3%A7e%C5%9Fitleri-boyama-sayfas%C4%B1.html&amp;usg=__EUq4O4eTPq75eSOJc_Xe0SJx7Wc=&amp;h=875&amp;w=620&amp;sz=35&amp;hl=tr&amp;start=16&amp;zoom=1&amp;tbnid=SWNBP12QlpbCWM:&amp;tbnh=146&amp;tbnw=103&amp;ei=ebyDTeOxPJD_4Aa92dnJCA&amp;prev=/images?q=saat+boyama&amp;hl=tr&amp;sa=N&amp;tbs=isch:1&amp;itbs=1" TargetMode="External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yperlink" Target="http://www.google.com.tr/imgres?imgurl=http://www.hakplastik.com.tr/images/p-020b.jpg&amp;imgrefurl=http://www.hakplastik.com.tr/m3.asp&amp;usg=__gJ1EhQGaiV4hYJAMivvBiLrqhjA=&amp;h=400&amp;w=400&amp;sz=14&amp;hl=tr&amp;start=38&amp;zoom=1&amp;tbnid=tQvJci3wJlN22M:&amp;tbnh=124&amp;tbnw=124&amp;ei=yWt-TZb_HpOq8AO2tsCaAw&amp;prev=/images?q=palstik+s%C3%BCrahi+resimleri&amp;start=20&amp;hl=tr&amp;sa=N&amp;tbs=isch:1&amp;itbs=1" TargetMode="External"/><Relationship Id="rId30" Type="http://schemas.openxmlformats.org/officeDocument/2006/relationships/hyperlink" Target="http://www.google.com.tr/imgres?imgurl=http://www.itusozluk.com/img.php/44067a9d398f99658ab2fb431590d1c016299/eti+cin&amp;imgrefurl=http://www.itusozluk.com/gorseller/eti+cin/96805&amp;usg=__1feQA3s_D4EwpYwVSvuiy9kEZPM=&amp;h=288&amp;w=220&amp;sz=22&amp;hl=tr&amp;start=13&amp;zoom=1&amp;tbnid=o1l67JeOObh2gM:&amp;tbnh=115&amp;tbnw=88&amp;ei=nFSGTeOiCZL34AbdoOi_CA&amp;prev=/images?q=eti&amp;hl=tr&amp;sa=N&amp;tbs=isch:1&amp;itbs=1" TargetMode="External"/><Relationship Id="rId35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1379</Words>
  <Characters>7864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</cp:lastModifiedBy>
  <cp:revision>3</cp:revision>
  <dcterms:created xsi:type="dcterms:W3CDTF">2011-03-24T07:52:00Z</dcterms:created>
  <dcterms:modified xsi:type="dcterms:W3CDTF">2011-04-22T19:58:00Z</dcterms:modified>
</cp:coreProperties>
</file>