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E19" w:rsidRPr="007008B2" w:rsidRDefault="00120E19" w:rsidP="00A716A9">
      <w:pPr>
        <w:spacing w:after="0" w:line="240" w:lineRule="auto"/>
        <w:jc w:val="center"/>
        <w:rPr>
          <w:rFonts w:ascii="Comic Sans MS" w:hAnsi="Comic Sans MS" w:cs="Comic Sans MS"/>
          <w:b/>
          <w:sz w:val="20"/>
        </w:rPr>
      </w:pPr>
      <w:r w:rsidRPr="007008B2">
        <w:rPr>
          <w:rFonts w:ascii="Comic Sans MS" w:hAnsi="Comic Sans MS" w:cs="Comic Sans MS"/>
          <w:b/>
          <w:sz w:val="20"/>
        </w:rPr>
        <w:t>BAYRAMİÇ MENDERES İLKÖĞRETİM OKULU</w:t>
      </w:r>
    </w:p>
    <w:p w:rsidR="00120E19" w:rsidRPr="00FA3F2B" w:rsidRDefault="00120E19" w:rsidP="00A716A9">
      <w:pPr>
        <w:spacing w:after="0" w:line="240" w:lineRule="auto"/>
        <w:jc w:val="center"/>
        <w:rPr>
          <w:rFonts w:ascii="Comic Sans MS" w:hAnsi="Comic Sans MS" w:cs="Comic Sans MS"/>
          <w:b/>
        </w:rPr>
      </w:pPr>
      <w:r w:rsidRPr="00FA3F2B">
        <w:rPr>
          <w:rFonts w:ascii="Comic Sans MS" w:hAnsi="Comic Sans MS" w:cs="Comic Sans MS"/>
          <w:b/>
        </w:rPr>
        <w:t>2 A SINIFI DENEME SINAVI</w:t>
      </w:r>
    </w:p>
    <w:p w:rsidR="00120E19" w:rsidRPr="00FA3F2B" w:rsidRDefault="00120E19" w:rsidP="00A716A9">
      <w:pPr>
        <w:spacing w:after="0" w:line="240" w:lineRule="auto"/>
        <w:jc w:val="center"/>
        <w:rPr>
          <w:rFonts w:ascii="Comic Sans MS" w:hAnsi="Comic Sans MS" w:cs="Comic Sans MS"/>
          <w:b/>
          <w:sz w:val="36"/>
        </w:rPr>
      </w:pPr>
      <w:r w:rsidRPr="00FA3F2B">
        <w:rPr>
          <w:rFonts w:ascii="Comic Sans MS" w:hAnsi="Comic Sans MS" w:cs="Comic Sans MS"/>
          <w:b/>
          <w:sz w:val="36"/>
        </w:rPr>
        <w:t>TÜRKÇE</w:t>
      </w:r>
    </w:p>
    <w:p w:rsidR="00120E19" w:rsidRPr="00FA3F2B" w:rsidRDefault="00120E19" w:rsidP="00A716A9">
      <w:pPr>
        <w:spacing w:after="0" w:line="240" w:lineRule="auto"/>
        <w:jc w:val="center"/>
        <w:rPr>
          <w:rFonts w:ascii="Comic Sans MS" w:hAnsi="Comic Sans MS" w:cs="Comic Sans MS"/>
        </w:rPr>
      </w:pPr>
      <w:r w:rsidRPr="00FA3F2B">
        <w:rPr>
          <w:rFonts w:ascii="Comic Sans MS" w:hAnsi="Comic Sans MS" w:cs="Comic Sans MS"/>
        </w:rPr>
        <w:t>KÖYDE YANGIN</w:t>
      </w:r>
    </w:p>
    <w:p w:rsidR="00120E19" w:rsidRPr="00FA3F2B" w:rsidRDefault="00120E19" w:rsidP="00A716A9">
      <w:pPr>
        <w:spacing w:after="0" w:line="240" w:lineRule="auto"/>
        <w:rPr>
          <w:rFonts w:ascii="Comic Sans MS" w:hAnsi="Comic Sans MS" w:cs="Comic Sans MS"/>
        </w:rPr>
      </w:pPr>
      <w:r w:rsidRPr="00FA3F2B">
        <w:rPr>
          <w:rFonts w:ascii="Comic Sans MS" w:hAnsi="Comic Sans MS" w:cs="Comic Sans MS"/>
        </w:rPr>
        <w:tab/>
        <w:t>Bir gece, “Yangın var! İmdat!” sesleriyle uyandık. Hemen yatağımızdan fırladık. Ablam, pencereden baktı. Ahmet dayının evi yanıyordu.</w:t>
      </w:r>
    </w:p>
    <w:p w:rsidR="00120E19" w:rsidRPr="00FA3F2B" w:rsidRDefault="00120E19" w:rsidP="00A716A9">
      <w:pPr>
        <w:spacing w:after="0" w:line="240" w:lineRule="auto"/>
        <w:rPr>
          <w:rFonts w:ascii="Comic Sans MS" w:hAnsi="Comic Sans MS" w:cs="Comic Sans MS"/>
        </w:rPr>
      </w:pPr>
      <w:r w:rsidRPr="00FA3F2B">
        <w:rPr>
          <w:rFonts w:ascii="Comic Sans MS" w:hAnsi="Comic Sans MS" w:cs="Comic Sans MS"/>
        </w:rPr>
        <w:tab/>
        <w:t>Bütün köylü orada toplanmıştı. Yangını söndürmek için herkes bir şeyler yapıyordu. Biz de yardım ediyorduk. Ben su taşıyordum. Ablam, Ahmet dayının hanımının koluna girmişti. Üzülmemesi için onu teselli ediyordu. Bütün çabalara rağmen yangın söndürülemedi. Ev, kısa zamanda yandı, kül oldu. Bir an Ahmet dayıya baktım ağlıyordu.</w:t>
      </w:r>
    </w:p>
    <w:p w:rsidR="00120E19" w:rsidRPr="00FA3F2B" w:rsidRDefault="00120E19" w:rsidP="00A716A9">
      <w:pPr>
        <w:spacing w:line="240" w:lineRule="auto"/>
        <w:rPr>
          <w:rFonts w:ascii="Comic Sans MS" w:hAnsi="Comic Sans MS" w:cs="Comic Sans MS"/>
        </w:rPr>
      </w:pPr>
      <w:r w:rsidRPr="00FA3F2B">
        <w:rPr>
          <w:rFonts w:ascii="Comic Sans MS" w:hAnsi="Comic Sans MS" w:cs="Comic Sans MS"/>
        </w:rPr>
        <w:tab/>
        <w:t xml:space="preserve">Köy halkı Ahmet dayıyı yalnız bırakmadı. Köylüler aralarında para topladılar. Ahmet dayıya ev yaptılar. Eşya aldılar.   </w:t>
      </w:r>
    </w:p>
    <w:p w:rsidR="00120E19" w:rsidRPr="00FA3F2B" w:rsidRDefault="00120E19" w:rsidP="00FA3F2B">
      <w:pPr>
        <w:spacing w:after="0"/>
        <w:rPr>
          <w:rFonts w:ascii="Comic Sans MS" w:hAnsi="Comic Sans MS" w:cs="Comic Sans MS"/>
          <w:b/>
          <w:bCs/>
          <w:u w:val="single"/>
        </w:rPr>
      </w:pPr>
      <w:r w:rsidRPr="00FA3F2B">
        <w:rPr>
          <w:rFonts w:ascii="Comic Sans MS" w:hAnsi="Comic Sans MS" w:cs="Comic Sans MS"/>
          <w:b/>
          <w:bCs/>
          <w:u w:val="single"/>
        </w:rPr>
        <w:t xml:space="preserve">Not: İlk 4 soruyu yukarıdaki metne göre cevaplayınız. </w:t>
      </w:r>
    </w:p>
    <w:p w:rsidR="00120E19" w:rsidRPr="00FA3F2B" w:rsidRDefault="00120E19" w:rsidP="00FA3F2B">
      <w:pPr>
        <w:spacing w:after="0"/>
        <w:rPr>
          <w:rFonts w:ascii="Comic Sans MS" w:hAnsi="Comic Sans MS" w:cs="Comic Sans MS"/>
          <w:b/>
          <w:bCs/>
        </w:rPr>
      </w:pPr>
      <w:r w:rsidRPr="00FA3F2B">
        <w:rPr>
          <w:rFonts w:ascii="Comic Sans MS" w:hAnsi="Comic Sans MS" w:cs="Comic Sans MS"/>
          <w:b/>
          <w:bCs/>
        </w:rPr>
        <w:t xml:space="preserve">1)Yangın ne zaman çıkmış?                                                                        </w:t>
      </w:r>
    </w:p>
    <w:p w:rsidR="00120E19" w:rsidRPr="00FA3F2B" w:rsidRDefault="00120E19" w:rsidP="00FA3F2B">
      <w:pPr>
        <w:spacing w:after="0"/>
        <w:rPr>
          <w:rFonts w:ascii="Comic Sans MS" w:hAnsi="Comic Sans MS" w:cs="Comic Sans MS"/>
        </w:rPr>
      </w:pPr>
      <w:r w:rsidRPr="00FA3F2B">
        <w:rPr>
          <w:rFonts w:ascii="Comic Sans MS" w:hAnsi="Comic Sans MS" w:cs="Comic Sans MS"/>
        </w:rPr>
        <w:t>A)sabaha karşı      B)bir gece      C)gündüz vakti</w:t>
      </w:r>
    </w:p>
    <w:p w:rsidR="00120E19" w:rsidRPr="00FA3F2B" w:rsidRDefault="00120E19" w:rsidP="00FA3F2B">
      <w:pPr>
        <w:spacing w:after="0"/>
        <w:rPr>
          <w:rFonts w:ascii="Comic Sans MS" w:hAnsi="Comic Sans MS" w:cs="Comic Sans MS"/>
          <w:b/>
          <w:bCs/>
        </w:rPr>
      </w:pPr>
      <w:r w:rsidRPr="00FA3F2B">
        <w:rPr>
          <w:rFonts w:ascii="Comic Sans MS" w:hAnsi="Comic Sans MS" w:cs="Comic Sans MS"/>
          <w:b/>
          <w:bCs/>
        </w:rPr>
        <w:t>2)Yazar, yangın esnasında nasıl bir yardımda bulunuyormuş?</w:t>
      </w:r>
    </w:p>
    <w:p w:rsidR="00120E19" w:rsidRPr="00FA3F2B" w:rsidRDefault="00120E19" w:rsidP="00FA3F2B">
      <w:pPr>
        <w:spacing w:after="0"/>
        <w:rPr>
          <w:rFonts w:ascii="Comic Sans MS" w:hAnsi="Comic Sans MS" w:cs="Comic Sans MS"/>
        </w:rPr>
      </w:pPr>
      <w:r w:rsidRPr="00FA3F2B">
        <w:rPr>
          <w:rFonts w:ascii="Comic Sans MS" w:hAnsi="Comic Sans MS" w:cs="Comic Sans MS"/>
        </w:rPr>
        <w:t xml:space="preserve">A)Su taşıyormuş.       </w:t>
      </w:r>
    </w:p>
    <w:p w:rsidR="00120E19" w:rsidRPr="00FA3F2B" w:rsidRDefault="00120E19" w:rsidP="00FA3F2B">
      <w:pPr>
        <w:spacing w:after="0"/>
        <w:rPr>
          <w:rFonts w:ascii="Comic Sans MS" w:hAnsi="Comic Sans MS" w:cs="Comic Sans MS"/>
        </w:rPr>
      </w:pPr>
      <w:r w:rsidRPr="00FA3F2B">
        <w:rPr>
          <w:rFonts w:ascii="Comic Sans MS" w:hAnsi="Comic Sans MS" w:cs="Comic Sans MS"/>
        </w:rPr>
        <w:t>B)Ahmet dayının ağlamasını engelliyormuş.</w:t>
      </w:r>
    </w:p>
    <w:p w:rsidR="00120E19" w:rsidRPr="00FA3F2B" w:rsidRDefault="00120E19" w:rsidP="00FA3F2B">
      <w:pPr>
        <w:spacing w:after="0"/>
        <w:rPr>
          <w:rFonts w:ascii="Comic Sans MS" w:hAnsi="Comic Sans MS" w:cs="Comic Sans MS"/>
        </w:rPr>
      </w:pPr>
      <w:r w:rsidRPr="00FA3F2B">
        <w:rPr>
          <w:rFonts w:ascii="Comic Sans MS" w:hAnsi="Comic Sans MS" w:cs="Comic Sans MS"/>
        </w:rPr>
        <w:t>C)Ahmet dayının hanımının koluna girmiş, üzülmemesi için onu teselli ediyormuş.</w:t>
      </w:r>
    </w:p>
    <w:p w:rsidR="00120E19" w:rsidRPr="00FA3F2B" w:rsidRDefault="00120E19" w:rsidP="00FA3F2B">
      <w:pPr>
        <w:spacing w:after="0"/>
        <w:rPr>
          <w:rFonts w:ascii="Comic Sans MS" w:hAnsi="Comic Sans MS" w:cs="Comic Sans MS"/>
          <w:b/>
          <w:bCs/>
        </w:rPr>
      </w:pPr>
      <w:r w:rsidRPr="00FA3F2B">
        <w:rPr>
          <w:rFonts w:ascii="Comic Sans MS" w:hAnsi="Comic Sans MS" w:cs="Comic Sans MS"/>
          <w:b/>
          <w:bCs/>
        </w:rPr>
        <w:t>3)Ahmet dayıyı yalnız bırakmayan kimmiş?</w:t>
      </w:r>
    </w:p>
    <w:p w:rsidR="00120E19" w:rsidRPr="00FA3F2B" w:rsidRDefault="00120E19" w:rsidP="00FA3F2B">
      <w:pPr>
        <w:spacing w:after="0"/>
        <w:rPr>
          <w:rFonts w:ascii="Comic Sans MS" w:hAnsi="Comic Sans MS" w:cs="Comic Sans MS"/>
        </w:rPr>
      </w:pPr>
      <w:r w:rsidRPr="00FA3F2B">
        <w:rPr>
          <w:rFonts w:ascii="Comic Sans MS" w:hAnsi="Comic Sans MS" w:cs="Comic Sans MS"/>
        </w:rPr>
        <w:t>A)Komşuları          B)Ailesi         C)Köylüler</w:t>
      </w:r>
    </w:p>
    <w:p w:rsidR="00120E19" w:rsidRPr="00FA3F2B" w:rsidRDefault="00120E19" w:rsidP="00FA3F2B">
      <w:pPr>
        <w:spacing w:after="0"/>
        <w:rPr>
          <w:rFonts w:ascii="Comic Sans MS" w:hAnsi="Comic Sans MS" w:cs="Comic Sans MS"/>
          <w:b/>
          <w:bCs/>
        </w:rPr>
      </w:pPr>
      <w:r w:rsidRPr="00FA3F2B">
        <w:rPr>
          <w:rFonts w:ascii="Comic Sans MS" w:hAnsi="Comic Sans MS" w:cs="Comic Sans MS"/>
          <w:b/>
          <w:bCs/>
        </w:rPr>
        <w:t xml:space="preserve">4)Köylüler yangından sonra Ahmet dayı için aşağıdakilerden hangisini </w:t>
      </w:r>
      <w:r w:rsidRPr="00FA3F2B">
        <w:rPr>
          <w:rFonts w:ascii="Comic Sans MS" w:hAnsi="Comic Sans MS" w:cs="Comic Sans MS"/>
          <w:b/>
          <w:bCs/>
          <w:u w:val="single"/>
        </w:rPr>
        <w:t>yapmamışlardır</w:t>
      </w:r>
      <w:r w:rsidRPr="00FA3F2B">
        <w:rPr>
          <w:rFonts w:ascii="Comic Sans MS" w:hAnsi="Comic Sans MS" w:cs="Comic Sans MS"/>
          <w:b/>
          <w:bCs/>
        </w:rPr>
        <w:t>?</w:t>
      </w:r>
    </w:p>
    <w:p w:rsidR="00120E19" w:rsidRPr="00FA3F2B" w:rsidRDefault="00120E19" w:rsidP="00FA3F2B">
      <w:pPr>
        <w:spacing w:after="0"/>
        <w:rPr>
          <w:rFonts w:ascii="Comic Sans MS" w:hAnsi="Comic Sans MS" w:cs="Comic Sans MS"/>
        </w:rPr>
      </w:pPr>
      <w:r w:rsidRPr="00FA3F2B">
        <w:rPr>
          <w:rFonts w:ascii="Comic Sans MS" w:hAnsi="Comic Sans MS" w:cs="Comic Sans MS"/>
        </w:rPr>
        <w:t>A)Para toplamışlar.       B)Ev yapıp,eşya almışlar. C)Ona hayvan bağışlamışlar.</w:t>
      </w:r>
    </w:p>
    <w:p w:rsidR="00120E19" w:rsidRPr="00FA3F2B" w:rsidRDefault="00120E19" w:rsidP="00FA3F2B">
      <w:pPr>
        <w:spacing w:after="0"/>
        <w:rPr>
          <w:rFonts w:ascii="Comic Sans MS" w:hAnsi="Comic Sans MS" w:cs="Comic Sans MS"/>
          <w:b/>
          <w:bCs/>
        </w:rPr>
      </w:pPr>
      <w:r w:rsidRPr="00FA3F2B">
        <w:rPr>
          <w:rFonts w:ascii="Comic Sans MS" w:hAnsi="Comic Sans MS" w:cs="Comic Sans MS"/>
          <w:b/>
          <w:bCs/>
        </w:rPr>
        <w:t>5. ‘</w:t>
      </w:r>
      <w:r w:rsidRPr="00FA3F2B">
        <w:rPr>
          <w:rFonts w:ascii="Comic Sans MS" w:hAnsi="Comic Sans MS" w:cs="Comic Sans MS"/>
        </w:rPr>
        <w:t>’Ağaçları bıçakla çizmeyin</w:t>
      </w:r>
      <w:r w:rsidRPr="00FA3F2B">
        <w:rPr>
          <w:rFonts w:ascii="Comic Sans MS" w:hAnsi="Comic Sans MS" w:cs="Comic Sans MS"/>
          <w:b/>
          <w:bCs/>
        </w:rPr>
        <w:t>.’’ cümlesindeki hangi sözcük sözlükte en önce gelir   ?</w:t>
      </w:r>
    </w:p>
    <w:p w:rsidR="00120E19" w:rsidRPr="00FA3F2B" w:rsidRDefault="00120E19" w:rsidP="00FA3F2B">
      <w:pPr>
        <w:spacing w:after="0"/>
        <w:rPr>
          <w:rFonts w:ascii="Comic Sans MS" w:hAnsi="Comic Sans MS" w:cs="Comic Sans MS"/>
        </w:rPr>
      </w:pPr>
      <w:r w:rsidRPr="00FA3F2B">
        <w:rPr>
          <w:rFonts w:ascii="Comic Sans MS" w:hAnsi="Comic Sans MS" w:cs="Comic Sans MS"/>
        </w:rPr>
        <w:t xml:space="preserve">  A -  ağaç             B-  bıçak          C-  çizmek </w:t>
      </w:r>
    </w:p>
    <w:p w:rsidR="00120E19" w:rsidRPr="00FA3F2B" w:rsidRDefault="00120E19" w:rsidP="00FA3F2B">
      <w:pPr>
        <w:spacing w:after="0"/>
        <w:rPr>
          <w:rFonts w:ascii="Comic Sans MS" w:hAnsi="Comic Sans MS" w:cs="Comic Sans MS"/>
          <w:b/>
          <w:bCs/>
        </w:rPr>
      </w:pPr>
      <w:r w:rsidRPr="00FA3F2B">
        <w:rPr>
          <w:rFonts w:ascii="Comic Sans MS" w:hAnsi="Comic Sans MS" w:cs="Comic Sans MS"/>
          <w:b/>
          <w:bCs/>
        </w:rPr>
        <w:t>6.Aşağıdakilerden hangisi çoğul isim değildir?</w:t>
      </w:r>
    </w:p>
    <w:p w:rsidR="00120E19" w:rsidRPr="00FA3F2B" w:rsidRDefault="00120E19" w:rsidP="00FA3F2B">
      <w:pPr>
        <w:spacing w:after="0"/>
        <w:rPr>
          <w:rFonts w:ascii="Comic Sans MS" w:hAnsi="Comic Sans MS" w:cs="Comic Sans MS"/>
        </w:rPr>
      </w:pPr>
      <w:r w:rsidRPr="00FA3F2B">
        <w:rPr>
          <w:rFonts w:ascii="Comic Sans MS" w:hAnsi="Comic Sans MS" w:cs="Comic Sans MS"/>
        </w:rPr>
        <w:t xml:space="preserve">  A -  Kalemler     B-  Sürüler        C-  Kiler</w:t>
      </w:r>
    </w:p>
    <w:p w:rsidR="00120E19" w:rsidRPr="00FA3F2B" w:rsidRDefault="00120E19" w:rsidP="00FA3F2B">
      <w:pPr>
        <w:spacing w:after="0"/>
        <w:rPr>
          <w:rFonts w:ascii="Comic Sans MS" w:hAnsi="Comic Sans MS" w:cs="Comic Sans MS"/>
          <w:b/>
          <w:bCs/>
          <w:lang w:eastAsia="tr-TR"/>
        </w:rPr>
      </w:pPr>
      <w:r w:rsidRPr="00FA3F2B">
        <w:rPr>
          <w:rFonts w:ascii="Comic Sans MS" w:hAnsi="Comic Sans MS" w:cs="Comic Sans MS"/>
          <w:b/>
          <w:bCs/>
          <w:sz w:val="26"/>
          <w:szCs w:val="26"/>
          <w:lang w:eastAsia="tr-TR"/>
        </w:rPr>
        <w:t>7.</w:t>
      </w:r>
      <w:r w:rsidRPr="00FA3F2B">
        <w:rPr>
          <w:rFonts w:ascii="Comic Sans MS" w:hAnsi="Comic Sans MS" w:cs="Comic Sans MS"/>
          <w:b/>
          <w:bCs/>
          <w:lang w:eastAsia="tr-TR"/>
        </w:rPr>
        <w:t>’’</w:t>
      </w:r>
      <w:r w:rsidRPr="00FA3F2B">
        <w:rPr>
          <w:rFonts w:ascii="Comic Sans MS" w:hAnsi="Comic Sans MS" w:cs="Comic Sans MS"/>
          <w:lang w:eastAsia="tr-TR"/>
        </w:rPr>
        <w:t xml:space="preserve"> </w:t>
      </w:r>
      <w:r w:rsidRPr="00FA3F2B">
        <w:rPr>
          <w:rFonts w:ascii="Comic Sans MS" w:hAnsi="Comic Sans MS" w:cs="Comic Sans MS"/>
          <w:i/>
          <w:iCs/>
          <w:lang w:eastAsia="tr-TR"/>
        </w:rPr>
        <w:t xml:space="preserve">Kızgın olduğu zaman yanına bile yaklaşamazdık’’ </w:t>
      </w:r>
      <w:r w:rsidRPr="00FA3F2B">
        <w:rPr>
          <w:rFonts w:ascii="Comic Sans MS" w:hAnsi="Comic Sans MS" w:cs="Comic Sans MS"/>
          <w:b/>
          <w:bCs/>
          <w:lang w:eastAsia="tr-TR"/>
        </w:rPr>
        <w:t>cümlesindeki ‘</w:t>
      </w:r>
      <w:r w:rsidRPr="00FA3F2B">
        <w:rPr>
          <w:rFonts w:ascii="Comic Sans MS" w:hAnsi="Comic Sans MS" w:cs="Comic Sans MS"/>
          <w:b/>
          <w:bCs/>
          <w:i/>
          <w:iCs/>
          <w:lang w:eastAsia="tr-TR"/>
        </w:rPr>
        <w:t>kızgın</w:t>
      </w:r>
      <w:r w:rsidRPr="00FA3F2B">
        <w:rPr>
          <w:rFonts w:ascii="Comic Sans MS" w:hAnsi="Comic Sans MS" w:cs="Comic Sans MS"/>
          <w:i/>
          <w:iCs/>
          <w:lang w:eastAsia="tr-TR"/>
        </w:rPr>
        <w:t>’</w:t>
      </w:r>
      <w:r w:rsidRPr="00FA3F2B">
        <w:rPr>
          <w:rFonts w:ascii="Comic Sans MS" w:hAnsi="Comic Sans MS" w:cs="Comic Sans MS"/>
          <w:b/>
          <w:bCs/>
          <w:lang w:eastAsia="tr-TR"/>
        </w:rPr>
        <w:t xml:space="preserve"> </w:t>
      </w:r>
    </w:p>
    <w:p w:rsidR="00120E19" w:rsidRPr="00FA3F2B" w:rsidRDefault="00120E19" w:rsidP="00FA3F2B">
      <w:pPr>
        <w:spacing w:after="0"/>
        <w:rPr>
          <w:rFonts w:ascii="Comic Sans MS" w:hAnsi="Comic Sans MS" w:cs="Comic Sans MS"/>
          <w:b/>
          <w:bCs/>
          <w:lang w:eastAsia="tr-TR"/>
        </w:rPr>
      </w:pPr>
      <w:r w:rsidRPr="00FA3F2B">
        <w:rPr>
          <w:rFonts w:ascii="Comic Sans MS" w:hAnsi="Comic Sans MS" w:cs="Comic Sans MS"/>
          <w:b/>
          <w:bCs/>
          <w:lang w:eastAsia="tr-TR"/>
        </w:rPr>
        <w:t>sözcüğü yerine hangi kelimeyi kullanırsak cümlenin anlamı değişmez ?</w:t>
      </w:r>
    </w:p>
    <w:p w:rsidR="00120E19" w:rsidRPr="00FA3F2B" w:rsidRDefault="00120E19" w:rsidP="00FA3F2B">
      <w:pPr>
        <w:spacing w:after="0"/>
        <w:rPr>
          <w:rFonts w:ascii="Comic Sans MS" w:hAnsi="Comic Sans MS" w:cs="Comic Sans MS"/>
          <w:lang w:eastAsia="tr-TR"/>
        </w:rPr>
      </w:pPr>
      <w:r w:rsidRPr="00FA3F2B">
        <w:rPr>
          <w:rFonts w:ascii="Comic Sans MS" w:hAnsi="Comic Sans MS" w:cs="Comic Sans MS"/>
          <w:lang w:eastAsia="tr-TR"/>
        </w:rPr>
        <w:t xml:space="preserve">A) Heyecanlı              B)  Mutlu     C) Sinirli   </w:t>
      </w:r>
    </w:p>
    <w:p w:rsidR="00120E19" w:rsidRPr="00FA3F2B" w:rsidRDefault="00120E19" w:rsidP="00FA3F2B">
      <w:pPr>
        <w:spacing w:after="0"/>
        <w:rPr>
          <w:rFonts w:ascii="Comic Sans MS" w:hAnsi="Comic Sans MS" w:cs="Comic Sans MS"/>
          <w:lang w:eastAsia="tr-TR"/>
        </w:rPr>
      </w:pPr>
      <w:r w:rsidRPr="00FA3F2B">
        <w:rPr>
          <w:rFonts w:ascii="Comic Sans MS" w:hAnsi="Comic Sans MS" w:cs="Comic Sans MS"/>
          <w:b/>
          <w:bCs/>
          <w:sz w:val="26"/>
          <w:szCs w:val="26"/>
          <w:lang w:eastAsia="tr-TR"/>
        </w:rPr>
        <w:t>8.</w:t>
      </w:r>
      <w:r w:rsidRPr="00FA3F2B">
        <w:rPr>
          <w:rFonts w:ascii="Comic Sans MS" w:hAnsi="Comic Sans MS" w:cs="Comic Sans MS"/>
          <w:b/>
          <w:bCs/>
          <w:lang w:eastAsia="tr-TR"/>
        </w:rPr>
        <w:t>Aşağıdaki kelimelerden hangisinin yazılışı doğrudur?</w:t>
      </w:r>
    </w:p>
    <w:p w:rsidR="00120E19" w:rsidRPr="00FA3F2B" w:rsidRDefault="00120E19" w:rsidP="00FA3F2B">
      <w:pPr>
        <w:spacing w:after="0"/>
        <w:rPr>
          <w:rFonts w:ascii="Comic Sans MS" w:hAnsi="Comic Sans MS" w:cs="Comic Sans MS"/>
          <w:lang w:eastAsia="tr-TR"/>
        </w:rPr>
      </w:pPr>
      <w:r w:rsidRPr="00FA3F2B">
        <w:rPr>
          <w:rFonts w:ascii="Comic Sans MS" w:hAnsi="Comic Sans MS" w:cs="Comic Sans MS"/>
          <w:lang w:eastAsia="tr-TR"/>
        </w:rPr>
        <w:t xml:space="preserve">   A- matamatik         B-  tırafik       C-   tren   </w:t>
      </w:r>
    </w:p>
    <w:p w:rsidR="00120E19" w:rsidRPr="00FA3F2B" w:rsidRDefault="00120E19" w:rsidP="00FA3F2B">
      <w:pPr>
        <w:spacing w:after="0"/>
        <w:rPr>
          <w:rFonts w:ascii="Comic Sans MS" w:hAnsi="Comic Sans MS" w:cs="Comic Sans MS"/>
          <w:b/>
          <w:bCs/>
          <w:lang w:eastAsia="tr-TR"/>
        </w:rPr>
      </w:pPr>
      <w:r w:rsidRPr="00FA3F2B">
        <w:rPr>
          <w:rFonts w:ascii="Comic Sans MS" w:hAnsi="Comic Sans MS" w:cs="Comic Sans MS"/>
          <w:b/>
          <w:bCs/>
          <w:lang w:eastAsia="tr-TR"/>
        </w:rPr>
        <w:t xml:space="preserve">9. Aşağıdakilerden hangisi bir cümle </w:t>
      </w:r>
      <w:r w:rsidRPr="00FA3F2B">
        <w:rPr>
          <w:rFonts w:ascii="Comic Sans MS" w:hAnsi="Comic Sans MS" w:cs="Comic Sans MS"/>
          <w:b/>
          <w:bCs/>
          <w:u w:val="single"/>
          <w:lang w:eastAsia="tr-TR"/>
        </w:rPr>
        <w:t>değildir?</w:t>
      </w:r>
    </w:p>
    <w:p w:rsidR="00120E19" w:rsidRPr="00FA3F2B" w:rsidRDefault="00120E19" w:rsidP="00FA3F2B">
      <w:pPr>
        <w:spacing w:after="0"/>
        <w:rPr>
          <w:rFonts w:ascii="Comic Sans MS" w:hAnsi="Comic Sans MS" w:cs="Comic Sans MS"/>
          <w:lang w:eastAsia="tr-TR"/>
        </w:rPr>
      </w:pPr>
      <w:r w:rsidRPr="00FA3F2B">
        <w:rPr>
          <w:rFonts w:ascii="Comic Sans MS" w:hAnsi="Comic Sans MS" w:cs="Comic Sans MS"/>
          <w:b/>
          <w:bCs/>
          <w:lang w:eastAsia="tr-TR"/>
        </w:rPr>
        <w:t xml:space="preserve">  </w:t>
      </w:r>
      <w:r w:rsidRPr="00FA3F2B">
        <w:rPr>
          <w:rFonts w:ascii="Comic Sans MS" w:hAnsi="Comic Sans MS" w:cs="Comic Sans MS"/>
          <w:lang w:eastAsia="tr-TR"/>
        </w:rPr>
        <w:t xml:space="preserve">A . Birlikte çalışırız        B. Bir arkadaş bazen    </w:t>
      </w:r>
    </w:p>
    <w:p w:rsidR="00120E19" w:rsidRPr="00FA3F2B" w:rsidRDefault="00120E19" w:rsidP="00FA3F2B">
      <w:pPr>
        <w:spacing w:after="0"/>
        <w:rPr>
          <w:rFonts w:ascii="Comic Sans MS" w:hAnsi="Comic Sans MS" w:cs="Comic Sans MS"/>
          <w:lang w:eastAsia="tr-TR"/>
        </w:rPr>
      </w:pPr>
      <w:r w:rsidRPr="00FA3F2B">
        <w:rPr>
          <w:rFonts w:ascii="Comic Sans MS" w:hAnsi="Comic Sans MS" w:cs="Comic Sans MS"/>
          <w:lang w:eastAsia="tr-TR"/>
        </w:rPr>
        <w:t xml:space="preserve"> C. Oturma odasına girdi</w:t>
      </w:r>
    </w:p>
    <w:p w:rsidR="00120E19" w:rsidRPr="00FA3F2B" w:rsidRDefault="00120E19" w:rsidP="00FA3F2B">
      <w:pPr>
        <w:spacing w:after="0"/>
        <w:rPr>
          <w:rFonts w:ascii="Comic Sans MS" w:hAnsi="Comic Sans MS" w:cs="Comic Sans MS"/>
          <w:b/>
          <w:bCs/>
          <w:lang w:eastAsia="tr-TR"/>
        </w:rPr>
      </w:pPr>
      <w:r w:rsidRPr="00FA3F2B">
        <w:rPr>
          <w:rFonts w:ascii="Comic Sans MS" w:hAnsi="Comic Sans MS" w:cs="Comic Sans MS"/>
          <w:lang w:eastAsia="tr-TR"/>
        </w:rPr>
        <w:t xml:space="preserve">   </w:t>
      </w:r>
      <w:r w:rsidRPr="00FA3F2B">
        <w:rPr>
          <w:rFonts w:ascii="Comic Sans MS" w:hAnsi="Comic Sans MS" w:cs="Comic Sans MS"/>
          <w:b/>
          <w:bCs/>
          <w:lang w:eastAsia="tr-TR"/>
        </w:rPr>
        <w:t>10.Aşağıdaki cümlelerin hangisinin  sonuna nokta ( .) konulmalıdır?</w:t>
      </w:r>
    </w:p>
    <w:p w:rsidR="00120E19" w:rsidRPr="00FA3F2B" w:rsidRDefault="00120E19" w:rsidP="00FA3F2B">
      <w:pPr>
        <w:spacing w:after="0"/>
        <w:rPr>
          <w:rFonts w:ascii="Comic Sans MS" w:hAnsi="Comic Sans MS" w:cs="Comic Sans MS"/>
          <w:lang w:eastAsia="tr-TR"/>
        </w:rPr>
      </w:pPr>
      <w:r w:rsidRPr="00FA3F2B">
        <w:rPr>
          <w:rFonts w:ascii="Comic Sans MS" w:hAnsi="Comic Sans MS" w:cs="Comic Sans MS"/>
          <w:lang w:eastAsia="tr-TR"/>
        </w:rPr>
        <w:t xml:space="preserve">   A- Eyvah yandık      B- Kitap bilgi kaynağıdır</w:t>
      </w:r>
    </w:p>
    <w:p w:rsidR="00120E19" w:rsidRPr="00FA3F2B" w:rsidRDefault="00120E19" w:rsidP="00FA3F2B">
      <w:pPr>
        <w:spacing w:after="0"/>
        <w:rPr>
          <w:rFonts w:ascii="Comic Sans MS" w:hAnsi="Comic Sans MS" w:cs="Comic Sans MS"/>
          <w:lang w:eastAsia="tr-TR"/>
        </w:rPr>
      </w:pPr>
      <w:r w:rsidRPr="00FA3F2B">
        <w:rPr>
          <w:rFonts w:ascii="Comic Sans MS" w:hAnsi="Comic Sans MS" w:cs="Comic Sans MS"/>
          <w:lang w:eastAsia="tr-TR"/>
        </w:rPr>
        <w:t xml:space="preserve">   C – Bunu sen mi yaptın </w:t>
      </w:r>
    </w:p>
    <w:p w:rsidR="00120E19" w:rsidRPr="00FA3F2B" w:rsidRDefault="00120E19" w:rsidP="00FA3F2B">
      <w:pPr>
        <w:spacing w:after="0"/>
        <w:rPr>
          <w:rFonts w:ascii="Comic Sans MS" w:hAnsi="Comic Sans MS" w:cs="Comic Sans MS"/>
          <w:b/>
          <w:bCs/>
          <w:lang w:eastAsia="tr-TR"/>
        </w:rPr>
      </w:pPr>
      <w:r w:rsidRPr="00FA3F2B">
        <w:rPr>
          <w:rFonts w:ascii="Comic Sans MS" w:hAnsi="Comic Sans MS" w:cs="Comic Sans MS"/>
          <w:b/>
          <w:bCs/>
          <w:lang w:eastAsia="tr-TR"/>
        </w:rPr>
        <w:t>11. ‘</w:t>
      </w:r>
      <w:r w:rsidRPr="00FA3F2B">
        <w:rPr>
          <w:rFonts w:ascii="Comic Sans MS" w:hAnsi="Comic Sans MS" w:cs="Comic Sans MS"/>
          <w:i/>
          <w:iCs/>
          <w:lang w:eastAsia="tr-TR"/>
        </w:rPr>
        <w:t>’İnsan adları, şehir adları, hayvanlara takılan isimler özel isimlerden bazılarıdır</w:t>
      </w:r>
      <w:r w:rsidRPr="00FA3F2B">
        <w:rPr>
          <w:rFonts w:ascii="Comic Sans MS" w:hAnsi="Comic Sans MS" w:cs="Comic Sans MS"/>
          <w:b/>
          <w:bCs/>
          <w:lang w:eastAsia="tr-TR"/>
        </w:rPr>
        <w:t>. ‘’Buna göre aşağıdakilerden hangisi özel ad değildir ?</w:t>
      </w:r>
    </w:p>
    <w:p w:rsidR="00120E19" w:rsidRPr="00FA3F2B" w:rsidRDefault="00120E19" w:rsidP="00FA3F2B">
      <w:pPr>
        <w:rPr>
          <w:rFonts w:ascii="Comic Sans MS" w:hAnsi="Comic Sans MS" w:cs="Comic Sans MS"/>
          <w:lang w:eastAsia="tr-TR"/>
        </w:rPr>
      </w:pPr>
      <w:r w:rsidRPr="00FA3F2B">
        <w:rPr>
          <w:rFonts w:ascii="Comic Sans MS" w:hAnsi="Comic Sans MS" w:cs="Comic Sans MS"/>
          <w:lang w:eastAsia="tr-TR"/>
        </w:rPr>
        <w:t xml:space="preserve">  A- Mustafa      B-  İstanbul      C-</w:t>
      </w:r>
      <w:r w:rsidRPr="00FA3F2B">
        <w:rPr>
          <w:rFonts w:ascii="Comic Sans MS" w:hAnsi="Comic Sans MS" w:cs="Comic Sans MS"/>
          <w:b/>
          <w:bCs/>
          <w:lang w:eastAsia="tr-TR"/>
        </w:rPr>
        <w:t xml:space="preserve"> </w:t>
      </w:r>
      <w:r w:rsidRPr="00FA3F2B">
        <w:rPr>
          <w:rFonts w:ascii="Comic Sans MS" w:hAnsi="Comic Sans MS" w:cs="Comic Sans MS"/>
          <w:lang w:eastAsia="tr-TR"/>
        </w:rPr>
        <w:t xml:space="preserve">Tavşan  </w:t>
      </w:r>
    </w:p>
    <w:p w:rsidR="00120E19" w:rsidRPr="00FA3F2B" w:rsidRDefault="00120E19" w:rsidP="00FA3F2B">
      <w:pPr>
        <w:spacing w:after="0"/>
        <w:rPr>
          <w:rFonts w:ascii="Comic Sans MS" w:hAnsi="Comic Sans MS" w:cs="Comic Sans MS"/>
          <w:b/>
          <w:bCs/>
        </w:rPr>
      </w:pPr>
      <w:r w:rsidRPr="00FA3F2B">
        <w:rPr>
          <w:rFonts w:ascii="Comic Sans MS" w:hAnsi="Comic Sans MS" w:cs="Comic Sans MS"/>
          <w:b/>
          <w:bCs/>
          <w:lang w:eastAsia="tr-TR"/>
        </w:rPr>
        <w:t xml:space="preserve">12- </w:t>
      </w:r>
      <w:r w:rsidRPr="00FA3F2B">
        <w:rPr>
          <w:rFonts w:ascii="Comic Sans MS" w:hAnsi="Comic Sans MS" w:cs="Comic Sans MS"/>
          <w:b/>
          <w:bCs/>
        </w:rPr>
        <w:t xml:space="preserve">Aşağıdaki sözcüklerden </w:t>
      </w:r>
      <w:r w:rsidRPr="00FA3F2B">
        <w:rPr>
          <w:rFonts w:ascii="Comic Sans MS" w:hAnsi="Comic Sans MS" w:cs="Comic Sans MS"/>
        </w:rPr>
        <w:t xml:space="preserve"> </w:t>
      </w:r>
      <w:r w:rsidRPr="00FA3F2B">
        <w:rPr>
          <w:rFonts w:ascii="Comic Sans MS" w:hAnsi="Comic Sans MS" w:cs="Comic Sans MS"/>
          <w:b/>
          <w:bCs/>
        </w:rPr>
        <w:t>hangisinin sesteşi yoktur ?</w:t>
      </w:r>
    </w:p>
    <w:p w:rsidR="00120E19" w:rsidRPr="00FA3F2B" w:rsidRDefault="00120E19" w:rsidP="00FA3F2B">
      <w:pPr>
        <w:spacing w:after="0"/>
        <w:rPr>
          <w:rFonts w:ascii="Comic Sans MS" w:hAnsi="Comic Sans MS" w:cs="Comic Sans MS"/>
        </w:rPr>
      </w:pPr>
      <w:r w:rsidRPr="00FA3F2B">
        <w:rPr>
          <w:rFonts w:ascii="Comic Sans MS" w:hAnsi="Comic Sans MS" w:cs="Comic Sans MS"/>
          <w:b/>
          <w:bCs/>
        </w:rPr>
        <w:t xml:space="preserve">   </w:t>
      </w:r>
      <w:r w:rsidRPr="00FA3F2B">
        <w:rPr>
          <w:rFonts w:ascii="Comic Sans MS" w:hAnsi="Comic Sans MS" w:cs="Comic Sans MS"/>
        </w:rPr>
        <w:t>A</w:t>
      </w:r>
      <w:r w:rsidRPr="00FA3F2B">
        <w:rPr>
          <w:rFonts w:ascii="Comic Sans MS" w:hAnsi="Comic Sans MS" w:cs="Comic Sans MS"/>
          <w:b/>
          <w:bCs/>
        </w:rPr>
        <w:t xml:space="preserve">-  </w:t>
      </w:r>
      <w:r w:rsidRPr="00FA3F2B">
        <w:rPr>
          <w:rFonts w:ascii="Comic Sans MS" w:hAnsi="Comic Sans MS" w:cs="Comic Sans MS"/>
        </w:rPr>
        <w:t xml:space="preserve">Ak                 B- Gül               C- Su                         </w:t>
      </w:r>
    </w:p>
    <w:p w:rsidR="00120E19" w:rsidRPr="00FA3F2B" w:rsidRDefault="00120E19" w:rsidP="00FA3F2B">
      <w:pPr>
        <w:spacing w:after="0"/>
        <w:rPr>
          <w:rFonts w:ascii="Comic Sans MS" w:hAnsi="Comic Sans MS" w:cs="Comic Sans MS"/>
          <w:b/>
          <w:bCs/>
        </w:rPr>
      </w:pPr>
      <w:r w:rsidRPr="00FA3F2B">
        <w:rPr>
          <w:rFonts w:ascii="Comic Sans MS" w:hAnsi="Comic Sans MS" w:cs="Comic Sans MS"/>
          <w:b/>
          <w:bCs/>
        </w:rPr>
        <w:t xml:space="preserve">13.’’  </w:t>
      </w:r>
      <w:r w:rsidRPr="00FA3F2B">
        <w:rPr>
          <w:rFonts w:ascii="Comic Sans MS" w:hAnsi="Comic Sans MS" w:cs="Comic Sans MS"/>
          <w:i/>
          <w:iCs/>
        </w:rPr>
        <w:t xml:space="preserve">Bir  </w:t>
      </w:r>
      <w:r w:rsidRPr="00FA3F2B">
        <w:rPr>
          <w:rFonts w:ascii="Comic Sans MS" w:hAnsi="Comic Sans MS" w:cs="Comic Sans MS"/>
          <w:i/>
          <w:iCs/>
          <w:u w:val="single"/>
        </w:rPr>
        <w:t xml:space="preserve">aşağı </w:t>
      </w:r>
      <w:r w:rsidRPr="00FA3F2B">
        <w:rPr>
          <w:rFonts w:ascii="Comic Sans MS" w:hAnsi="Comic Sans MS" w:cs="Comic Sans MS"/>
          <w:i/>
          <w:iCs/>
        </w:rPr>
        <w:t xml:space="preserve"> bir  </w:t>
      </w:r>
      <w:r w:rsidRPr="00FA3F2B">
        <w:rPr>
          <w:rFonts w:ascii="Comic Sans MS" w:hAnsi="Comic Sans MS" w:cs="Comic Sans MS"/>
          <w:i/>
          <w:iCs/>
          <w:u w:val="single"/>
        </w:rPr>
        <w:t>yukarı</w:t>
      </w:r>
      <w:r w:rsidRPr="00FA3F2B">
        <w:rPr>
          <w:rFonts w:ascii="Comic Sans MS" w:hAnsi="Comic Sans MS" w:cs="Comic Sans MS"/>
          <w:i/>
          <w:iCs/>
        </w:rPr>
        <w:t xml:space="preserve">   gidip geliyordu’’</w:t>
      </w:r>
      <w:r w:rsidRPr="00FA3F2B">
        <w:rPr>
          <w:rFonts w:ascii="Comic Sans MS" w:hAnsi="Comic Sans MS" w:cs="Comic Sans MS"/>
          <w:b/>
          <w:bCs/>
        </w:rPr>
        <w:t xml:space="preserve"> cümlesindeki altı çizili sözcüklerde nasıl bir anlam ilişkisi vardır ?</w:t>
      </w:r>
    </w:p>
    <w:p w:rsidR="00120E19" w:rsidRPr="00FA3F2B" w:rsidRDefault="00120E19" w:rsidP="00FA3F2B">
      <w:pPr>
        <w:spacing w:after="0"/>
        <w:rPr>
          <w:rFonts w:ascii="Comic Sans MS" w:hAnsi="Comic Sans MS" w:cs="Comic Sans MS"/>
        </w:rPr>
      </w:pPr>
      <w:r w:rsidRPr="00FA3F2B">
        <w:rPr>
          <w:rFonts w:ascii="Comic Sans MS" w:hAnsi="Comic Sans MS" w:cs="Comic Sans MS"/>
        </w:rPr>
        <w:t xml:space="preserve">A- Eş anlamlılık         B-  Karşıt anlamlılık         C-  Sesteşlik </w:t>
      </w:r>
    </w:p>
    <w:p w:rsidR="00120E19" w:rsidRPr="00FA3F2B" w:rsidRDefault="00120E19" w:rsidP="00FA3F2B">
      <w:pPr>
        <w:spacing w:after="0"/>
        <w:rPr>
          <w:rFonts w:ascii="Comic Sans MS" w:hAnsi="Comic Sans MS" w:cs="Comic Sans MS"/>
          <w:i/>
          <w:iCs/>
        </w:rPr>
      </w:pPr>
      <w:r w:rsidRPr="00FA3F2B">
        <w:rPr>
          <w:rFonts w:ascii="Comic Sans MS" w:hAnsi="Comic Sans MS" w:cs="Comic Sans MS"/>
          <w:b/>
        </w:rPr>
        <w:t>14.</w:t>
      </w:r>
      <w:r w:rsidRPr="00FA3F2B">
        <w:rPr>
          <w:rFonts w:ascii="Comic Sans MS" w:hAnsi="Comic Sans MS" w:cs="Comic Sans MS"/>
          <w:b/>
          <w:bCs/>
        </w:rPr>
        <w:t xml:space="preserve"> ‘’ </w:t>
      </w:r>
      <w:r w:rsidRPr="00FA3F2B">
        <w:rPr>
          <w:rFonts w:ascii="Comic Sans MS" w:hAnsi="Comic Sans MS" w:cs="Comic Sans MS"/>
          <w:i/>
          <w:iCs/>
        </w:rPr>
        <w:t>Güneş dağın kenarından ,</w:t>
      </w:r>
    </w:p>
    <w:p w:rsidR="00120E19" w:rsidRPr="00FA3F2B" w:rsidRDefault="00120E19" w:rsidP="00FA3F2B">
      <w:pPr>
        <w:spacing w:after="0"/>
        <w:rPr>
          <w:rFonts w:ascii="Comic Sans MS" w:hAnsi="Comic Sans MS" w:cs="Comic Sans MS"/>
          <w:i/>
          <w:iCs/>
        </w:rPr>
      </w:pPr>
      <w:r w:rsidRPr="00FA3F2B">
        <w:rPr>
          <w:rFonts w:ascii="Comic Sans MS" w:hAnsi="Comic Sans MS" w:cs="Comic Sans MS"/>
          <w:i/>
          <w:iCs/>
        </w:rPr>
        <w:t xml:space="preserve">         Yavaş yavaş yükseliyor.</w:t>
      </w:r>
    </w:p>
    <w:p w:rsidR="00120E19" w:rsidRPr="00FA3F2B" w:rsidRDefault="00120E19" w:rsidP="00FA3F2B">
      <w:pPr>
        <w:spacing w:after="0"/>
        <w:rPr>
          <w:rFonts w:ascii="Comic Sans MS" w:hAnsi="Comic Sans MS" w:cs="Comic Sans MS"/>
          <w:i/>
          <w:iCs/>
        </w:rPr>
      </w:pPr>
      <w:r w:rsidRPr="00FA3F2B">
        <w:rPr>
          <w:rFonts w:ascii="Comic Sans MS" w:hAnsi="Comic Sans MS" w:cs="Comic Sans MS"/>
          <w:i/>
          <w:iCs/>
        </w:rPr>
        <w:t xml:space="preserve">          Köyün yeşil dağlarından,</w:t>
      </w:r>
    </w:p>
    <w:p w:rsidR="00120E19" w:rsidRPr="00FA3F2B" w:rsidRDefault="00120E19" w:rsidP="00FA3F2B">
      <w:pPr>
        <w:spacing w:after="0"/>
        <w:rPr>
          <w:rFonts w:ascii="Comic Sans MS" w:hAnsi="Comic Sans MS" w:cs="Comic Sans MS"/>
          <w:i/>
          <w:iCs/>
        </w:rPr>
      </w:pPr>
      <w:r w:rsidRPr="00FA3F2B">
        <w:rPr>
          <w:rFonts w:ascii="Comic Sans MS" w:hAnsi="Comic Sans MS" w:cs="Comic Sans MS"/>
          <w:i/>
          <w:iCs/>
        </w:rPr>
        <w:t xml:space="preserve">         Serin nefesler geliyor.</w:t>
      </w:r>
    </w:p>
    <w:p w:rsidR="00120E19" w:rsidRPr="00FA3F2B" w:rsidRDefault="00120E19" w:rsidP="00FA3F2B">
      <w:pPr>
        <w:spacing w:after="0"/>
        <w:rPr>
          <w:rFonts w:ascii="Comic Sans MS" w:hAnsi="Comic Sans MS" w:cs="Comic Sans MS"/>
          <w:i/>
          <w:iCs/>
        </w:rPr>
      </w:pPr>
      <w:r w:rsidRPr="00FA3F2B">
        <w:rPr>
          <w:rFonts w:ascii="Comic Sans MS" w:hAnsi="Comic Sans MS" w:cs="Comic Sans MS"/>
          <w:i/>
          <w:iCs/>
        </w:rPr>
        <w:t xml:space="preserve">        Beyaz, sarı, mavi renk renk        </w:t>
      </w:r>
    </w:p>
    <w:p w:rsidR="00120E19" w:rsidRPr="00FA3F2B" w:rsidRDefault="00120E19" w:rsidP="00FA3F2B">
      <w:pPr>
        <w:spacing w:after="0"/>
        <w:rPr>
          <w:rFonts w:ascii="Comic Sans MS" w:hAnsi="Comic Sans MS" w:cs="Comic Sans MS"/>
        </w:rPr>
      </w:pPr>
      <w:r w:rsidRPr="00FA3F2B">
        <w:rPr>
          <w:rFonts w:ascii="Comic Sans MS" w:hAnsi="Comic Sans MS" w:cs="Comic Sans MS"/>
          <w:i/>
          <w:iCs/>
        </w:rPr>
        <w:t xml:space="preserve">       Çiçekler açmış ovada</w:t>
      </w:r>
      <w:r w:rsidRPr="00FA3F2B">
        <w:rPr>
          <w:rFonts w:ascii="Comic Sans MS" w:hAnsi="Comic Sans MS" w:cs="Comic Sans MS"/>
        </w:rPr>
        <w:t xml:space="preserve"> ‘’</w:t>
      </w:r>
    </w:p>
    <w:p w:rsidR="00120E19" w:rsidRPr="00FA3F2B" w:rsidRDefault="00120E19" w:rsidP="00FA3F2B">
      <w:pPr>
        <w:spacing w:after="0"/>
        <w:rPr>
          <w:rFonts w:ascii="Comic Sans MS" w:hAnsi="Comic Sans MS" w:cs="Comic Sans MS"/>
          <w:b/>
          <w:bCs/>
        </w:rPr>
      </w:pPr>
      <w:r w:rsidRPr="00FA3F2B">
        <w:rPr>
          <w:rFonts w:ascii="Comic Sans MS" w:hAnsi="Comic Sans MS" w:cs="Comic Sans MS"/>
          <w:b/>
          <w:bCs/>
        </w:rPr>
        <w:t>Aşağıdakilerden hangisi  şiirde anlatılan yerin bir özelliği değildir ?</w:t>
      </w:r>
    </w:p>
    <w:p w:rsidR="00120E19" w:rsidRPr="00FA3F2B" w:rsidRDefault="00120E19" w:rsidP="00FA3F2B">
      <w:pPr>
        <w:pStyle w:val="ListParagraph"/>
        <w:numPr>
          <w:ilvl w:val="0"/>
          <w:numId w:val="1"/>
        </w:numPr>
        <w:spacing w:after="0"/>
        <w:rPr>
          <w:rFonts w:ascii="Comic Sans MS" w:hAnsi="Comic Sans MS" w:cs="Comic Sans MS"/>
        </w:rPr>
      </w:pPr>
      <w:r w:rsidRPr="00FA3F2B">
        <w:rPr>
          <w:rFonts w:ascii="Comic Sans MS" w:hAnsi="Comic Sans MS" w:cs="Comic Sans MS"/>
        </w:rPr>
        <w:t xml:space="preserve">Rengarenk çiçeklerin olması          </w:t>
      </w:r>
    </w:p>
    <w:p w:rsidR="00120E19" w:rsidRPr="00FA3F2B" w:rsidRDefault="00120E19" w:rsidP="00FA3F2B">
      <w:pPr>
        <w:spacing w:after="0" w:line="240" w:lineRule="auto"/>
        <w:ind w:left="405"/>
        <w:rPr>
          <w:rFonts w:ascii="Comic Sans MS" w:hAnsi="Comic Sans MS" w:cs="Comic Sans MS"/>
        </w:rPr>
      </w:pPr>
      <w:r w:rsidRPr="00FA3F2B">
        <w:rPr>
          <w:rFonts w:ascii="Comic Sans MS" w:hAnsi="Comic Sans MS" w:cs="Comic Sans MS"/>
        </w:rPr>
        <w:t xml:space="preserve">B- Dağların yeşil olması                                      </w:t>
      </w:r>
    </w:p>
    <w:p w:rsidR="00120E19" w:rsidRPr="00FA3F2B" w:rsidRDefault="00120E19" w:rsidP="00FA3F2B">
      <w:pPr>
        <w:spacing w:after="0" w:line="240" w:lineRule="auto"/>
        <w:rPr>
          <w:rFonts w:ascii="Comic Sans MS" w:hAnsi="Comic Sans MS" w:cs="Comic Sans MS"/>
        </w:rPr>
      </w:pPr>
      <w:r w:rsidRPr="00FA3F2B">
        <w:rPr>
          <w:rFonts w:ascii="Comic Sans MS" w:hAnsi="Comic Sans MS" w:cs="Comic Sans MS"/>
        </w:rPr>
        <w:t xml:space="preserve">      C.  Yolların dar  olması</w:t>
      </w:r>
    </w:p>
    <w:p w:rsidR="00120E19" w:rsidRPr="00FA3F2B" w:rsidRDefault="00120E19" w:rsidP="00FA3F2B">
      <w:pPr>
        <w:pStyle w:val="Heading2"/>
        <w:spacing w:before="0" w:line="240" w:lineRule="auto"/>
        <w:rPr>
          <w:rFonts w:ascii="Comic Sans MS" w:hAnsi="Comic Sans MS" w:cs="Comic Sans MS"/>
          <w:b w:val="0"/>
          <w:bCs w:val="0"/>
          <w:color w:val="auto"/>
          <w:sz w:val="22"/>
          <w:szCs w:val="22"/>
          <w:lang w:eastAsia="tr-TR"/>
        </w:rPr>
      </w:pPr>
      <w:r w:rsidRPr="00FA3F2B">
        <w:rPr>
          <w:rFonts w:ascii="Comic Sans MS" w:hAnsi="Comic Sans MS" w:cs="Comic Sans MS"/>
          <w:color w:val="auto"/>
          <w:sz w:val="22"/>
        </w:rPr>
        <w:t>15.</w:t>
      </w:r>
      <w:r w:rsidRPr="00FA3F2B">
        <w:rPr>
          <w:rFonts w:ascii="Comic Sans MS" w:hAnsi="Comic Sans MS" w:cs="Comic Sans MS"/>
          <w:color w:val="auto"/>
          <w:sz w:val="18"/>
          <w:szCs w:val="22"/>
          <w:lang w:eastAsia="tr-TR"/>
        </w:rPr>
        <w:t xml:space="preserve"> </w:t>
      </w:r>
      <w:r w:rsidRPr="00FA3F2B">
        <w:rPr>
          <w:rFonts w:ascii="Comic Sans MS" w:hAnsi="Comic Sans MS" w:cs="Comic Sans MS"/>
          <w:color w:val="auto"/>
          <w:sz w:val="22"/>
          <w:szCs w:val="22"/>
          <w:lang w:eastAsia="tr-TR"/>
        </w:rPr>
        <w:t>Şiirde geç</w:t>
      </w:r>
      <w:r>
        <w:rPr>
          <w:rFonts w:ascii="Comic Sans MS" w:hAnsi="Comic Sans MS" w:cs="Comic Sans MS"/>
          <w:color w:val="auto"/>
          <w:sz w:val="22"/>
          <w:szCs w:val="22"/>
          <w:lang w:eastAsia="tr-TR"/>
        </w:rPr>
        <w:t>en çoğul isimler hangileridir</w:t>
      </w:r>
      <w:r w:rsidRPr="00FA3F2B">
        <w:rPr>
          <w:rFonts w:ascii="Comic Sans MS" w:hAnsi="Comic Sans MS" w:cs="Comic Sans MS"/>
          <w:color w:val="auto"/>
          <w:sz w:val="22"/>
          <w:szCs w:val="22"/>
          <w:lang w:eastAsia="tr-TR"/>
        </w:rPr>
        <w:t>?</w:t>
      </w:r>
    </w:p>
    <w:p w:rsidR="00120E19" w:rsidRDefault="00120E19" w:rsidP="00FA3F2B">
      <w:pPr>
        <w:spacing w:after="0" w:line="240" w:lineRule="auto"/>
        <w:rPr>
          <w:rFonts w:ascii="Comic Sans MS" w:hAnsi="Comic Sans MS" w:cs="Comic Sans MS"/>
          <w:lang w:eastAsia="tr-TR"/>
        </w:rPr>
      </w:pPr>
      <w:r>
        <w:rPr>
          <w:rFonts w:ascii="Comic Sans MS" w:hAnsi="Comic Sans MS" w:cs="Comic Sans MS"/>
          <w:lang w:eastAsia="tr-TR"/>
        </w:rPr>
        <w:t xml:space="preserve">  </w:t>
      </w:r>
      <w:r w:rsidRPr="00FA3F2B">
        <w:rPr>
          <w:rFonts w:ascii="Comic Sans MS" w:hAnsi="Comic Sans MS" w:cs="Comic Sans MS"/>
          <w:lang w:eastAsia="tr-TR"/>
        </w:rPr>
        <w:t xml:space="preserve">A. dağ- köy              B.  dağlar - ova              </w:t>
      </w:r>
    </w:p>
    <w:p w:rsidR="00120E19" w:rsidRPr="00FA3F2B" w:rsidRDefault="00120E19" w:rsidP="00FA3F2B">
      <w:pPr>
        <w:spacing w:after="0" w:line="240" w:lineRule="auto"/>
        <w:rPr>
          <w:rFonts w:ascii="Comic Sans MS" w:hAnsi="Comic Sans MS" w:cs="Comic Sans MS"/>
          <w:lang w:eastAsia="tr-TR"/>
        </w:rPr>
      </w:pPr>
      <w:r w:rsidRPr="00FA3F2B">
        <w:rPr>
          <w:rFonts w:ascii="Comic Sans MS" w:hAnsi="Comic Sans MS" w:cs="Comic Sans MS"/>
          <w:lang w:eastAsia="tr-TR"/>
        </w:rPr>
        <w:t>C.  Nefesler – çiçekler</w:t>
      </w:r>
    </w:p>
    <w:p w:rsidR="00120E19" w:rsidRPr="00FA3F2B" w:rsidRDefault="00120E19" w:rsidP="00FA3F2B">
      <w:pPr>
        <w:tabs>
          <w:tab w:val="left" w:pos="360"/>
          <w:tab w:val="left" w:pos="2880"/>
          <w:tab w:val="left" w:pos="5220"/>
          <w:tab w:val="left" w:pos="7560"/>
        </w:tabs>
        <w:spacing w:after="0" w:line="240" w:lineRule="auto"/>
        <w:rPr>
          <w:rFonts w:ascii="Comic Sans MS" w:hAnsi="Comic Sans MS" w:cs="Comic Sans MS"/>
          <w:i/>
          <w:iCs/>
        </w:rPr>
      </w:pPr>
      <w:r w:rsidRPr="00FA3F2B">
        <w:rPr>
          <w:rFonts w:ascii="Comic Sans MS" w:hAnsi="Comic Sans MS" w:cs="Comic Sans MS"/>
          <w:b/>
          <w:bCs/>
          <w:lang w:eastAsia="tr-TR"/>
        </w:rPr>
        <w:t>16.</w:t>
      </w:r>
      <w:r w:rsidRPr="00FA3F2B">
        <w:rPr>
          <w:rFonts w:ascii="Comic Sans MS" w:hAnsi="Comic Sans MS" w:cs="Comic Sans MS"/>
          <w:i/>
          <w:iCs/>
        </w:rPr>
        <w:t xml:space="preserve"> ’ </w:t>
      </w:r>
      <w:r w:rsidRPr="00FA3F2B">
        <w:rPr>
          <w:rFonts w:ascii="Comic Sans MS" w:hAnsi="Comic Sans MS" w:cs="Comic Sans MS"/>
          <w:i/>
          <w:iCs/>
          <w:u w:val="single"/>
        </w:rPr>
        <w:t xml:space="preserve">parkta </w:t>
      </w:r>
      <w:r w:rsidRPr="00FA3F2B">
        <w:rPr>
          <w:rFonts w:ascii="Comic Sans MS" w:hAnsi="Comic Sans MS" w:cs="Comic Sans MS"/>
          <w:i/>
          <w:iCs/>
        </w:rPr>
        <w:t xml:space="preserve">– </w:t>
      </w:r>
      <w:r w:rsidRPr="00FA3F2B">
        <w:rPr>
          <w:rFonts w:ascii="Comic Sans MS" w:hAnsi="Comic Sans MS" w:cs="Comic Sans MS"/>
          <w:i/>
          <w:iCs/>
          <w:u w:val="single"/>
        </w:rPr>
        <w:t>salıncağa</w:t>
      </w:r>
      <w:r w:rsidRPr="00FA3F2B">
        <w:rPr>
          <w:rFonts w:ascii="Comic Sans MS" w:hAnsi="Comic Sans MS" w:cs="Comic Sans MS"/>
          <w:i/>
          <w:iCs/>
        </w:rPr>
        <w:t xml:space="preserve"> -  </w:t>
      </w:r>
      <w:r w:rsidRPr="00FA3F2B">
        <w:rPr>
          <w:rFonts w:ascii="Comic Sans MS" w:hAnsi="Comic Sans MS" w:cs="Comic Sans MS"/>
          <w:i/>
          <w:iCs/>
          <w:u w:val="single"/>
        </w:rPr>
        <w:t>biniyorlar</w:t>
      </w:r>
      <w:r w:rsidRPr="00FA3F2B">
        <w:rPr>
          <w:rFonts w:ascii="Comic Sans MS" w:hAnsi="Comic Sans MS" w:cs="Comic Sans MS"/>
          <w:i/>
          <w:iCs/>
        </w:rPr>
        <w:t xml:space="preserve"> – </w:t>
      </w:r>
      <w:r w:rsidRPr="00FA3F2B">
        <w:rPr>
          <w:rFonts w:ascii="Comic Sans MS" w:hAnsi="Comic Sans MS" w:cs="Comic Sans MS"/>
          <w:i/>
          <w:iCs/>
          <w:u w:val="single"/>
        </w:rPr>
        <w:t xml:space="preserve">çocuklar </w:t>
      </w:r>
      <w:r w:rsidRPr="00FA3F2B">
        <w:rPr>
          <w:rFonts w:ascii="Comic Sans MS" w:hAnsi="Comic Sans MS" w:cs="Comic Sans MS"/>
          <w:i/>
          <w:iCs/>
        </w:rPr>
        <w:t>‘’</w:t>
      </w:r>
    </w:p>
    <w:p w:rsidR="00120E19" w:rsidRPr="00FA3F2B" w:rsidRDefault="00120E19" w:rsidP="00FA3F2B">
      <w:pPr>
        <w:tabs>
          <w:tab w:val="left" w:pos="360"/>
          <w:tab w:val="left" w:pos="2880"/>
          <w:tab w:val="left" w:pos="5220"/>
          <w:tab w:val="left" w:pos="7560"/>
        </w:tabs>
        <w:spacing w:after="0" w:line="240" w:lineRule="auto"/>
        <w:rPr>
          <w:rFonts w:ascii="Comic Sans MS" w:hAnsi="Comic Sans MS" w:cs="Comic Sans MS"/>
          <w:b/>
          <w:bCs/>
        </w:rPr>
      </w:pPr>
      <w:r w:rsidRPr="00FA3F2B">
        <w:rPr>
          <w:rFonts w:ascii="Comic Sans MS" w:hAnsi="Comic Sans MS" w:cs="Comic Sans MS"/>
        </w:rPr>
        <w:t xml:space="preserve">           </w:t>
      </w:r>
      <w:r w:rsidRPr="00FA3F2B">
        <w:rPr>
          <w:rFonts w:ascii="Comic Sans MS" w:hAnsi="Comic Sans MS" w:cs="Comic Sans MS"/>
          <w:b/>
          <w:bCs/>
        </w:rPr>
        <w:t>1        2            3              4</w:t>
      </w:r>
    </w:p>
    <w:p w:rsidR="00120E19" w:rsidRPr="00FA3F2B" w:rsidRDefault="00120E19" w:rsidP="00FA3F2B">
      <w:pPr>
        <w:tabs>
          <w:tab w:val="left" w:pos="360"/>
          <w:tab w:val="left" w:pos="2880"/>
          <w:tab w:val="left" w:pos="5220"/>
          <w:tab w:val="left" w:pos="7560"/>
        </w:tabs>
        <w:spacing w:after="0" w:line="240" w:lineRule="auto"/>
        <w:rPr>
          <w:rFonts w:ascii="Comic Sans MS" w:hAnsi="Comic Sans MS" w:cs="Comic Sans MS"/>
          <w:b/>
          <w:bCs/>
          <w:sz w:val="20"/>
        </w:rPr>
      </w:pPr>
      <w:r w:rsidRPr="00FA3F2B">
        <w:rPr>
          <w:rFonts w:ascii="Comic Sans MS" w:hAnsi="Comic Sans MS" w:cs="Comic Sans MS"/>
          <w:b/>
          <w:bCs/>
          <w:sz w:val="20"/>
        </w:rPr>
        <w:t>Yukarıdaki kelimelerle anlamlı ve kurallı bir cümle oluşturursak  sıralama  nasıl olur ?</w:t>
      </w:r>
    </w:p>
    <w:p w:rsidR="00120E19" w:rsidRPr="00FA3F2B" w:rsidRDefault="00120E19" w:rsidP="00FA3F2B">
      <w:pPr>
        <w:tabs>
          <w:tab w:val="left" w:pos="360"/>
          <w:tab w:val="left" w:pos="2880"/>
          <w:tab w:val="left" w:pos="5220"/>
          <w:tab w:val="left" w:pos="7560"/>
        </w:tabs>
        <w:spacing w:after="0" w:line="240" w:lineRule="auto"/>
        <w:rPr>
          <w:rFonts w:ascii="Comic Sans MS" w:hAnsi="Comic Sans MS" w:cs="Comic Sans MS"/>
          <w:b/>
          <w:bCs/>
        </w:rPr>
      </w:pPr>
      <w:r w:rsidRPr="00FA3F2B">
        <w:rPr>
          <w:rFonts w:ascii="Comic Sans MS" w:hAnsi="Comic Sans MS" w:cs="Comic Sans MS"/>
        </w:rPr>
        <w:t xml:space="preserve">A-) 2-4-3-1    </w:t>
      </w:r>
      <w:r>
        <w:rPr>
          <w:rFonts w:ascii="Comic Sans MS" w:hAnsi="Comic Sans MS" w:cs="Comic Sans MS"/>
        </w:rPr>
        <w:t xml:space="preserve">       </w:t>
      </w:r>
      <w:r w:rsidRPr="00FA3F2B">
        <w:rPr>
          <w:rFonts w:ascii="Comic Sans MS" w:hAnsi="Comic Sans MS" w:cs="Comic Sans MS"/>
        </w:rPr>
        <w:t xml:space="preserve">B- 2-3-4-1          C- 4 -1-2-3                  </w:t>
      </w:r>
    </w:p>
    <w:p w:rsidR="00120E19" w:rsidRDefault="00120E19" w:rsidP="00FA3F2B">
      <w:pPr>
        <w:shd w:val="clear" w:color="auto" w:fill="FFFFFF"/>
        <w:tabs>
          <w:tab w:val="left" w:pos="360"/>
          <w:tab w:val="left" w:pos="2880"/>
          <w:tab w:val="left" w:pos="5220"/>
          <w:tab w:val="left" w:pos="7560"/>
        </w:tabs>
        <w:spacing w:after="120" w:line="240" w:lineRule="auto"/>
        <w:rPr>
          <w:rFonts w:ascii="Comic Sans MS" w:hAnsi="Comic Sans MS" w:cs="Comic Sans MS"/>
          <w:b/>
          <w:bCs/>
        </w:rPr>
      </w:pPr>
    </w:p>
    <w:p w:rsidR="00120E19" w:rsidRPr="00FA3F2B" w:rsidRDefault="00120E19" w:rsidP="00FA3F2B">
      <w:pPr>
        <w:shd w:val="clear" w:color="auto" w:fill="FFFFFF"/>
        <w:tabs>
          <w:tab w:val="left" w:pos="360"/>
          <w:tab w:val="left" w:pos="2880"/>
          <w:tab w:val="left" w:pos="5220"/>
          <w:tab w:val="left" w:pos="7560"/>
        </w:tabs>
        <w:spacing w:after="120" w:line="240" w:lineRule="auto"/>
        <w:rPr>
          <w:rFonts w:ascii="Comic Sans MS" w:hAnsi="Comic Sans MS" w:cs="Comic Sans MS"/>
          <w:b/>
          <w:bCs/>
        </w:rPr>
      </w:pPr>
      <w:r w:rsidRPr="00FA3F2B">
        <w:rPr>
          <w:rFonts w:ascii="Comic Sans MS" w:hAnsi="Comic Sans MS" w:cs="Comic Sans MS"/>
          <w:b/>
          <w:bCs/>
        </w:rPr>
        <w:t>17.Aşağıdakilerden  hangisinin hece sayısı diğ</w:t>
      </w:r>
      <w:r>
        <w:rPr>
          <w:rFonts w:ascii="Comic Sans MS" w:hAnsi="Comic Sans MS" w:cs="Comic Sans MS"/>
          <w:b/>
          <w:bCs/>
        </w:rPr>
        <w:t>erlerinden fazladır</w:t>
      </w:r>
      <w:r w:rsidRPr="00FA3F2B">
        <w:rPr>
          <w:rFonts w:ascii="Comic Sans MS" w:hAnsi="Comic Sans MS" w:cs="Comic Sans MS"/>
          <w:b/>
          <w:bCs/>
        </w:rPr>
        <w:t>?</w:t>
      </w:r>
    </w:p>
    <w:p w:rsidR="00120E19" w:rsidRPr="00FA3F2B" w:rsidRDefault="00120E19" w:rsidP="00FA3F2B">
      <w:pPr>
        <w:tabs>
          <w:tab w:val="left" w:pos="360"/>
          <w:tab w:val="left" w:pos="2880"/>
          <w:tab w:val="left" w:pos="5220"/>
          <w:tab w:val="left" w:pos="7560"/>
        </w:tabs>
        <w:spacing w:after="120" w:line="240" w:lineRule="auto"/>
        <w:rPr>
          <w:rFonts w:ascii="Comic Sans MS" w:hAnsi="Comic Sans MS" w:cs="Comic Sans MS"/>
        </w:rPr>
      </w:pPr>
      <w:r w:rsidRPr="00FA3F2B">
        <w:rPr>
          <w:rFonts w:ascii="Comic Sans MS" w:hAnsi="Comic Sans MS" w:cs="Comic Sans MS"/>
        </w:rPr>
        <w:t xml:space="preserve">A -  </w:t>
      </w:r>
      <w:r>
        <w:rPr>
          <w:rFonts w:ascii="Comic Sans MS" w:hAnsi="Comic Sans MS" w:cs="Comic Sans MS"/>
        </w:rPr>
        <w:t>Menderes</w:t>
      </w:r>
      <w:r w:rsidRPr="00FA3F2B">
        <w:rPr>
          <w:rFonts w:ascii="Comic Sans MS" w:hAnsi="Comic Sans MS" w:cs="Comic Sans MS"/>
        </w:rPr>
        <w:t xml:space="preserve">   </w:t>
      </w:r>
      <w:r>
        <w:rPr>
          <w:rFonts w:ascii="Comic Sans MS" w:hAnsi="Comic Sans MS" w:cs="Comic Sans MS"/>
        </w:rPr>
        <w:t xml:space="preserve">B-İlköğretim      </w:t>
      </w:r>
      <w:r w:rsidRPr="00FA3F2B">
        <w:rPr>
          <w:rFonts w:ascii="Comic Sans MS" w:hAnsi="Comic Sans MS" w:cs="Comic Sans MS"/>
        </w:rPr>
        <w:t xml:space="preserve">C- </w:t>
      </w:r>
      <w:r>
        <w:rPr>
          <w:rFonts w:ascii="Comic Sans MS" w:hAnsi="Comic Sans MS" w:cs="Comic Sans MS"/>
        </w:rPr>
        <w:t>Okulu</w:t>
      </w:r>
    </w:p>
    <w:p w:rsidR="00120E19" w:rsidRPr="00FA3F2B" w:rsidRDefault="00120E19" w:rsidP="00FA3F2B">
      <w:pPr>
        <w:tabs>
          <w:tab w:val="left" w:pos="360"/>
          <w:tab w:val="left" w:pos="2880"/>
          <w:tab w:val="left" w:pos="5220"/>
          <w:tab w:val="left" w:pos="7560"/>
        </w:tabs>
        <w:spacing w:after="0" w:line="240" w:lineRule="auto"/>
        <w:rPr>
          <w:rFonts w:ascii="Comic Sans MS" w:hAnsi="Comic Sans MS" w:cs="Comic Sans MS"/>
          <w:b/>
          <w:bCs/>
        </w:rPr>
      </w:pPr>
      <w:r w:rsidRPr="00FA3F2B">
        <w:rPr>
          <w:rFonts w:ascii="Comic Sans MS" w:hAnsi="Comic Sans MS" w:cs="Comic Sans MS"/>
          <w:b/>
          <w:bCs/>
        </w:rPr>
        <w:t xml:space="preserve">18. Aşağıdakilerden hangisi türemiş bir kelime </w:t>
      </w:r>
      <w:r w:rsidRPr="00FA3F2B">
        <w:rPr>
          <w:rFonts w:ascii="Comic Sans MS" w:hAnsi="Comic Sans MS" w:cs="Comic Sans MS"/>
          <w:b/>
          <w:bCs/>
          <w:u w:val="single"/>
        </w:rPr>
        <w:t>değildir?</w:t>
      </w:r>
    </w:p>
    <w:p w:rsidR="00120E19" w:rsidRPr="00FA3F2B" w:rsidRDefault="00120E19" w:rsidP="00FA3F2B">
      <w:pPr>
        <w:tabs>
          <w:tab w:val="left" w:pos="360"/>
          <w:tab w:val="left" w:pos="2880"/>
          <w:tab w:val="left" w:pos="5220"/>
          <w:tab w:val="left" w:pos="7560"/>
        </w:tabs>
        <w:spacing w:after="0" w:line="240" w:lineRule="auto"/>
        <w:rPr>
          <w:rFonts w:ascii="Comic Sans MS" w:hAnsi="Comic Sans MS" w:cs="Comic Sans MS"/>
        </w:rPr>
      </w:pPr>
      <w:r w:rsidRPr="00FA3F2B">
        <w:rPr>
          <w:rFonts w:ascii="Comic Sans MS" w:hAnsi="Comic Sans MS" w:cs="Comic Sans MS"/>
        </w:rPr>
        <w:t>A- sütçü      B-şekerlik       C- Eskişehir</w:t>
      </w:r>
    </w:p>
    <w:p w:rsidR="00120E19" w:rsidRDefault="00120E19" w:rsidP="00FA3F2B">
      <w:pPr>
        <w:spacing w:after="0" w:line="240" w:lineRule="auto"/>
        <w:rPr>
          <w:rFonts w:ascii="Comic Sans MS" w:hAnsi="Comic Sans MS" w:cs="Comic Sans MS"/>
          <w:b/>
          <w:lang w:eastAsia="tr-TR"/>
        </w:rPr>
      </w:pPr>
      <w:r w:rsidRPr="00FA3F2B">
        <w:rPr>
          <w:rFonts w:ascii="Comic Sans MS" w:hAnsi="Comic Sans MS" w:cs="Comic Sans MS"/>
          <w:b/>
        </w:rPr>
        <w:t>19-</w:t>
      </w:r>
      <w:r w:rsidRPr="00FA3F2B">
        <w:rPr>
          <w:rFonts w:ascii="Comic Sans MS" w:hAnsi="Comic Sans MS" w:cs="Comic Sans MS"/>
          <w:b/>
          <w:lang w:eastAsia="tr-TR"/>
        </w:rPr>
        <w:t>“ Ay” kelimesi hangi cümlede farklı anlamda kullanılmıştır ?</w:t>
      </w:r>
    </w:p>
    <w:p w:rsidR="00120E19" w:rsidRPr="00FA3F2B" w:rsidRDefault="00120E19" w:rsidP="00FA3F2B">
      <w:pPr>
        <w:spacing w:after="0" w:line="240" w:lineRule="auto"/>
        <w:rPr>
          <w:rFonts w:ascii="Comic Sans MS" w:hAnsi="Comic Sans MS" w:cs="Comic Sans MS"/>
          <w:b/>
          <w:lang w:eastAsia="tr-TR"/>
        </w:rPr>
      </w:pPr>
      <w:r>
        <w:rPr>
          <w:rFonts w:ascii="Comic Sans MS" w:hAnsi="Comic Sans MS" w:cs="Comic Sans MS"/>
          <w:sz w:val="24"/>
          <w:szCs w:val="24"/>
          <w:lang w:eastAsia="tr-TR"/>
        </w:rPr>
        <w:t>A)</w:t>
      </w:r>
      <w:r w:rsidRPr="00FA3F2B">
        <w:rPr>
          <w:rFonts w:ascii="Comic Sans MS" w:hAnsi="Comic Sans MS" w:cs="Comic Sans MS"/>
          <w:lang w:eastAsia="tr-TR"/>
        </w:rPr>
        <w:t>Ay, gecelerimizi aydınlatan bir fener gibidir.</w:t>
      </w:r>
    </w:p>
    <w:p w:rsidR="00120E19" w:rsidRDefault="00120E19" w:rsidP="00FA3F2B">
      <w:pPr>
        <w:spacing w:after="0" w:line="240" w:lineRule="auto"/>
        <w:rPr>
          <w:rFonts w:ascii="Comic Sans MS" w:hAnsi="Comic Sans MS" w:cs="Comic Sans MS"/>
          <w:sz w:val="24"/>
          <w:szCs w:val="24"/>
          <w:lang w:eastAsia="tr-TR"/>
        </w:rPr>
      </w:pPr>
      <w:r w:rsidRPr="00FA3F2B">
        <w:rPr>
          <w:rFonts w:ascii="Comic Sans MS" w:hAnsi="Comic Sans MS" w:cs="Comic Sans MS"/>
          <w:sz w:val="24"/>
          <w:szCs w:val="24"/>
          <w:lang w:eastAsia="tr-TR"/>
        </w:rPr>
        <w:t xml:space="preserve"> B ) Haziran ayında tatile gideceğiz.</w:t>
      </w:r>
    </w:p>
    <w:p w:rsidR="00120E19" w:rsidRPr="00AE0BEF" w:rsidRDefault="00120E19" w:rsidP="00FA3F2B">
      <w:pPr>
        <w:spacing w:after="0" w:line="240" w:lineRule="auto"/>
        <w:rPr>
          <w:rFonts w:ascii="Comic Sans MS" w:hAnsi="Comic Sans MS" w:cs="Comic Sans MS"/>
          <w:sz w:val="24"/>
          <w:szCs w:val="24"/>
          <w:lang w:eastAsia="tr-TR"/>
        </w:rPr>
      </w:pPr>
      <w:r w:rsidRPr="00AE0BEF">
        <w:rPr>
          <w:rFonts w:ascii="Comic Sans MS" w:hAnsi="Comic Sans MS" w:cs="Comic Sans MS"/>
          <w:sz w:val="24"/>
          <w:szCs w:val="24"/>
          <w:lang w:eastAsia="tr-TR"/>
        </w:rPr>
        <w:t xml:space="preserve">C ) </w:t>
      </w:r>
      <w:r>
        <w:rPr>
          <w:rFonts w:ascii="Comic Sans MS" w:hAnsi="Comic Sans MS" w:cs="Comic Sans MS"/>
          <w:sz w:val="24"/>
          <w:szCs w:val="24"/>
          <w:lang w:eastAsia="tr-TR"/>
        </w:rPr>
        <w:t>Geçen ay anneannem gelmişti.</w:t>
      </w:r>
    </w:p>
    <w:p w:rsidR="00120E19" w:rsidRPr="00FA3F2B" w:rsidRDefault="00120E19" w:rsidP="00FA3F2B">
      <w:pPr>
        <w:spacing w:after="0" w:line="240" w:lineRule="auto"/>
        <w:rPr>
          <w:rFonts w:ascii="Comic Sans MS" w:hAnsi="Comic Sans MS" w:cs="Comic Sans MS"/>
          <w:b/>
        </w:rPr>
      </w:pPr>
      <w:r w:rsidRPr="00FA3F2B">
        <w:rPr>
          <w:rFonts w:ascii="Comic Sans MS" w:hAnsi="Comic Sans MS" w:cs="Comic Sans MS"/>
          <w:b/>
        </w:rPr>
        <w:t xml:space="preserve">20. “Kazım, yeni yapılan  reçelleri kavanozlara dolduruyor.”  Cümlesinde  hangi sorunun cevabı </w:t>
      </w:r>
      <w:r w:rsidRPr="00FA3F2B">
        <w:rPr>
          <w:rFonts w:ascii="Comic Sans MS" w:hAnsi="Comic Sans MS" w:cs="Comic Sans MS"/>
          <w:b/>
          <w:bCs/>
        </w:rPr>
        <w:t>yoktur ?</w:t>
      </w:r>
      <w:r w:rsidRPr="00FA3F2B">
        <w:rPr>
          <w:rFonts w:ascii="Comic Sans MS" w:hAnsi="Comic Sans MS" w:cs="Comic Sans MS"/>
          <w:b/>
        </w:rPr>
        <w:t xml:space="preserve"> </w:t>
      </w:r>
    </w:p>
    <w:p w:rsidR="00120E19" w:rsidRDefault="00120E19" w:rsidP="00FA3F2B">
      <w:pPr>
        <w:spacing w:after="0" w:line="240" w:lineRule="auto"/>
        <w:rPr>
          <w:rFonts w:ascii="Comic Sans MS" w:hAnsi="Comic Sans MS" w:cs="Comic Sans MS"/>
        </w:rPr>
      </w:pPr>
      <w:r>
        <w:rPr>
          <w:rFonts w:ascii="Comic Sans MS" w:hAnsi="Comic Sans MS" w:cs="Comic Sans MS"/>
        </w:rPr>
        <w:t xml:space="preserve">A ) Kim      b )   Nerede     c )  Neyi </w:t>
      </w:r>
    </w:p>
    <w:p w:rsidR="00120E19" w:rsidRPr="0093174A" w:rsidRDefault="00120E19" w:rsidP="0093174A">
      <w:pPr>
        <w:spacing w:after="0" w:line="240" w:lineRule="auto"/>
        <w:jc w:val="center"/>
        <w:rPr>
          <w:rFonts w:ascii="Comic Sans MS" w:hAnsi="Comic Sans MS" w:cs="Comic Sans MS"/>
          <w:b/>
          <w:sz w:val="32"/>
        </w:rPr>
      </w:pPr>
      <w:r w:rsidRPr="0093174A">
        <w:rPr>
          <w:rFonts w:ascii="Comic Sans MS" w:hAnsi="Comic Sans MS" w:cs="Comic Sans MS"/>
          <w:b/>
          <w:sz w:val="32"/>
        </w:rPr>
        <w:t>MATEMATİK</w:t>
      </w:r>
    </w:p>
    <w:p w:rsidR="00120E19" w:rsidRPr="002445F3" w:rsidRDefault="00120E19" w:rsidP="00FA3F2B">
      <w:pPr>
        <w:spacing w:after="0" w:line="240" w:lineRule="auto"/>
        <w:rPr>
          <w:rFonts w:ascii="Comic Sans MS" w:hAnsi="Comic Sans MS" w:cs="Comic Sans MS"/>
          <w:lang w:eastAsia="tr-TR"/>
        </w:rPr>
      </w:pPr>
      <w:r w:rsidRPr="002445F3">
        <w:rPr>
          <w:rFonts w:ascii="Comic Sans MS" w:hAnsi="Comic Sans MS" w:cs="Comic Sans MS"/>
          <w:b/>
          <w:bCs/>
          <w:lang w:eastAsia="tr-TR"/>
        </w:rPr>
        <w:t>1. Aşağıdakilerden hangisi  78 sayısıdır ?</w:t>
      </w:r>
    </w:p>
    <w:p w:rsidR="00120E19" w:rsidRDefault="00120E19" w:rsidP="00FA3F2B">
      <w:pPr>
        <w:spacing w:after="0" w:line="240" w:lineRule="auto"/>
        <w:rPr>
          <w:rFonts w:ascii="Comic Sans MS" w:hAnsi="Comic Sans MS" w:cs="Comic Sans MS"/>
          <w:lang w:eastAsia="tr-TR"/>
        </w:rPr>
      </w:pPr>
      <w:r>
        <w:rPr>
          <w:noProof/>
          <w:lang w:eastAsia="tr-TR"/>
        </w:rPr>
        <w:pict>
          <v:group id="Grup 87" o:spid="_x0000_s1026" style="position:absolute;margin-left:124.5pt;margin-top:30.05pt;width:6.25pt;height:46.65pt;z-index:251656192" coordorigin="1813,1743" coordsize="382,2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36" o:spid="_x0000_s1027" type="#_x0000_t16" style="position:absolute;left:1816;top:422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74fcAA&#10;AADbAAAADwAAAGRycy9kb3ducmV2LnhtbERPS2rDMBDdF3oHMYXsarldhMSxEkKLodmU5nOAwZpa&#10;bq2RkeREyemrRSHLx/vXm2QHcSYfescKXooSBHHrdM+dgtOxeV6ACBFZ4+CYFFwpwGb9+FBjpd2F&#10;93Q+xE7kEA4VKjAxjpWUoTVkMRRuJM7ct/MWY4a+k9rjJYfbQb6W5Vxa7Dk3GBzpzVD7e5isgq/b&#10;Z1pul+O72/002HgzzV2YlJo9pe0KRKQU7+J/94dWsMhj85f8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74fcAAAADbAAAADwAAAAAAAAAAAAAAAACYAgAAZHJzL2Rvd25y&#10;ZXYueG1sUEsFBgAAAAAEAAQA9QAAAIUDAAAAAA==&#10;"/>
            <v:shape id="AutoShape 37" o:spid="_x0000_s1028" type="#_x0000_t16" style="position:absolute;left:1815;top:3955;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Jd5sMA&#10;AADbAAAADwAAAGRycy9kb3ducmV2LnhtbESPzWrDMBCE74W+g9hCb43cHELsRjahwdBeQvPzAIu1&#10;tZxYKyPJiZunrwqFHIeZ+YZZVZPtxYV86BwreJ1lIIgbpztuFRwP9csSRIjIGnvHpOCHAlTl48MK&#10;C+2uvKPLPrYiQTgUqMDEOBRShsaQxTBzA3Hyvp23GJP0rdQerwlueznPsoW02HFaMDjQu6HmvB+t&#10;gq/bdsrX+bBxn6caa2/GhQujUs9P0/oNRKQp3sP/7Q+tYJnD35f0A2T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Jd5sMAAADbAAAADwAAAAAAAAAAAAAAAACYAgAAZHJzL2Rv&#10;d25yZXYueG1sUEsFBgAAAAAEAAQA9QAAAIgDAAAAAA==&#10;"/>
            <v:shape id="AutoShape 38" o:spid="_x0000_s1029" type="#_x0000_t16" style="position:absolute;left:1815;top:367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FipsEA&#10;AADbAAAADwAAAGRycy9kb3ducmV2LnhtbERPS2rDMBDdB3oHMYXuYjlZhNqJYkyCod2UNu0BBmti&#10;ObFGRpITt6evFoUuH++/q2Y7iBv50DtWsMpyEMSt0z13Cr4+m+UziBCRNQ6OScE3Baj2D4sdltrd&#10;+YNup9iJFMKhRAUmxrGUMrSGLIbMjcSJOztvMSboO6k93lO4HeQ6zzfSYs+pweBIB0Pt9TRZBe8/&#10;b3NRF+PRvV4abLyZNi5MSj09zvUWRKQ5/ov/3C9aQZHWpy/pB8j9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hYqbBAAAA2wAAAA8AAAAAAAAAAAAAAAAAmAIAAGRycy9kb3du&#10;cmV2LnhtbFBLBQYAAAAABAAEAPUAAACGAwAAAAA=&#10;"/>
            <v:shape id="AutoShape 39" o:spid="_x0000_s1030" type="#_x0000_t16" style="position:absolute;left:1814;top:339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3HPcMA&#10;AADbAAAADwAAAGRycy9kb3ducmV2LnhtbESPQWsCMRSE70L/Q3hCb5q1B3G3RhHLQnspavsDHpvX&#10;zermZUmyuvrrG0HwOMzMN8xyPdhWnMmHxrGC2TQDQVw53XCt4PennCxAhIissXVMCq4UYL16GS2x&#10;0O7CezofYi0ShEOBCkyMXSFlqAxZDFPXESfvz3mLMUlfS+3xkuC2lW9ZNpcWG04LBjvaGqpOh94q&#10;2N2+h3yTdx/u61hi6U0/d6FX6nU8bN5BRBriM/xof2oF+QzuX9IP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3HPcMAAADbAAAADwAAAAAAAAAAAAAAAACYAgAAZHJzL2Rv&#10;d25yZXYueG1sUEsFBgAAAAAEAAQA9QAAAIgDAAAAAA==&#10;"/>
            <v:shape id="AutoShape 40" o:spid="_x0000_s1031" type="#_x0000_t16" style="position:absolute;left:1813;top:311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9ZSsMA&#10;AADbAAAADwAAAGRycy9kb3ducmV2LnhtbESPzW7CMBCE75X6DtZW4lacckAkxSDUKlK5VPw9wCre&#10;xoF4HdkOBJ6+RkLiOJqZbzTz5WBbcSYfGscKPsYZCOLK6YZrBYd9+T4DESKyxtYxKbhSgOXi9WWO&#10;hXYX3tJ5F2uRIBwKVGBi7AopQ2XIYhi7jjh5f85bjEn6WmqPlwS3rZxk2VRabDgtGOzoy1B12vVW&#10;web2O+SrvPt262OJpTf91IVeqdHbsPoEEWmIz/Cj/aMV5BO4f0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9ZSsMAAADbAAAADwAAAAAAAAAAAAAAAACYAgAAZHJzL2Rv&#10;d25yZXYueG1sUEsFBgAAAAAEAAQA9QAAAIgDAAAAAA==&#10;"/>
            <v:shape id="AutoShape 41" o:spid="_x0000_s1032" type="#_x0000_t16" style="position:absolute;left:1815;top:2836;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P80cMA&#10;AADbAAAADwAAAGRycy9kb3ducmV2LnhtbESPUWvCMBSF3wf+h3AF32bqBFmrUcRR0Jexuf2AS3Nt&#10;qs1NSVKt/vplMNjj4ZzzHc5qM9hWXMmHxrGC2TQDQVw53XCt4PurfH4FESKyxtYxKbhTgM169LTC&#10;Qrsbf9L1GGuRIBwKVGBi7AopQ2XIYpi6jjh5J+ctxiR9LbXHW4LbVr5k2UJabDgtGOxoZ6i6HHur&#10;4OPxPuTbvHtzh3OJpTf9woVeqcl42C5BRBrif/ivvdcK8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P80cMAAADbAAAADwAAAAAAAAAAAAAAAACYAgAAZHJzL2Rv&#10;d25yZXYueG1sUEsFBgAAAAAEAAQA9QAAAIgDAAAAAA==&#10;"/>
            <v:shape id="AutoShape 42" o:spid="_x0000_s1033" type="#_x0000_t16" style="position:absolute;left:1817;top:2554;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pkpcMA&#10;AADbAAAADwAAAGRycy9kb3ducmV2LnhtbESPUWvCMBSF3wf+h3AF32bqEFmrUcRR0Jexuf2AS3Nt&#10;qs1NSVKt/vplMNjj4ZzzHc5qM9hWXMmHxrGC2TQDQVw53XCt4PurfH4FESKyxtYxKbhTgM169LTC&#10;Qrsbf9L1GGuRIBwKVGBi7AopQ2XIYpi6jjh5J+ctxiR9LbXHW4LbVr5k2UJabDgtGOxoZ6i6HHur&#10;4OPxPuTbvHtzh3OJpTf9woVeqcl42C5BRBrif/ivvdcK8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hpkpcMAAADbAAAADwAAAAAAAAAAAAAAAACYAgAAZHJzL2Rv&#10;d25yZXYueG1sUEsFBgAAAAAEAAQA9QAAAIgDAAAAAA==&#10;"/>
            <v:shape id="AutoShape 43" o:spid="_x0000_s1034" type="#_x0000_t16" style="position:absolute;left:1818;top:227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bBPsMA&#10;AADbAAAADwAAAGRycy9kb3ducmV2LnhtbESPUWvCMBSF3wf+h3AF32bqQFmrUcRR0Jexuf2AS3Nt&#10;qs1NSVKt/vplMNjj4ZzzHc5qM9hWXMmHxrGC2TQDQVw53XCt4PurfH4FESKyxtYxKbhTgM169LTC&#10;Qrsbf9L1GGuRIBwKVGBi7AopQ2XIYpi6jjh5J+ctxiR9LbXHW4LbVr5k2UJabDgtGOxoZ6i6HHur&#10;4OPxPuTbvHtzh3OJpTf9woVeqcl42C5BRBrif/ivvdcK8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bBPsMAAADbAAAADwAAAAAAAAAAAAAAAACYAgAAZHJzL2Rv&#10;d25yZXYueG1sUEsFBgAAAAAEAAQA9QAAAIgDAAAAAA==&#10;"/>
            <v:shape id="AutoShape 44" o:spid="_x0000_s1035" type="#_x0000_t16" style="position:absolute;left:1816;top:1990;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RfScMA&#10;AADbAAAADwAAAGRycy9kb3ducmV2LnhtbESPzWrDMBCE74W8g9hAbo2cHkzsRAmhwdBcSv4eYLG2&#10;lltrZSQ5cfv0VaGQ4zAz3zDr7Wg7cSMfWscKFvMMBHHtdMuNguulel6CCBFZY+eYFHxTgO1m8rTG&#10;Urs7n+h2jo1IEA4lKjAx9qWUoTZkMcxdT5y8D+ctxiR9I7XHe4LbTr5kWS4ttpwWDPb0aqj+Og9W&#10;wfHnfSx2Rb93h88KK2+G3IVBqdl03K1ARBrjI/zfftMKihz+vqQf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RfScMAAADbAAAADwAAAAAAAAAAAAAAAACYAgAAZHJzL2Rv&#10;d25yZXYueG1sUEsFBgAAAAAEAAQA9QAAAIgDAAAAAA==&#10;"/>
            <v:shape id="AutoShape 45" o:spid="_x0000_s1036" type="#_x0000_t16" style="position:absolute;left:1818;top:174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j60sMA&#10;AADbAAAADwAAAGRycy9kb3ducmV2LnhtbESPwW7CMBBE75X4B2uReisOHKBJMQiBIrUXRIEPWMXb&#10;OBCvI9uBtF9fI1XqcTQzbzTL9WBbcSMfGscKppMMBHHldMO1gvOpfHkFESKyxtYxKfimAOvV6GmJ&#10;hXZ3/qTbMdYiQTgUqMDE2BVShsqQxTBxHXHyvpy3GJP0tdQe7wluWznLsrm02HBaMNjR1lB1PfZW&#10;weFnP+SbvNu5j0uJpTf93IVeqefxsHkDEWmI/+G/9rtWkC/g8SX9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j60sMAAADbAAAADwAAAAAAAAAAAAAAAACYAgAAZHJzL2Rv&#10;d25yZXYueG1sUEsFBgAAAAAEAAQA9QAAAIgDAAAAAA==&#10;"/>
          </v:group>
        </w:pict>
      </w:r>
      <w:r>
        <w:rPr>
          <w:noProof/>
          <w:lang w:eastAsia="tr-TR"/>
        </w:rPr>
        <w:pict>
          <v:group id="Grup 21" o:spid="_x0000_s1037" style="position:absolute;margin-left:136.6pt;margin-top:29.5pt;width:6.25pt;height:46.65pt;z-index:251650048" coordorigin="1813,1743" coordsize="382,2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">
            <v:shape id="AutoShape 36" o:spid="_x0000_s1038" type="#_x0000_t16" style="position:absolute;left:1816;top:422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CQrcMA&#10;AADbAAAADwAAAGRycy9kb3ducmV2LnhtbESPQWsCMRSE70L/Q3gFb5rtHkS3RpGWhXopavsDHpvX&#10;zermZUmyuvrrG0HwOMzMN8xyPdhWnMmHxrGCt2kGgrhyuuFawe9POZmDCBFZY+uYFFwpwHr1Mlpi&#10;od2F93Q+xFokCIcCFZgYu0LKUBmyGKauI07en/MWY5K+ltrjJcFtK/Msm0mLDacFgx19GKpOh94q&#10;2N2+h8Vm0X267bHE0pt+5kKv1Ph12LyDiDTEZ/jR/tIK8hzuX9IP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CQrcMAAADbAAAADwAAAAAAAAAAAAAAAACYAgAAZHJzL2Rv&#10;d25yZXYueG1sUEsFBgAAAAAEAAQA9QAAAIgDAAAAAA==&#10;"/>
            <v:shape id="AutoShape 37" o:spid="_x0000_s1039" type="#_x0000_t16" style="position:absolute;left:1815;top:3955;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w1NsMA&#10;AADbAAAADwAAAGRycy9kb3ducmV2LnhtbESP0WoCMRRE3wv+Q7iCbzWrgtTVKKIs2JfSqh9w2Vw3&#10;q5ubJcnq2q9vCoU+DjNzhlltetuIO/lQO1YwGWcgiEuna64UnE/F6xuIEJE1No5JwZMCbNaDlxXm&#10;2j34i+7HWIkE4ZCjAhNjm0sZSkMWw9i1xMm7OG8xJukrqT0+Etw2cpplc2mx5rRgsKWdofJ27KyC&#10;z++PfrFdtHv3fi2w8Kabu9ApNRr22yWISH38D/+1D1rBdAa/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w1NsMAAADbAAAADwAAAAAAAAAAAAAAAACYAgAAZHJzL2Rv&#10;d25yZXYueG1sUEsFBgAAAAAEAAQA9QAAAIgDAAAAAA==&#10;"/>
            <v:shape id="AutoShape 38" o:spid="_x0000_s1040" type="#_x0000_t16" style="position:absolute;left:1815;top:367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WtQsMA&#10;AADbAAAADwAAAGRycy9kb3ducmV2LnhtbESP0WoCMRRE3wv+Q7iCbzWriNTVKKIs2JfSqh9w2Vw3&#10;q5ubJcnq2q9vCoU+DjNzhlltetuIO/lQO1YwGWcgiEuna64UnE/F6xuIEJE1No5JwZMCbNaDlxXm&#10;2j34i+7HWIkE4ZCjAhNjm0sZSkMWw9i1xMm7OG8xJukrqT0+Etw2cpplc2mx5rRgsKWdofJ27KyC&#10;z++PfrFdtHv3fi2w8Kabu9ApNRr22yWISH38D/+1D1rBdAa/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aWtQsMAAADbAAAADwAAAAAAAAAAAAAAAACYAgAAZHJzL2Rv&#10;d25yZXYueG1sUEsFBgAAAAAEAAQA9QAAAIgDAAAAAA==&#10;"/>
            <v:shape id="AutoShape 39" o:spid="_x0000_s1041" type="#_x0000_t16" style="position:absolute;left:1814;top:339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kI2cMA&#10;AADbAAAADwAAAGRycy9kb3ducmV2LnhtbESP0WoCMRRE3wv+Q7iCbzWroNTVKKIs2JfSqh9w2Vw3&#10;q5ubJcnq2q9vCoU+DjNzhlltetuIO/lQO1YwGWcgiEuna64UnE/F6xuIEJE1No5JwZMCbNaDlxXm&#10;2j34i+7HWIkE4ZCjAhNjm0sZSkMWw9i1xMm7OG8xJukrqT0+Etw2cpplc2mx5rRgsKWdofJ27KyC&#10;z++PfrFdtHv3fi2w8Kabu9ApNRr22yWISH38D/+1D1rBdAa/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kI2cMAAADbAAAADwAAAAAAAAAAAAAAAACYAgAAZHJzL2Rv&#10;d25yZXYueG1sUEsFBgAAAAAEAAQA9QAAAIgDAAAAAA==&#10;"/>
            <v:shape id="AutoShape 40" o:spid="_x0000_s1042" type="#_x0000_t16" style="position:absolute;left:1813;top:311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uWrsMA&#10;AADbAAAADwAAAGRycy9kb3ducmV2LnhtbESPQWsCMRSE7wX/Q3iCt5rVw1JXo4iyoJfS2v6Ax+a5&#10;Wd28LElWt/31jSD0OMzMN8xqM9hW3MiHxrGC2TQDQVw53XCt4PurfH0DESKyxtYxKfihAJv16GWF&#10;hXZ3/qTbKdYiQTgUqMDE2BVShsqQxTB1HXHyzs5bjEn6WmqP9wS3rZxnWS4tNpwWDHa0M1RdT71V&#10;8PH7Piy2i27vjpcSS2/63IVeqcl42C5BRBrif/jZPmgF8xweX9IP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uWrsMAAADbAAAADwAAAAAAAAAAAAAAAACYAgAAZHJzL2Rv&#10;d25yZXYueG1sUEsFBgAAAAAEAAQA9QAAAIgDAAAAAA==&#10;"/>
            <v:shape id="AutoShape 41" o:spid="_x0000_s1043" type="#_x0000_t16" style="position:absolute;left:1815;top:2836;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czNcMA&#10;AADbAAAADwAAAGRycy9kb3ducmV2LnhtbESPQWsCMRSE7wX/Q3iCt5rVg62rUURZ0Etp1R/w2Dw3&#10;q5uXJcnq2l/fFAo9DjPzDbNc97YRd/KhdqxgMs5AEJdO11wpOJ+K13cQISJrbByTgicFWK8GL0vM&#10;tXvwF92PsRIJwiFHBSbGNpcylIYshrFriZN3cd5iTNJXUnt8JLht5DTLZtJizWnBYEtbQ+Xt2FkF&#10;n98f/Xwzb3fucC2w8KabudApNRr2mwWISH38D/+191rB9A1+v6Qf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czNcMAAADbAAAADwAAAAAAAAAAAAAAAACYAgAAZHJzL2Rv&#10;d25yZXYueG1sUEsFBgAAAAAEAAQA9QAAAIgDAAAAAA==&#10;"/>
            <v:shape id="AutoShape 42" o:spid="_x0000_s1044" type="#_x0000_t16" style="position:absolute;left:1817;top:2554;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inR78A&#10;AADbAAAADwAAAGRycy9kb3ducmV2LnhtbERPy4rCMBTdD/gP4QruxlQXotUoMlKY2YivD7g0d5rO&#10;NDclSbX69WYhuDyc92rT20ZcyYfasYLJOANBXDpdc6Xgci4+5yBCRNbYOCYFdwqwWQ8+Vphrd+Mj&#10;XU+xEimEQ44KTIxtLmUoDVkMY9cSJ+7XeYsxQV9J7fGWwm0jp1k2kxZrTg0GW/oyVP6fOqvg8Nj3&#10;i+2i3bmfvwILb7qZC51So2G/XYKI1Me3+OX+1gqmaWz6kn6A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6KdHvwAAANsAAAAPAAAAAAAAAAAAAAAAAJgCAABkcnMvZG93bnJl&#10;di54bWxQSwUGAAAAAAQABAD1AAAAhAMAAAAA&#10;"/>
            <v:shape id="AutoShape 43" o:spid="_x0000_s1045" type="#_x0000_t16" style="position:absolute;left:1818;top:227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QC3MMA&#10;AADbAAAADwAAAGRycy9kb3ducmV2LnhtbESPzW7CMBCE75X6DtZW4lacckAkxSDUKlK5VPw9wCre&#10;xoF4HdkOBJ6+RkLiOJqZbzTz5WBbcSYfGscKPsYZCOLK6YZrBYd9+T4DESKyxtYxKbhSgOXi9WWO&#10;hXYX3tJ5F2uRIBwKVGBi7AopQ2XIYhi7jjh5f85bjEn6WmqPlwS3rZxk2VRabDgtGOzoy1B12vVW&#10;web2O+SrvPt262OJpTf91IVeqdHbsPoEEWmIz/Cj/aMVTHK4f0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6QC3MMAAADbAAAADwAAAAAAAAAAAAAAAACYAgAAZHJzL2Rv&#10;d25yZXYueG1sUEsFBgAAAAAEAAQA9QAAAIgDAAAAAA==&#10;"/>
            <v:shape id="AutoShape 44" o:spid="_x0000_s1046" type="#_x0000_t16" style="position:absolute;left:1816;top:1990;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c9nL8A&#10;AADbAAAADwAAAGRycy9kb3ducmV2LnhtbERP3WrCMBS+H/gO4QjezXQKMqtRRCm4G3HqAxyas6Zb&#10;c1KSVDuf3lwIXn58/8t1bxtxJR9qxwo+xhkI4tLpmisFl3Px/gkiRGSNjWNS8E8B1qvB2xJz7W78&#10;TddTrEQK4ZCjAhNjm0sZSkMWw9i1xIn7cd5iTNBXUnu8pXDbyEmWzaTFmlODwZa2hsq/U2cVHO+H&#10;fr6Ztzv39Vtg4U03c6FTajTsNwsQkfr4Ej/de61gmtanL+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Rz2cvwAAANsAAAAPAAAAAAAAAAAAAAAAAJgCAABkcnMvZG93bnJl&#10;di54bWxQSwUGAAAAAAQABAD1AAAAhAMAAAAA&#10;"/>
            <v:shape id="AutoShape 45" o:spid="_x0000_s1047" type="#_x0000_t16" style="position:absolute;left:1818;top:174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uYB8MA&#10;AADbAAAADwAAAGRycy9kb3ducmV2LnhtbESP0WoCMRRE3wv+Q7iCbzVrC1JXo4hloX0Rq37AZXPd&#10;rG5uliSra7/eCIU+DjNzhlmsetuIK/lQO1YwGWcgiEuna64UHA/F6weIEJE1No5JwZ0CrJaDlwXm&#10;2t34h677WIkE4ZCjAhNjm0sZSkMWw9i1xMk7OW8xJukrqT3eEtw28i3LptJizWnBYEsbQ+Vl31kF&#10;u99tP1vP2k/3fS6w8KabutApNRr26zmISH38D/+1v7SC9wk8v6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uYB8MAAADbAAAADwAAAAAAAAAAAAAAAACYAgAAZHJzL2Rv&#10;d25yZXYueG1sUEsFBgAAAAAEAAQA9QAAAIgDAAAAAA==&#10;"/>
          </v:group>
        </w:pict>
      </w:r>
      <w:r>
        <w:rPr>
          <w:noProof/>
          <w:lang w:eastAsia="tr-TR"/>
        </w:rPr>
        <w:pict>
          <v:group id="Grup 76" o:spid="_x0000_s1048" style="position:absolute;margin-left:148.6pt;margin-top:29.9pt;width:6.25pt;height:46.65pt;z-index:251655168" coordorigin="1813,1743" coordsize="382,2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">
            <v:shape id="AutoShape 36" o:spid="_x0000_s1049" type="#_x0000_t16" style="position:absolute;left:1816;top:422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QcKMMA&#10;AADbAAAADwAAAGRycy9kb3ducmV2LnhtbESPQWsCMRSE7wX/Q3iCt5rVg9bVKKIs2Etp1R/w2Dw3&#10;q5uXJcnq2l/fFAo9DjPzDbPa9LYRd/KhdqxgMs5AEJdO11wpOJ+K1zcQISJrbByTgicF2KwHLyvM&#10;tXvwF92PsRIJwiFHBSbGNpcylIYshrFriZN3cd5iTNJXUnt8JLht5DTLZtJizWnBYEs7Q+Xt2FkF&#10;n98f/WK7aPfu/Vpg4U03c6FTajTst0sQkfr4H/5rH7SC+Rx+v6QfI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QcKMMAAADbAAAADwAAAAAAAAAAAAAAAACYAgAAZHJzL2Rv&#10;d25yZXYueG1sUEsFBgAAAAAEAAQA9QAAAIgDAAAAAA==&#10;"/>
            <v:shape id="AutoShape 37" o:spid="_x0000_s1050" type="#_x0000_t16" style="position:absolute;left:1815;top:3955;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uIWsEA&#10;AADbAAAADwAAAGRycy9kb3ducmV2LnhtbERPS27CMBDdI/UO1lTqDhy6oJBioqhVpHaDSugBRvEQ&#10;B+JxZDuQ9vR4UanLp/ffFpPtxZV86BwrWC4yEMSN0x23Cr6P1XwNIkRkjb1jUvBDAYrdw2yLuXY3&#10;PtC1jq1IIRxyVGBiHHIpQ2PIYli4gThxJ+ctxgR9K7XHWwq3vXzOspW02HFqMDjQm6HmUo9Wwdfv&#10;ftqUm+HdfZ4rrLwZVy6MSj09TuUriEhT/Bf/uT+0gpc0Nn1JP0D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biFrBAAAA2wAAAA8AAAAAAAAAAAAAAAAAmAIAAGRycy9kb3du&#10;cmV2LnhtbFBLBQYAAAAABAAEAPUAAACGAwAAAAA=&#10;"/>
            <v:shape id="AutoShape 38" o:spid="_x0000_s1051" type="#_x0000_t16" style="position:absolute;left:1815;top:367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ctwcMA&#10;AADbAAAADwAAAGRycy9kb3ducmV2LnhtbESPwW7CMBBE75X4B2uReisOHKBJMQiBIrUXRIEPWMXb&#10;OBCvI9uBtF9fI1XqcTQzbzTL9WBbcSMfGscKppMMBHHldMO1gvOpfHkFESKyxtYxKfimAOvV6GmJ&#10;hXZ3/qTbMdYiQTgUqMDE2BVShsqQxTBxHXHyvpy3GJP0tdQe7wluWznLsrm02HBaMNjR1lB1PfZW&#10;weFnP+SbvNu5j0uJpTf93IVeqefxsHkDEWmI/+G/9rtWsMjh8SX9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ctwcMAAADbAAAADwAAAAAAAAAAAAAAAACYAgAAZHJzL2Rv&#10;d25yZXYueG1sUEsFBgAAAAAEAAQA9QAAAIgDAAAAAA==&#10;"/>
            <v:shape id="AutoShape 39" o:spid="_x0000_s1052" type="#_x0000_t16" style="position:absolute;left:1814;top:339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j0e8AA&#10;AADbAAAADwAAAGRycy9kb3ducmV2LnhtbERPS2rDMBDdF3oHMYXsarldhMSxEkKLodmU5nOAwZpa&#10;bq2RkeREyemrRSHLx/vXm2QHcSYfescKXooSBHHrdM+dgtOxeV6ACBFZ4+CYFFwpwGb9+FBjpd2F&#10;93Q+xE7kEA4VKjAxjpWUoTVkMRRuJM7ct/MWY4a+k9rjJYfbQb6W5Vxa7Dk3GBzpzVD7e5isgq/b&#10;Z1pul+O72/002HgzzV2YlJo9pe0KRKQU7+J/94dWsMjr85f8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j0e8AAAADbAAAADwAAAAAAAAAAAAAAAACYAgAAZHJzL2Rvd25y&#10;ZXYueG1sUEsFBgAAAAAEAAQA9QAAAIUDAAAAAA==&#10;"/>
            <v:shape id="AutoShape 40" o:spid="_x0000_s1053" type="#_x0000_t16" style="position:absolute;left:1813;top:311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RR4MMA&#10;AADbAAAADwAAAGRycy9kb3ducmV2LnhtbESPwWrDMBBE74X+g9hCb7WcHELiRjEmwdBeQpP0AxZr&#10;a7mxVkaSEzdfXxUKOQ4z84ZZl5PtxYV86BwrmGU5COLG6Y5bBZ+n+mUJIkRkjb1jUvBDAcrN48Ma&#10;C+2ufKDLMbYiQTgUqMDEOBRShsaQxZC5gTh5X85bjEn6VmqP1wS3vZzn+UJa7DgtGBxoa6g5H0er&#10;4OO2n1bVati59+8aa2/GhQujUs9PU/UKItIU7+H/9ptWsJzB35f0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7RR4MMAAADbAAAADwAAAAAAAAAAAAAAAACYAgAAZHJzL2Rv&#10;d25yZXYueG1sUEsFBgAAAAAEAAQA9QAAAIgDAAAAAA==&#10;"/>
            <v:shape id="AutoShape 41" o:spid="_x0000_s1054" type="#_x0000_t16" style="position:absolute;left:1815;top:2836;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bPl8MA&#10;AADbAAAADwAAAGRycy9kb3ducmV2LnhtbESPwWrDMBBE74X8g9hAb7WcHELiRjEmwZBcSpv0AxZr&#10;a7mxVkaSE7dfXxUKPQ4z84bZlpPtxY186BwrWGQ5COLG6Y5bBe+X+mkNIkRkjb1jUvBFAcrd7GGL&#10;hXZ3fqPbObYiQTgUqMDEOBRShsaQxZC5gTh5H85bjEn6VmqP9wS3vVzm+Upa7DgtGBxob6i5nker&#10;4PX7ZdpUm+HgTp811t6MKxdGpR7nU/UMItIU/8N/7aNWsF7C75f0A+T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2bPl8MAAADbAAAADwAAAAAAAAAAAAAAAACYAgAAZHJzL2Rv&#10;d25yZXYueG1sUEsFBgAAAAAEAAQA9QAAAIgDAAAAAA==&#10;"/>
            <v:shape id="AutoShape 42" o:spid="_x0000_s1055" type="#_x0000_t16" style="position:absolute;left:1817;top:2554;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pqDMMA&#10;AADbAAAADwAAAGRycy9kb3ducmV2LnhtbESP0WoCMRRE3wv+Q7iCbzVrBdHVKKIs1JfSqh9w2Vw3&#10;q5ubJcnq2q9vCoU+DjNzhlltetuIO/lQO1YwGWcgiEuna64UnE/F6xxEiMgaG8ek4EkBNuvBywpz&#10;7R78RfdjrESCcMhRgYmxzaUMpSGLYexa4uRdnLcYk/SV1B4fCW4b+ZZlM2mx5rRgsKWdofJ27KyC&#10;z++PfrFdtHt3uBZYeNPNXOiUGg377RJEpD7+h//a71rBfAq/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pqDMMAAADbAAAADwAAAAAAAAAAAAAAAACYAgAAZHJzL2Rv&#10;d25yZXYueG1sUEsFBgAAAAAEAAQA9QAAAIgDAAAAAA==&#10;"/>
            <v:shape id="AutoShape 43" o:spid="_x0000_s1056" type="#_x0000_t16" style="position:absolute;left:1818;top:227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PyeMMA&#10;AADbAAAADwAAAGRycy9kb3ducmV2LnhtbESP0WoCMRRE3wv+Q7iCbzVrEdHVKKIs1JfSqh9w2Vw3&#10;q5ubJcnq2q9vCoU+DjNzhlltetuIO/lQO1YwGWcgiEuna64UnE/F6xxEiMgaG8ek4EkBNuvBywpz&#10;7R78RfdjrESCcMhRgYmxzaUMpSGLYexa4uRdnLcYk/SV1B4fCW4b+ZZlM2mx5rRgsKWdofJ27KyC&#10;z++PfrFdtHt3uBZYeNPNXOiUGg377RJEpD7+h//a71rBfAq/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8PyeMMAAADbAAAADwAAAAAAAAAAAAAAAACYAgAAZHJzL2Rv&#10;d25yZXYueG1sUEsFBgAAAAAEAAQA9QAAAIgDAAAAAA==&#10;"/>
            <v:shape id="AutoShape 44" o:spid="_x0000_s1057" type="#_x0000_t16" style="position:absolute;left:1816;top:1990;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9X48MA&#10;AADbAAAADwAAAGRycy9kb3ducmV2LnhtbESP0WoCMRRE3wv+Q7iCbzVrQdHVKKIs1JfSqh9w2Vw3&#10;q5ubJcnq2q9vCoU+DjNzhlltetuIO/lQO1YwGWcgiEuna64UnE/F6xxEiMgaG8ek4EkBNuvBywpz&#10;7R78RfdjrESCcMhRgYmxzaUMpSGLYexa4uRdnLcYk/SV1B4fCW4b+ZZlM2mx5rRgsKWdofJ27KyC&#10;z++PfrFdtHt3uBZYeNPNXOiUGg377RJEpD7+h//a71rBfAq/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9X48MAAADbAAAADwAAAAAAAAAAAAAAAACYAgAAZHJzL2Rv&#10;d25yZXYueG1sUEsFBgAAAAAEAAQA9QAAAIgDAAAAAA==&#10;"/>
            <v:shape id="AutoShape 45" o:spid="_x0000_s1058" type="#_x0000_t16" style="position:absolute;left:1818;top:174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3JlMMA&#10;AADbAAAADwAAAGRycy9kb3ducmV2LnhtbESPQWsCMRSE70L/Q3iF3jRbD4tujSKVBb2Itf0Bj83r&#10;ZnXzsiRZ3frrjSD0OMzMN8xiNdhWXMiHxrGC90kGgrhyuuFawc93OZ6BCBFZY+uYFPxRgNXyZbTA&#10;Qrsrf9HlGGuRIBwKVGBi7AopQ2XIYpi4jjh5v85bjEn6WmqP1wS3rZxmWS4tNpwWDHb0aag6H3ur&#10;4HDbD/P1vNu43anE0ps+d6FX6u11WH+AiDTE//CzvdUKZjk8vqQf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3JlMMAAADbAAAADwAAAAAAAAAAAAAAAACYAgAAZHJzL2Rv&#10;d25yZXYueG1sUEsFBgAAAAAEAAQA9QAAAIgDAAAAAA==&#10;"/>
          </v:group>
        </w:pict>
      </w:r>
      <w:r>
        <w:rPr>
          <w:noProof/>
          <w:lang w:eastAsia="tr-TR"/>
        </w:rPr>
        <w:pict>
          <v:group id="Grup 54" o:spid="_x0000_s1059" style="position:absolute;margin-left:64.7pt;margin-top:29.15pt;width:6.25pt;height:46.65pt;z-index:251653120" coordorigin="1813,1743" coordsize="382,2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">
            <v:shape id="AutoShape 36" o:spid="_x0000_s1060" type="#_x0000_t16" style="position:absolute;left:1816;top:422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97pMMA&#10;AADbAAAADwAAAGRycy9kb3ducmV2LnhtbESP0WoCMRRE3wv+Q7iCbzWroNTVKKIs2JfSqh9w2Vw3&#10;q5ubJcnq2q9vCoU+DjNzhlltetuIO/lQO1YwGWcgiEuna64UnE/F6xuIEJE1No5JwZMCbNaDlxXm&#10;2j34i+7HWIkE4ZCjAhNjm0sZSkMWw9i1xMm7OG8xJukrqT0+Etw2cpplc2mx5rRgsKWdofJ27KyC&#10;z++PfrFdtHv3fi2w8Kabu9ApNRr22yWISH38D/+1D1rBbAa/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u97pMMAAADbAAAADwAAAAAAAAAAAAAAAACYAgAAZHJzL2Rv&#10;d25yZXYueG1sUEsFBgAAAAAEAAQA9QAAAIgDAAAAAA==&#10;"/>
            <v:shape id="AutoShape 37" o:spid="_x0000_s1061" type="#_x0000_t16" style="position:absolute;left:1815;top:3955;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3l08MA&#10;AADbAAAADwAAAGRycy9kb3ducmV2LnhtbESPUWvCMBSF3wf+h3AF32bqwDKrUcRR0Jexuf2AS3Nt&#10;qs1NSVKt/vplMNjj4ZzzHc5qM9hWXMmHxrGC2TQDQVw53XCt4PurfH4FESKyxtYxKbhTgM169LTC&#10;Qrsbf9L1GGuRIBwKVGBi7AopQ2XIYpi6jjh5J+ctxiR9LbXHW4LbVr5kWS4tNpwWDHa0M1Rdjr1V&#10;8PF4HxbbRffmDucSS2/63IVeqcl42C5BRBrif/ivvdcK5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3l08MAAADbAAAADwAAAAAAAAAAAAAAAACYAgAAZHJzL2Rv&#10;d25yZXYueG1sUEsFBgAAAAAEAAQA9QAAAIgDAAAAAA==&#10;"/>
            <v:shape id="AutoShape 38" o:spid="_x0000_s1062" type="#_x0000_t16" style="position:absolute;left:1815;top:367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FASMQA&#10;AADbAAAADwAAAGRycy9kb3ducmV2LnhtbESPUWvCMBSF3wX/Q7jC3jR1MJ2dUWSjsL0M7fYDLs21&#10;qTY3JUm1269fBoKPh3POdzjr7WBbcSEfGscK5rMMBHHldMO1gu+vYvoMIkRkja1jUvBDAbab8WiN&#10;uXZXPtCljLVIEA45KjAxdrmUoTJkMcxcR5y8o/MWY5K+ltrjNcFtKx+zbCEtNpwWDHb0aqg6l71V&#10;sP/9HFa7VffmPk4FFt70Cxd6pR4mw+4FRKQh3sO39rtW8LSE/y/pB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xQEjEAAAA2wAAAA8AAAAAAAAAAAAAAAAAmAIAAGRycy9k&#10;b3ducmV2LnhtbFBLBQYAAAAABAAEAPUAAACJAwAAAAA=&#10;"/>
            <v:shape id="AutoShape 39" o:spid="_x0000_s1063" type="#_x0000_t16" style="position:absolute;left:1814;top:339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7UOr8A&#10;AADbAAAADwAAAGRycy9kb3ducmV2LnhtbERP3WrCMBS+H/gO4QjezXSCMqtRRCm4G3HqAxyas6Zb&#10;c1KSVDuf3lwIXn58/8t1bxtxJR9qxwo+xhkI4tLpmisFl3Px/gkiRGSNjWNS8E8B1qvB2xJz7W78&#10;TddTrEQK4ZCjAhNjm0sZSkMWw9i1xIn7cd5iTNBXUnu8pXDbyEmWzaTFmlODwZa2hsq/U2cVHO+H&#10;fr6Ztzv39Vtg4U03c6FTajTsNwsQkfr4Ej/de61gmsamL+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07tQ6vwAAANsAAAAPAAAAAAAAAAAAAAAAAJgCAABkcnMvZG93bnJl&#10;di54bWxQSwUGAAAAAAQABAD1AAAAhAMAAAAA&#10;"/>
            <v:shape id="AutoShape 40" o:spid="_x0000_s1064" type="#_x0000_t16" style="position:absolute;left:1813;top:311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JxocMA&#10;AADbAAAADwAAAGRycy9kb3ducmV2LnhtbESPUWvCMBSF3wf+h3AF32bqQFmrUcRR0Jexuf2AS3Nt&#10;qs1NSVKt/vplMNjj4ZzzHc5qM9hWXMmHxrGC2TQDQVw53XCt4PurfH4FESKyxtYxKbhTgM169LTC&#10;Qrsbf9L1GGuRIBwKVGBi7AopQ2XIYpi6jjh5J+ctxiR9LbXHW4LbVr5k2UJabDgtGOxoZ6i6HHur&#10;4OPxPuTbvHtzh3OJpTf9woVeqcl42C5BRBrif/ivvdcK5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JxocMAAADbAAAADwAAAAAAAAAAAAAAAACYAgAAZHJzL2Rv&#10;d25yZXYueG1sUEsFBgAAAAAEAAQA9QAAAIgDAAAAAA==&#10;"/>
            <v:shape id="AutoShape 41" o:spid="_x0000_s1065" type="#_x0000_t16" style="position:absolute;left:1815;top:2836;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QSgcAA&#10;AADbAAAADwAAAGRycy9kb3ducmV2LnhtbERPS27CMBDdV+IO1iCxa5x2EUGKQahVJNig8jnAKJ7G&#10;aeNxZDsQOH29QGL59P7L9Wg7cSEfWscK3rIcBHHtdMuNgvOpep2DCBFZY+eYFNwowHo1eVliqd2V&#10;D3Q5xkakEA4lKjAx9qWUoTZkMWSuJ07cj/MWY4K+kdrjNYXbTr7neSEttpwaDPb0aaj+Ow5Wwfd9&#10;Py42i/7L7X4rrLwZChcGpWbTcfMBItIYn+KHe6sVFGl9+pJ+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PQSgcAAAADbAAAADwAAAAAAAAAAAAAAAACYAgAAZHJzL2Rvd25y&#10;ZXYueG1sUEsFBgAAAAAEAAQA9QAAAIUDAAAAAA==&#10;"/>
            <v:shape id="AutoShape 42" o:spid="_x0000_s1066" type="#_x0000_t16" style="position:absolute;left:1817;top:2554;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i3GsMA&#10;AADbAAAADwAAAGRycy9kb3ducmV2LnhtbESPwWrDMBBE74X+g9hAbo2cHkzjRjYhxdBcQpP2AxZr&#10;azmxVkaSE7dfHxUKOQ4z84ZZV5PtxYV86BwrWC4yEMSN0x23Cr4+66cXECEia+wdk4IfClCVjw9r&#10;LLS78oEux9iKBOFQoAIT41BIGRpDFsPCDcTJ+3beYkzSt1J7vCa47eVzluXSYsdpweBAW0PN+Tha&#10;BR+/+2m1WQ1vbneqsfZmzF0YlZrPps0riEhTvIf/2+9aQb6Evy/pB8j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i3GsMAAADbAAAADwAAAAAAAAAAAAAAAACYAgAAZHJzL2Rv&#10;d25yZXYueG1sUEsFBgAAAAAEAAQA9QAAAIgDAAAAAA==&#10;"/>
            <v:shape id="AutoShape 43" o:spid="_x0000_s1067" type="#_x0000_t16" style="position:absolute;left:1818;top:227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opbcMA&#10;AADbAAAADwAAAGRycy9kb3ducmV2LnhtbESPQWsCMRSE7wX/Q3iCt5rVw1JXo4iyoJfS2v6Ax+a5&#10;Wd28LElWt/31jSD0OMzMN8xqM9hW3MiHxrGC2TQDQVw53XCt4PurfH0DESKyxtYxKfihAJv16GWF&#10;hXZ3/qTbKdYiQTgUqMDE2BVShsqQxTB1HXHyzs5bjEn6WmqP9wS3rZxnWS4tNpwWDHa0M1RdT71V&#10;8PH7Piy2i27vjpcSS2/63IVeqcl42C5BRBrif/jZPmgF+RweX9IP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2opbcMAAADbAAAADwAAAAAAAAAAAAAAAACYAgAAZHJzL2Rv&#10;d25yZXYueG1sUEsFBgAAAAAEAAQA9QAAAIgDAAAAAA==&#10;"/>
            <v:shape id="AutoShape 44" o:spid="_x0000_s1068" type="#_x0000_t16" style="position:absolute;left:1816;top:1990;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aM9sMA&#10;AADbAAAADwAAAGRycy9kb3ducmV2LnhtbESPUWvCMBSF3wf+h3AF32bqhDKrUcRR0Jexuf2AS3Nt&#10;qs1NSVKt/vplMNjj4ZzzHc5qM9hWXMmHxrGC2TQDQVw53XCt4PurfH4FESKyxtYxKbhTgM169LTC&#10;Qrsbf9L1GGuRIBwKVGBi7AopQ2XIYpi6jjh5J+ctxiR9LbXHW4LbVr5kWS4tNpwWDHa0M1Rdjr1V&#10;8PF4HxbbRffmDucSS2/63IVeqcl42C5BRBrif/ivvdcK8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aM9sMAAADbAAAADwAAAAAAAAAAAAAAAACYAgAAZHJzL2Rv&#10;d25yZXYueG1sUEsFBgAAAAAEAAQA9QAAAIgDAAAAAA==&#10;"/>
            <v:shape id="AutoShape 45" o:spid="_x0000_s1069" type="#_x0000_t16" style="position:absolute;left:1818;top:174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8UgsMA&#10;AADbAAAADwAAAGRycy9kb3ducmV2LnhtbESPUWvCMBSF3wf+h3AF32bqkDKrUcRR0Jexuf2AS3Nt&#10;qs1NSVKt/vplMNjj4ZzzHc5qM9hWXMmHxrGC2TQDQVw53XCt4PurfH4FESKyxtYxKbhTgM169LTC&#10;Qrsbf9L1GGuRIBwKVGBi7AopQ2XIYpi6jjh5J+ctxiR9LbXHW4LbVr5kWS4tNpwWDHa0M1Rdjr1V&#10;8PF4HxbbRffmDucSS2/63IVeqcl42C5BRBrif/ivvdcK8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88UgsMAAADbAAAADwAAAAAAAAAAAAAAAACYAgAAZHJzL2Rv&#10;d25yZXYueG1sUEsFBgAAAAAEAAQA9QAAAIgDAAAAAA==&#10;"/>
          </v:group>
        </w:pict>
      </w:r>
      <w:r>
        <w:rPr>
          <w:noProof/>
          <w:lang w:eastAsia="tr-TR"/>
        </w:rPr>
        <w:pict>
          <v:group id="Grup 32" o:spid="_x0000_s1070" style="position:absolute;margin-left:51.45pt;margin-top:29.95pt;width:6.25pt;height:46.65pt;z-index:251651072" coordorigin="1813,1743" coordsize="382,2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">
            <v:shape id="AutoShape 36" o:spid="_x0000_s1071" type="#_x0000_t16" style="position:absolute;left:1816;top:422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Wj68MA&#10;AADbAAAADwAAAGRycy9kb3ducmV2LnhtbESP0WoCMRRE3wv+Q7iCbzWrgtTVKKIs2JfSqh9w2Vw3&#10;q5ubJcnq2q9vCoU+DjNzhlltetuIO/lQO1YwGWcgiEuna64UnE/F6xuIEJE1No5JwZMCbNaDlxXm&#10;2j34i+7HWIkE4ZCjAhNjm0sZSkMWw9i1xMm7OG8xJukrqT0+Etw2cpplc2mx5rRgsKWdofJ27KyC&#10;z++PfrFdtHv3fi2w8Kabu9ApNRr22yWISH38D/+1D1rBbAa/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5Wj68MAAADbAAAADwAAAAAAAAAAAAAAAACYAgAAZHJzL2Rv&#10;d25yZXYueG1sUEsFBgAAAAAEAAQA9QAAAIgDAAAAAA==&#10;"/>
            <v:shape id="AutoShape 37" o:spid="_x0000_s1072" type="#_x0000_t16" style="position:absolute;left:1815;top:3955;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w7n8MA&#10;AADbAAAADwAAAGRycy9kb3ducmV2LnhtbESP0WoCMRRE3wv+Q7hC32rWKlK3RpHKQn2RavsBl811&#10;s7q5WZKsrn69KRT6OMzMGWax6m0jLuRD7VjBeJSBIC6drrlS8PNdvLyBCBFZY+OYFNwowGo5eFpg&#10;rt2V93Q5xEokCIccFZgY21zKUBqyGEauJU7e0XmLMUlfSe3xmuC2ka9ZNpMWa04LBlv6MFSeD51V&#10;8HXf9fP1vN247anAwptu5kKn1POwX7+DiNTH//Bf+1MrmEzh9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w7n8MAAADbAAAADwAAAAAAAAAAAAAAAACYAgAAZHJzL2Rv&#10;d25yZXYueG1sUEsFBgAAAAAEAAQA9QAAAIgDAAAAAA==&#10;"/>
            <v:shape id="AutoShape 38" o:spid="_x0000_s1073" type="#_x0000_t16" style="position:absolute;left:1815;top:367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CeBMMA&#10;AADbAAAADwAAAGRycy9kb3ducmV2LnhtbESP0WoCMRRE3wv+Q7hC32rWilK3RpHKQn2RavsBl811&#10;s7q5WZKsrn69KRT6OMzMGWax6m0jLuRD7VjBeJSBIC6drrlS8PNdvLyBCBFZY+OYFNwowGo5eFpg&#10;rt2V93Q5xEokCIccFZgY21zKUBqyGEauJU7e0XmLMUlfSe3xmuC2ka9ZNpMWa04LBlv6MFSeD51V&#10;8HXf9fP1vN247anAwptu5kKn1POwX7+DiNTH//Bf+1MrmEzh9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CeBMMAAADbAAAADwAAAAAAAAAAAAAAAACYAgAAZHJzL2Rv&#10;d25yZXYueG1sUEsFBgAAAAAEAAQA9QAAAIgDAAAAAA==&#10;"/>
            <v:shape id="AutoShape 39" o:spid="_x0000_s1074" type="#_x0000_t16" style="position:absolute;left:1814;top:339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Ac8MA&#10;AADbAAAADwAAAGRycy9kb3ducmV2LnhtbESPUWvCMBSF3wf+h3AF32bqhDKrUcRR0Jexuf2AS3Nt&#10;qs1NSVKt/vplMNjj4ZzzHc5qM9hWXMmHxrGC2TQDQVw53XCt4PurfH4FESKyxtYxKbhTgM169LTC&#10;Qrsbf9L1GGuRIBwKVGBi7AopQ2XIYpi6jjh5J+ctxiR9LbXHW4LbVr5kWS4tNpwWDHa0M1Rdjr1V&#10;8PF4HxbbRffmDucSS2/63IVeqcl42C5BRBrif/ivvdcK5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Ac8MAAADbAAAADwAAAAAAAAAAAAAAAACYAgAAZHJzL2Rv&#10;d25yZXYueG1sUEsFBgAAAAAEAAQA9QAAAIgDAAAAAA==&#10;"/>
            <v:shape id="AutoShape 40" o:spid="_x0000_s1075" type="#_x0000_t16" style="position:absolute;left:1813;top:311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6l6MQA&#10;AADbAAAADwAAAGRycy9kb3ducmV2LnhtbESPUWvCMBSF3wX/Q7jC3jR1A52dUWSjsL0M7fYDLs21&#10;qTY3JUm1269fBoKPh3POdzjr7WBbcSEfGscK5rMMBHHldMO1gu+vYvoMIkRkja1jUvBDAbab8WiN&#10;uXZXPtCljLVIEA45KjAxdrmUoTJkMcxcR5y8o/MWY5K+ltrjNcFtKx+zbCEtNpwWDHb0aqg6l71V&#10;sP/9HFa7VffmPk4FFt70Cxd6pR4mw+4FRKQh3sO39rtW8LSE/y/pB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upejEAAAA2wAAAA8AAAAAAAAAAAAAAAAAmAIAAGRycy9k&#10;b3ducmV2LnhtbFBLBQYAAAAABAAEAPUAAACJAwAAAAA=&#10;"/>
            <v:shape id="AutoShape 41" o:spid="_x0000_s1076" type="#_x0000_t16" style="position:absolute;left:1815;top:2836;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Exmr8A&#10;AADbAAAADwAAAGRycy9kb3ducmV2LnhtbERP3WrCMBS+H/gO4QjezXQKMqtRRCm4G3HqAxyas6Zb&#10;c1KSVDuf3lwIXn58/8t1bxtxJR9qxwo+xhkI4tLpmisFl3Px/gkiRGSNjWNS8E8B1qvB2xJz7W78&#10;TddTrEQK4ZCjAhNjm0sZSkMWw9i1xIn7cd5iTNBXUnu8pXDbyEmWzaTFmlODwZa2hsq/U2cVHO+H&#10;fr6Ztzv39Vtg4U03c6FTajTsNwsQkfr4Ej/de61gmsamL+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MTGavwAAANsAAAAPAAAAAAAAAAAAAAAAAJgCAABkcnMvZG93bnJl&#10;di54bWxQSwUGAAAAAAQABAD1AAAAhAMAAAAA&#10;"/>
            <v:shape id="AutoShape 42" o:spid="_x0000_s1077" type="#_x0000_t16" style="position:absolute;left:1817;top:2554;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2UAcMA&#10;AADbAAAADwAAAGRycy9kb3ducmV2LnhtbESPUWvCMBSF3wf+h3AF32bqBFmrUcRR0Jexuf2AS3Nt&#10;qs1NSVKt/vplMNjj4ZzzHc5qM9hWXMmHxrGC2TQDQVw53XCt4PurfH4FESKyxtYxKbhTgM169LTC&#10;Qrsbf9L1GGuRIBwKVGBi7AopQ2XIYpi6jjh5J+ctxiR9LbXHW4LbVr5k2UJabDgtGOxoZ6i6HHur&#10;4OPxPuTbvHtzh3OJpTf9woVeqcl42C5BRBrif/ivvdcK5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2UAcMAAADbAAAADwAAAAAAAAAAAAAAAACYAgAAZHJzL2Rv&#10;d25yZXYueG1sUEsFBgAAAAAEAAQA9QAAAIgDAAAAAA==&#10;"/>
            <v:shape id="AutoShape 43" o:spid="_x0000_s1078" type="#_x0000_t16" style="position:absolute;left:1818;top:227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FO4b8A&#10;AADbAAAADwAAAGRycy9kb3ducmV2LnhtbERP3WrCMBS+H/gO4QjezXQiMqtRRCm4G3HqAxyas6Zb&#10;c1KSVDuf3lwIXn58/8t1bxtxJR9qxwo+xhkI4tLpmisFl3Px/gkiRGSNjWNS8E8B1qvB2xJz7W78&#10;TddTrEQK4ZCjAhNjm0sZSkMWw9i1xIn7cd5iTNBXUnu8pXDbyEmWzaTFmlODwZa2hsq/U2cVHO+H&#10;fr6Ztzv39Vtg4U03c6FTajTsNwsQkfr4Ej/de61gmtanL+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QU7hvwAAANsAAAAPAAAAAAAAAAAAAAAAAJgCAABkcnMvZG93bnJl&#10;di54bWxQSwUGAAAAAAQABAD1AAAAhAMAAAAA&#10;"/>
            <v:shape id="AutoShape 44" o:spid="_x0000_s1079" type="#_x0000_t16" style="position:absolute;left:1816;top:1990;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3resMA&#10;AADbAAAADwAAAGRycy9kb3ducmV2LnhtbESP0WoCMRRE3wv+Q7iCbzVrKVJXo4hloX0Rq37AZXPd&#10;rG5uliSra7/eCIU+DjNzhlmsetuIK/lQO1YwGWcgiEuna64UHA/F6weIEJE1No5JwZ0CrJaDlwXm&#10;2t34h677WIkE4ZCjAhNjm0sZSkMWw9i1xMk7OW8xJukrqT3eEtw28i3LptJizWnBYEsbQ+Vl31kF&#10;u99tP1vP2k/3fS6w8KabutApNRr26zmISH38D/+1v7SC9wk8v6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3resMAAADbAAAADwAAAAAAAAAAAAAAAACYAgAAZHJzL2Rv&#10;d25yZXYueG1sUEsFBgAAAAAEAAQA9QAAAIgDAAAAAA==&#10;"/>
            <v:shape id="AutoShape 45" o:spid="_x0000_s1080" type="#_x0000_t16" style="position:absolute;left:1818;top:174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91DcMA&#10;AADbAAAADwAAAGRycy9kb3ducmV2LnhtbESP0WoCMRRE3wv+Q7iCbzWriNTVKKIs2JfSqh9w2Vw3&#10;q5ubJcnq2q9vCoU+DjNzhlltetuIO/lQO1YwGWcgiEuna64UnE/F6xuIEJE1No5JwZMCbNaDlxXm&#10;2j34i+7HWIkE4ZCjAhNjm0sZSkMWw9i1xMm7OG8xJukrqT0+Etw2cpplc2mx5rRgsKWdofJ27KyC&#10;z++PfrFdtHv3fi2w8Kabu9ApNRr22yWISH38D/+1D1rBbAq/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N91DcMAAADbAAAADwAAAAAAAAAAAAAAAACYAgAAZHJzL2Rv&#10;d25yZXYueG1sUEsFBgAAAAAEAAQA9QAAAIgDAAAAAA==&#10;"/>
          </v:group>
        </w:pict>
      </w:r>
      <w:r>
        <w:rPr>
          <w:noProof/>
          <w:lang w:eastAsia="tr-TR"/>
        </w:rPr>
        <w:pict>
          <v:group id="Grup 43" o:spid="_x0000_s1081" style="position:absolute;margin-left:38.8pt;margin-top:29.95pt;width:6.25pt;height:46.65pt;z-index:251652096" coordorigin="1813,1743" coordsize="382,2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">
            <v:shape id="AutoShape 36" o:spid="_x0000_s1082" type="#_x0000_t16" style="position:absolute;left:1816;top:422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pI4sMA&#10;AADbAAAADwAAAGRycy9kb3ducmV2LnhtbESP0WoCMRRE3wv+Q7iCbzWriNTVKKIs2JfSqh9w2Vw3&#10;q5ubJcnq2q9vCoU+DjNzhlltetuIO/lQO1YwGWcgiEuna64UnE/F6xuIEJE1No5JwZMCbNaDlxXm&#10;2j34i+7HWIkE4ZCjAhNjm0sZSkMWw9i1xMm7OG8xJukrqT0+Etw2cpplc2mx5rRgsKWdofJ27KyC&#10;z++PfrFdtHv3fi2w8Kabu9ApNRr22yWISH38D/+1D1rBbAa/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pI4sMAAADbAAAADwAAAAAAAAAAAAAAAACYAgAAZHJzL2Rv&#10;d25yZXYueG1sUEsFBgAAAAAEAAQA9QAAAIgDAAAAAA==&#10;"/>
            <v:shape id="AutoShape 37" o:spid="_x0000_s1083" type="#_x0000_t16" style="position:absolute;left:1815;top:3955;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btecMA&#10;AADbAAAADwAAAGRycy9kb3ducmV2LnhtbESP0WoCMRRE3wv+Q7hC32rWolK3RpHKQn2RavsBl811&#10;s7q5WZKsrn69KRT6OMzMGWax6m0jLuRD7VjBeJSBIC6drrlS8PNdvLyBCBFZY+OYFNwowGo5eFpg&#10;rt2V93Q5xEokCIccFZgY21zKUBqyGEauJU7e0XmLMUlfSe3xmuC2ka9ZNpMWa04LBlv6MFSeD51V&#10;8HXf9fP1vN247anAwptu5kKn1POwX7+DiNTH//Bf+1MrmEzh9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btecMAAADbAAAADwAAAAAAAAAAAAAAAACYAgAAZHJzL2Rv&#10;d25yZXYueG1sUEsFBgAAAAAEAAQA9QAAAIgDAAAAAA==&#10;"/>
            <v:shape id="AutoShape 38" o:spid="_x0000_s1084" type="#_x0000_t16" style="position:absolute;left:1815;top:367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zDsMA&#10;AADbAAAADwAAAGRycy9kb3ducmV2LnhtbESPUWvCMBSF3wf+h3AF32bqkDKrUcRR0Jexuf2AS3Nt&#10;qs1NSVKt/vplMNjj4ZzzHc5qM9hWXMmHxrGC2TQDQVw53XCt4PurfH4FESKyxtYxKbhTgM169LTC&#10;Qrsbf9L1GGuRIBwKVGBi7AopQ2XIYpi6jjh5J+ctxiR9LbXHW4LbVr5kWS4tNpwWDHa0M1Rdjr1V&#10;8PF4HxbbRffmDucSS2/63IVeqcl42C5BRBrif/ivvdcK5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zDsMAAADbAAAADwAAAAAAAAAAAAAAAACYAgAAZHJzL2Rv&#10;d25yZXYueG1sUEsFBgAAAAAEAAQA9QAAAIgDAAAAAA==&#10;"/>
            <v:shape id="AutoShape 39" o:spid="_x0000_s1085" type="#_x0000_t16" style="position:absolute;left:1814;top:339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jWlcQA&#10;AADbAAAADwAAAGRycy9kb3ducmV2LnhtbESPUWvCMBSF3wX/Q7jC3jR1DJ2dUWSjsL0M7fYDLs21&#10;qTY3JUm1269fBoKPh3POdzjr7WBbcSEfGscK5rMMBHHldMO1gu+vYvoMIkRkja1jUvBDAbab8WiN&#10;uXZXPtCljLVIEA45KjAxdrmUoTJkMcxcR5y8o/MWY5K+ltrjNcFtKx+zbCEtNpwWDHb0aqg6l71V&#10;sP/9HFa7VffmPk4FFt70Cxd6pR4mw+4FRKQh3sO39rtW8LSE/y/pB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o1pXEAAAA2wAAAA8AAAAAAAAAAAAAAAAAmAIAAGRycy9k&#10;b3ducmV2LnhtbFBLBQYAAAAABAAEAPUAAACJAwAAAAA=&#10;"/>
            <v:shape id="AutoShape 40" o:spid="_x0000_s1086" type="#_x0000_t16" style="position:absolute;left:1813;top:311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dC578A&#10;AADbAAAADwAAAGRycy9kb3ducmV2LnhtbERP3WrCMBS+H/gO4QjezXQiMqtRRCm4G3HqAxyas6Zb&#10;c1KSVDuf3lwIXn58/8t1bxtxJR9qxwo+xhkI4tLpmisFl3Px/gkiRGSNjWNS8E8B1qvB2xJz7W78&#10;TddTrEQK4ZCjAhNjm0sZSkMWw9i1xIn7cd5iTNBXUnu8pXDbyEmWzaTFmlODwZa2hsq/U2cVHO+H&#10;fr6Ztzv39Vtg4U03c6FTajTsNwsQkfr4Ej/de61gmsamL+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N0LnvwAAANsAAAAPAAAAAAAAAAAAAAAAAJgCAABkcnMvZG93bnJl&#10;di54bWxQSwUGAAAAAAQABAD1AAAAhAMAAAAA&#10;"/>
            <v:shape id="AutoShape 41" o:spid="_x0000_s1087" type="#_x0000_t16" style="position:absolute;left:1815;top:2836;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vnfMMA&#10;AADbAAAADwAAAGRycy9kb3ducmV2LnhtbESPUWvCMBSF3wf+h3AF32bqEFmrUcRR0Jexuf2AS3Nt&#10;qs1NSVKt/vplMNjj4ZzzHc5qM9hWXMmHxrGC2TQDQVw53XCt4PurfH4FESKyxtYxKbhTgM169LTC&#10;Qrsbf9L1GGuRIBwKVGBi7AopQ2XIYpi6jjh5J+ctxiR9LbXHW4LbVr5k2UJabDgtGOxoZ6i6HHur&#10;4OPxPuTbvHtzh3OJpTf9woVeqcl42C5BRBrif/ivvdcK5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nvnfMMAAADbAAAADwAAAAAAAAAAAAAAAACYAgAAZHJzL2Rv&#10;d25yZXYueG1sUEsFBgAAAAAEAAQA9QAAAIgDAAAAAA==&#10;"/>
            <v:shape id="AutoShape 42" o:spid="_x0000_s1088" type="#_x0000_t16" style="position:absolute;left:1817;top:2554;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YPL8A&#10;AADbAAAADwAAAGRycy9kb3ducmV2LnhtbERP3WrCMBS+H/gO4QjezXSCMqtRRCm4G3HqAxyas6Zb&#10;c1KSVDuf3lwIXn58/8t1bxtxJR9qxwo+xhkI4tLpmisFl3Px/gkiRGSNjWNS8E8B1qvB2xJz7W78&#10;TddTrEQK4ZCjAhNjm0sZSkMWw9i1xIn7cd5iTNBXUnu8pXDbyEmWzaTFmlODwZa2hsq/U2cVHO+H&#10;fr6Ztzv39Vtg4U03c6FTajTsNwsQkfr4Ej/de61gmtanL+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mNg8vwAAANsAAAAPAAAAAAAAAAAAAAAAAJgCAABkcnMvZG93bnJl&#10;di54bWxQSwUGAAAAAAQABAD1AAAAhAMAAAAA&#10;"/>
            <v:shape id="AutoShape 43" o:spid="_x0000_s1089" type="#_x0000_t16" style="position:absolute;left:1818;top:227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R9p8MA&#10;AADbAAAADwAAAGRycy9kb3ducmV2LnhtbESP0WoCMRRE3wv+Q7iCbzVroVJXo4hloX0Rq37AZXPd&#10;rG5uliSra7/eCIU+DjNzhlmsetuIK/lQO1YwGWcgiEuna64UHA/F6weIEJE1No5JwZ0CrJaDlwXm&#10;2t34h677WIkE4ZCjAhNjm0sZSkMWw9i1xMk7OW8xJukrqT3eEtw28i3LptJizWnBYEsbQ+Vl31kF&#10;u99tP1vP2k/3fS6w8KabutApNRr26zmISH38D/+1v7SC9wk8v6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R9p8MAAADbAAAADwAAAAAAAAAAAAAAAACYAgAAZHJzL2Rv&#10;d25yZXYueG1sUEsFBgAAAAAEAAQA9QAAAIgDAAAAAA==&#10;"/>
            <v:shape id="AutoShape 44" o:spid="_x0000_s1090" type="#_x0000_t16" style="position:absolute;left:1816;top:1990;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bj0MMA&#10;AADbAAAADwAAAGRycy9kb3ducmV2LnhtbESP0WoCMRRE3wv+Q7iCbzWroNTVKKIs2JfSqh9w2Vw3&#10;q5ubJcnq2q9vCoU+DjNzhlltetuIO/lQO1YwGWcgiEuna64UnE/F6xuIEJE1No5JwZMCbNaDlxXm&#10;2j34i+7HWIkE4ZCjAhNjm0sZSkMWw9i1xMm7OG8xJukrqT0+Etw2cpplc2mx5rRgsKWdofJ27KyC&#10;z++PfrFdtHv3fi2w8Kabu9ApNRr22yWISH38D/+1D1rBbAq/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bj0MMAAADbAAAADwAAAAAAAAAAAAAAAACYAgAAZHJzL2Rv&#10;d25yZXYueG1sUEsFBgAAAAAEAAQA9QAAAIgDAAAAAA==&#10;"/>
            <v:shape id="AutoShape 45" o:spid="_x0000_s1091" type="#_x0000_t16" style="position:absolute;left:1818;top:174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pGS8MA&#10;AADbAAAADwAAAGRycy9kb3ducmV2LnhtbESP0WoCMRRE3wv+Q7hC32rWilK3RpHKQn2RavsBl811&#10;s7q5WZKsrn69KRT6OMzMGWax6m0jLuRD7VjBeJSBIC6drrlS8PNdvLyBCBFZY+OYFNwowGo5eFpg&#10;rt2V93Q5xEokCIccFZgY21zKUBqyGEauJU7e0XmLMUlfSe3xmuC2ka9ZNpMWa04LBlv6MFSeD51V&#10;8HXf9fP1vN247anAwptu5kKn1POwX7+DiNTH//Bf+1MrmE7g9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pGS8MAAADbAAAADwAAAAAAAAAAAAAAAACYAgAAZHJzL2Rv&#10;d25yZXYueG1sUEsFBgAAAAAEAAQA9QAAAIgDAAAAAA==&#10;"/>
          </v:group>
        </w:pict>
      </w:r>
      <w:r>
        <w:rPr>
          <w:noProof/>
          <w:lang w:eastAsia="tr-TR"/>
        </w:rPr>
        <w:pict>
          <v:group id="Grup 10" o:spid="_x0000_s1092" style="position:absolute;margin-left:27.25pt;margin-top:29.35pt;width:6.25pt;height:46.65pt;z-index:251649024" coordorigin="1813,1743" coordsize="382,2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">
            <v:shape id="AutoShape 36" o:spid="_x0000_s1093" type="#_x0000_t16" style="position:absolute;left:1816;top:422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7EZ8EA&#10;AADbAAAADwAAAGRycy9kb3ducmV2LnhtbERPzWrCQBC+F3yHZQRvzcYepKauISiBeimt+gBDdppN&#10;m50NuxtN+/RdQehtPr7f2ZST7cWFfOgcK1hmOQjixumOWwXnU/34DCJEZI29Y1LwQwHK7exhg4V2&#10;V/6gyzG2IoVwKFCBiXEopAyNIYshcwNx4j6dtxgT9K3UHq8p3PbyKc9X0mLHqcHgQDtDzfdxtAre&#10;f9+mdbUe9u7wVWPtzbhyYVRqMZ+qFxCRpvgvvrtfdZq/hNsv6QC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xGfBAAAA2wAAAA8AAAAAAAAAAAAAAAAAmAIAAGRycy9kb3du&#10;cmV2LnhtbFBLBQYAAAAABAAEAPUAAACGAwAAAAA=&#10;"/>
            <v:shape id="AutoShape 37" o:spid="_x0000_s1094" type="#_x0000_t16" style="position:absolute;left:1815;top:3955;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xaEMAA&#10;AADbAAAADwAAAGRycy9kb3ducmV2LnhtbERPzWoCMRC+F3yHMIK3blYPUlejiGWhXkqrPsCwGTer&#10;m8mSZHXbp28Eobf5+H5ntRlsK27kQ+NYwTTLQRBXTjdcKzgdy9c3ECEia2wdk4IfCrBZj15WWGh3&#10;52+6HWItUgiHAhWYGLtCylAZshgy1xEn7uy8xZigr6X2eE/htpWzPJ9Liw2nBoMd7QxV10NvFXz9&#10;fg6L7aJ7d/tLiaU3/dyFXqnJeNguQUQa4r/46f7Qaf4MHr+k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2xaEMAAAADbAAAADwAAAAAAAAAAAAAAAACYAgAAZHJzL2Rvd25y&#10;ZXYueG1sUEsFBgAAAAAEAAQA9QAAAIUDAAAAAA==&#10;"/>
            <v:shape id="AutoShape 38" o:spid="_x0000_s1095" type="#_x0000_t16" style="position:absolute;left:1815;top:367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D/i8EA&#10;AADbAAAADwAAAGRycy9kb3ducmV2LnhtbERP3WrCMBS+H/gO4QjezdQJop1pEUfB3Yzp9gCH5qzp&#10;1pyUJNW6p18Ggnfn4/s923K0nTiTD61jBYt5BoK4drrlRsHnR/W4BhEissbOMSm4UoCymDxsMdfu&#10;wkc6n2IjUgiHHBWYGPtcylAbshjmridO3JfzFmOCvpHa4yWF204+ZdlKWmw5NRjsaW+o/jkNVsH7&#10;79u42W36F/f6XWHlzbByYVBqNh13zyAijfEuvrkPOs1fwv8v6QBZ/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g/4vBAAAA2wAAAA8AAAAAAAAAAAAAAAAAmAIAAGRycy9kb3du&#10;cmV2LnhtbFBLBQYAAAAABAAEAPUAAACGAwAAAAA=&#10;"/>
            <v:shape id="AutoShape 39" o:spid="_x0000_s1096" type="#_x0000_t16" style="position:absolute;left:1814;top:339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ln/8EA&#10;AADbAAAADwAAAGRycy9kb3ducmV2LnhtbERP3WrCMBS+H/gO4QjezdQhop1pEUfB3Yzp9gCH5qzp&#10;1pyUJNW6p18Ggnfn4/s923K0nTiTD61jBYt5BoK4drrlRsHnR/W4BhEissbOMSm4UoCymDxsMdfu&#10;wkc6n2IjUgiHHBWYGPtcylAbshjmridO3JfzFmOCvpHa4yWF204+ZdlKWmw5NRjsaW+o/jkNVsH7&#10;79u42W36F/f6XWHlzbByYVBqNh13zyAijfEuvrkPOs1fwv8v6QBZ/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JZ//BAAAA2wAAAA8AAAAAAAAAAAAAAAAAmAIAAGRycy9kb3du&#10;cmV2LnhtbFBLBQYAAAAABAAEAPUAAACGAwAAAAA=&#10;"/>
            <v:shape id="AutoShape 40" o:spid="_x0000_s1097" type="#_x0000_t16" style="position:absolute;left:1813;top:311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XCZMEA&#10;AADbAAAADwAAAGRycy9kb3ducmV2LnhtbERP3WrCMBS+H/gO4QjezdSBop1pEUfB3Yzp9gCH5qzp&#10;1pyUJNW6p18Ggnfn4/s923K0nTiTD61jBYt5BoK4drrlRsHnR/W4BhEissbOMSm4UoCymDxsMdfu&#10;wkc6n2IjUgiHHBWYGPtcylAbshjmridO3JfzFmOCvpHa4yWF204+ZdlKWmw5NRjsaW+o/jkNVsH7&#10;79u42W36F/f6XWHlzbByYVBqNh13zyAijfEuvrkPOs1fwv8v6QBZ/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FwmTBAAAA2wAAAA8AAAAAAAAAAAAAAAAAmAIAAGRycy9kb3du&#10;cmV2LnhtbFBLBQYAAAAABAAEAPUAAACGAwAAAAA=&#10;"/>
            <v:shape id="AutoShape 41" o:spid="_x0000_s1098" type="#_x0000_t16" style="position:absolute;left:1815;top:2836;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dcE8EA&#10;AADbAAAADwAAAGRycy9kb3ducmV2LnhtbERPzWoCMRC+C75DGKE3zdrDolujiLLQXoo/fYBhM91s&#10;3UyWJKurT98UCt7m4/ud1WawrbiSD41jBfNZBoK4crrhWsHXuZwuQISIrLF1TAruFGCzHo9WWGh3&#10;4yNdT7EWKYRDgQpMjF0hZagMWQwz1xEn7tt5izFBX0vt8ZbCbStfsyyXFhtODQY72hmqLqfeKjg8&#10;Pofldtnt3cdPiaU3fe5Cr9TLZNi+gYg0xKf43/2u0/wc/n5JB8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XXBPBAAAA2wAAAA8AAAAAAAAAAAAAAAAAmAIAAGRycy9kb3du&#10;cmV2LnhtbFBLBQYAAAAABAAEAPUAAACGAwAAAAA=&#10;"/>
            <v:shape id="AutoShape 42" o:spid="_x0000_s1099" type="#_x0000_t16" style="position:absolute;left:1817;top:2554;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v5iMEA&#10;AADbAAAADwAAAGRycy9kb3ducmV2LnhtbERPzWrCQBC+C32HZQredFMPWlM3QSoBe5FWfYAhO82m&#10;zc6G3Y2mPr1bKPQ2H9/vbMrRduJCPrSOFTzNMxDEtdMtNwrOp2r2DCJEZI2dY1LwQwHK4mGywVy7&#10;K3/Q5RgbkUI45KjAxNjnUobakMUwdz1x4j6dtxgT9I3UHq8p3HZykWVLabHl1GCwp1dD9fdxsAre&#10;b4dxvV33O/f2VWHlzbB0YVBq+jhuX0BEGuO/+M+912n+Cn5/SQfI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b+YjBAAAA2wAAAA8AAAAAAAAAAAAAAAAAmAIAAGRycy9kb3du&#10;cmV2LnhtbFBLBQYAAAAABAAEAPUAAACGAwAAAAA=&#10;"/>
            <v:shape id="AutoShape 43" o:spid="_x0000_s1100" type="#_x0000_t16" style="position:absolute;left:1818;top:227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Rt+sMA&#10;AADbAAAADwAAAGRycy9kb3ducmV2LnhtbESPQW/CMAyF75P2HyJP4jZSdkCjIyDEVGm7TMD2A6zG&#10;awqNUyUplP16fJjEzdZ7fu/zcj36Tp0ppjawgdm0AEVcB9tyY+Dnu3p+BZUyssUuMBm4UoL16vFh&#10;iaUNF97T+ZAbJSGcSjTgcu5LrVPtyGOahp5YtN8QPWZZY6NtxIuE+06/FMVce2xZGhz2tHVUnw6D&#10;N7D7+xoXm0X/Hj6PFVbRDfOQBmMmT+PmDVSmMd/N/9cfVvAFVn6RAf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Rt+sMAAADbAAAADwAAAAAAAAAAAAAAAACYAgAAZHJzL2Rv&#10;d25yZXYueG1sUEsFBgAAAAAEAAQA9QAAAIgDAAAAAA==&#10;"/>
            <v:shape id="AutoShape 44" o:spid="_x0000_s1101" type="#_x0000_t16" style="position:absolute;left:1816;top:1990;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jIYcAA&#10;AADbAAAADwAAAGRycy9kb3ducmV2LnhtbERPzWoCMRC+F3yHMIK3mrUH6a5GEWWhXkqrPsCwGTer&#10;m8mSZHXbp28Eobf5+H5nuR5sK27kQ+NYwWyagSCunG64VnA6lq/vIEJE1tg6JgU/FGC9Gr0ssdDu&#10;zt90O8RapBAOBSowMXaFlKEyZDFMXUecuLPzFmOCvpba4z2F21a+ZdlcWmw4NRjsaGuouh56q+Dr&#10;93PIN3m3c/tLiaU3/dyFXqnJeNgsQEQa4r/46f7QaX4Oj1/SAX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cjIYcAAAADbAAAADwAAAAAAAAAAAAAAAACYAgAAZHJzL2Rvd25y&#10;ZXYueG1sUEsFBgAAAAAEAAQA9QAAAIUDAAAAAA==&#10;"/>
            <v:shape id="AutoShape 45" o:spid="_x0000_s1102" type="#_x0000_t16" style="position:absolute;left:1818;top:174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6rQb8A&#10;AADbAAAADwAAAGRycy9kb3ducmV2LnhtbERPy4rCMBTdD/gP4QruxlQXotUoMlKY2YivD7g0d5rO&#10;NDclSbX69WYhuDyc92rT20ZcyYfasYLJOANBXDpdc6Xgci4+5yBCRNbYOCYFdwqwWQ8+Vphrd+Mj&#10;XU+xEimEQ44KTIxtLmUoDVkMY9cSJ+7XeYsxQV9J7fGWwm0jp1k2kxZrTg0GW/oyVP6fOqvg8Nj3&#10;i+2i3bmfvwILb7qZC51So2G/XYKI1Me3+OX+1gqmaX36kn6A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nqtBvwAAANsAAAAPAAAAAAAAAAAAAAAAAJgCAABkcnMvZG93bnJl&#10;di54bWxQSwUGAAAAAAQABAD1AAAAhAMAAAAA&#10;"/>
          </v:group>
        </w:pict>
      </w:r>
      <w:r>
        <w:rPr>
          <w:noProof/>
          <w:lang w:eastAsia="tr-TR"/>
        </w:rPr>
        <w:pict>
          <v:group id="Grup 65" o:spid="_x0000_s1103" style="position:absolute;margin-left:15.75pt;margin-top:28pt;width:6.25pt;height:46.65pt;z-index:251654144" coordorigin="1813,1743" coordsize="382,2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">
            <v:shape id="AutoShape 36" o:spid="_x0000_s1104" type="#_x0000_t16" style="position:absolute;left:1816;top:422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EvbsMA&#10;AADbAAAADwAAAGRycy9kb3ducmV2LnhtbESPQWsCMRSE7wX/Q3iCt5q1h6WuRhFloV5Kq/6Ax+a5&#10;Wd28LElWt/31jSD0OMzMN8xyPdhW3MiHxrGC2TQDQVw53XCt4HQsX99BhIissXVMCn4owHo1elli&#10;od2dv+l2iLVIEA4FKjAxdoWUoTJkMUxdR5y8s/MWY5K+ltrjPcFtK9+yLJcWG04LBjvaGqquh94q&#10;+Pr9HOabebdz+0uJpTd97kKv1GQ8bBYgIg3xP/xsf2gFeQ6PL+k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FEvbsMAAADbAAAADwAAAAAAAAAAAAAAAACYAgAAZHJzL2Rv&#10;d25yZXYueG1sUEsFBgAAAAAEAAQA9QAAAIgDAAAAAA==&#10;"/>
            <v:shape id="AutoShape 37" o:spid="_x0000_s1105" type="#_x0000_t16" style="position:absolute;left:1815;top:3955;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2K9cMA&#10;AADbAAAADwAAAGRycy9kb3ducmV2LnhtbESPwW7CMBBE75X4B2uRuBWHHtISMAhRRYJL1dJ+wCpe&#10;4kC8jmwHQr++roTEcTQzbzTL9WBbcSEfGscKZtMMBHHldMO1gp/v8vkNRIjIGlvHpOBGAdar0dMS&#10;C+2u/EWXQ6xFgnAoUIGJsSukDJUhi2HqOuLkHZ23GJP0tdQerwluW/mSZbm02HBaMNjR1lB1PvRW&#10;wefvxzDfzLt3tz+VWHrT5y70Sk3Gw2YBItIQH+F7e6cV5K/w/yX9AL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2K9cMAAADbAAAADwAAAAAAAAAAAAAAAACYAgAAZHJzL2Rv&#10;d25yZXYueG1sUEsFBgAAAAAEAAQA9QAAAIgDAAAAAA==&#10;"/>
            <v:shape id="AutoShape 38" o:spid="_x0000_s1106" type="#_x0000_t16" style="position:absolute;left:1815;top:367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eh8AA&#10;AADbAAAADwAAAGRycy9kb3ducmV2LnhtbERPS27CMBDdV+IO1iCxa5x2EUGKQahVJNig8jnAKJ7G&#10;aeNxZDsQOH29QGL59P7L9Wg7cSEfWscK3rIcBHHtdMuNgvOpep2DCBFZY+eYFNwowHo1eVliqd2V&#10;D3Q5xkakEA4lKjAx9qWUoTZkMWSuJ07cj/MWY4K+kdrjNYXbTr7neSEttpwaDPb0aaj+Ow5Wwfd9&#10;Py42i/7L7X4rrLwZChcGpWbTcfMBItIYn+KHe6sVFGls+pJ+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Ieh8AAAADbAAAADwAAAAAAAAAAAAAAAACYAgAAZHJzL2Rvd25y&#10;ZXYueG1sUEsFBgAAAAAEAAQA9QAAAIUDAAAAAA==&#10;"/>
            <v:shape id="AutoShape 39" o:spid="_x0000_s1107" type="#_x0000_t16" style="position:absolute;left:1814;top:339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67HMMA&#10;AADbAAAADwAAAGRycy9kb3ducmV2LnhtbESPzWrDMBCE74W8g9hAbo2cHkzsRAmhwdBcSv4eYLG2&#10;lltrZSQ5cfv0VaGQ4zAz3zDr7Wg7cSMfWscKFvMMBHHtdMuNguulel6CCBFZY+eYFHxTgO1m8rTG&#10;Urs7n+h2jo1IEA4lKjAx9qWUoTZkMcxdT5y8D+ctxiR9I7XHe4LbTr5kWS4ttpwWDPb0aqj+Og9W&#10;wfHnfSx2Rb93h88KK2+G3IVBqdl03K1ARBrjI/zfftMK8gL+vqQf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67HMMAAADbAAAADwAAAAAAAAAAAAAAAACYAgAAZHJzL2Rv&#10;d25yZXYueG1sUEsFBgAAAAAEAAQA9QAAAIgDAAAAAA==&#10;"/>
            <v:shape id="AutoShape 40" o:spid="_x0000_s1108" type="#_x0000_t16" style="position:absolute;left:1813;top:3118;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2EXMEA&#10;AADbAAAADwAAAGRycy9kb3ducmV2LnhtbERPS27CMBDdI/UO1lTqDhy6oJBioqhVpHaDSugBRvEQ&#10;B+JxZDuQ9vR4UanLp/ffFpPtxZV86BwrWC4yEMSN0x23Cr6P1XwNIkRkjb1jUvBDAYrdw2yLuXY3&#10;PtC1jq1IIRxyVGBiHHIpQ2PIYli4gThxJ+ctxgR9K7XHWwq3vXzOspW02HFqMDjQm6HmUo9Wwdfv&#10;ftqUm+HdfZ4rrLwZVy6MSj09TuUriEhT/Bf/uT+0gpe0Pn1JP0D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thFzBAAAA2wAAAA8AAAAAAAAAAAAAAAAAmAIAAGRycy9kb3du&#10;cmV2LnhtbFBLBQYAAAAABAAEAPUAAACGAwAAAAA=&#10;"/>
            <v:shape id="AutoShape 41" o:spid="_x0000_s1109" type="#_x0000_t16" style="position:absolute;left:1815;top:2836;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Ehx8MA&#10;AADbAAAADwAAAGRycy9kb3ducmV2LnhtbESPQWsCMRSE7wX/Q3iCt5q1B1tXo4hlQS+lVX/AY/Pc&#10;rG5eliSra399UxA8DjPzDbNY9bYRV/KhdqxgMs5AEJdO11wpOB6K1w8QISJrbByTgjsFWC0HLwvM&#10;tbvxD133sRIJwiFHBSbGNpcylIYshrFriZN3ct5iTNJXUnu8Jbht5FuWTaXFmtOCwZY2hsrLvrMK&#10;vn+/+tl61n663bnAwptu6kKn1GjYr+cgIvXxGX60t1rB+wT+v6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Ehx8MAAADbAAAADwAAAAAAAAAAAAAAAACYAgAAZHJzL2Rv&#10;d25yZXYueG1sUEsFBgAAAAAEAAQA9QAAAIgDAAAAAA==&#10;"/>
            <v:shape id="AutoShape 42" o:spid="_x0000_s1110" type="#_x0000_t16" style="position:absolute;left:1817;top:2554;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O/sMMA&#10;AADbAAAADwAAAGRycy9kb3ducmV2LnhtbESPQWsCMRSE7wX/Q3iCt5rVg62rUURZ0Etp1R/w2Dw3&#10;q5uXJcnq2l/fFAo9DjPzDbNc97YRd/KhdqxgMs5AEJdO11wpOJ+K13cQISJrbByTgicFWK8GL0vM&#10;tXvwF92PsRIJwiFHBSbGNpcylIYshrFriZN3cd5iTNJXUnt8JLht5DTLZtJizWnBYEtbQ+Xt2FkF&#10;n98f/Xwzb3fucC2w8KabudApNRr2mwWISH38D/+191rB2xR+v6Qf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O/sMMAAADbAAAADwAAAAAAAAAAAAAAAACYAgAAZHJzL2Rv&#10;d25yZXYueG1sUEsFBgAAAAAEAAQA9QAAAIgDAAAAAA==&#10;"/>
            <v:shape id="AutoShape 43" o:spid="_x0000_s1111" type="#_x0000_t16" style="position:absolute;left:1818;top:2272;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8aK8QA&#10;AADbAAAADwAAAGRycy9kb3ducmV2LnhtbESPUWvCMBSF3wX/Q7jC3jR1A52dUWSjsL0M7fYDLs21&#10;qTY3JUm1269fBoKPh3POdzjr7WBbcSEfGscK5rMMBHHldMO1gu+vYvoMIkRkja1jUvBDAbab8WiN&#10;uXZXPtCljLVIEA45KjAxdrmUoTJkMcxcR5y8o/MWY5K+ltrjNcFtKx+zbCEtNpwWDHb0aqg6l71V&#10;sP/9HFa7VffmPk4FFt70Cxd6pR4mw+4FRKQh3sO39rtWsHyC/y/pB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GivEAAAA2wAAAA8AAAAAAAAAAAAAAAAAmAIAAGRycy9k&#10;b3ducmV2LnhtbFBLBQYAAAAABAAEAPUAAACJAwAAAAA=&#10;"/>
            <v:shape id="AutoShape 44" o:spid="_x0000_s1112" type="#_x0000_t16" style="position:absolute;left:1816;top:1990;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CX8QA&#10;AADbAAAADwAAAGRycy9kb3ducmV2LnhtbESPUWvCMBSF3wX/Q7jC3jR1DJ2dUWSjsL0M7fYDLs21&#10;qTY3JUm1269fBoKPh3POdzjr7WBbcSEfGscK5rMMBHHldMO1gu+vYvoMIkRkja1jUvBDAbab8WiN&#10;uXZXPtCljLVIEA45KjAxdrmUoTJkMcxcR5y8o/MWY5K+ltrjNcFtKx+zbCEtNpwWDHb0aqg6l71V&#10;sP/9HFa7VffmPk4FFt70Cxd6pR4mw+4FRKQh3sO39rtWsHyC/y/pB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Wgl/EAAAA2wAAAA8AAAAAAAAAAAAAAAAAmAIAAGRycy9k&#10;b3ducmV2LnhtbFBLBQYAAAAABAAEAPUAAACJAwAAAAA=&#10;"/>
            <v:shape id="AutoShape 45" o:spid="_x0000_s1113" type="#_x0000_t16" style="position:absolute;left:1818;top:1743;width:377;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onxMQA&#10;AADbAAAADwAAAGRycy9kb3ducmV2LnhtbESPUWvCMBSF3wX/Q7jC3jR1MJ2dUWSjsL0M7fYDLs21&#10;qTY3JUm1269fBoKPh3POdzjr7WBbcSEfGscK5rMMBHHldMO1gu+vYvoMIkRkja1jUvBDAbab8WiN&#10;uXZXPtCljLVIEA45KjAxdrmUoTJkMcxcR5y8o/MWY5K+ltrjNcFtKx+zbCEtNpwWDHb0aqg6l71V&#10;sP/9HFa7VffmPk4FFt70Cxd6pR4mw+4FRKQh3sO39rtWsHyC/y/pB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aJ8TEAAAA2wAAAA8AAAAAAAAAAAAAAAAAmAIAAGRycy9k&#10;b3ducmV2LnhtbFBLBQYAAAAABAAEAPUAAACJAwAAAAA=&#10;"/>
          </v:group>
        </w:pict>
      </w:r>
      <w:r w:rsidRPr="002445F3">
        <w:rPr>
          <w:rFonts w:ascii="Comic Sans MS" w:hAnsi="Comic Sans MS" w:cs="Comic Sans MS"/>
          <w:lang w:eastAsia="tr-TR"/>
        </w:rPr>
        <w:t>A)  7 birlik 8 onluk         B) 8 onluk 7 birlik         C) 7 onluk 8 birlik</w:t>
      </w:r>
    </w:p>
    <w:p w:rsidR="00120E19" w:rsidRPr="002445F3" w:rsidRDefault="00120E19" w:rsidP="0093174A">
      <w:pPr>
        <w:spacing w:after="0" w:line="240" w:lineRule="auto"/>
        <w:rPr>
          <w:rFonts w:ascii="Comic Sans MS" w:hAnsi="Comic Sans MS" w:cs="Comic Sans MS"/>
          <w:b/>
          <w:bCs/>
          <w:lang w:eastAsia="tr-TR"/>
        </w:rPr>
      </w:pPr>
      <w:r>
        <w:rPr>
          <w:noProof/>
          <w:lang w:eastAsia="tr-TR"/>
        </w:rPr>
        <w:pict>
          <v:shape id="Küp 5" o:spid="_x0000_s1114" type="#_x0000_t16" style="position:absolute;margin-left:75.65pt;margin-top:3.55pt;width:7.95pt;height:9.0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"/>
        </w:pict>
      </w:r>
      <w:r>
        <w:rPr>
          <w:noProof/>
          <w:lang w:eastAsia="tr-TR"/>
        </w:rPr>
        <w:pict>
          <v:shape id="Küp 9" o:spid="_x0000_s1115" type="#_x0000_t16" style="position:absolute;margin-left:185.6pt;margin-top:2.6pt;width:7.95pt;height:9.0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"/>
        </w:pict>
      </w:r>
      <w:r>
        <w:rPr>
          <w:noProof/>
          <w:lang w:eastAsia="tr-TR"/>
        </w:rPr>
        <w:pict>
          <v:shape id="Küp 8" o:spid="_x0000_s1116" type="#_x0000_t16" style="position:absolute;margin-left:173.6pt;margin-top:2.6pt;width:7.95pt;height:9.0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"/>
        </w:pict>
      </w:r>
      <w:r>
        <w:rPr>
          <w:noProof/>
          <w:lang w:eastAsia="tr-TR"/>
        </w:rPr>
        <w:pict>
          <v:shape id="Küp 6" o:spid="_x0000_s1117" type="#_x0000_t16" style="position:absolute;margin-left:161.6pt;margin-top:2.6pt;width:7.95pt;height:9.05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"/>
        </w:pict>
      </w:r>
      <w:r w:rsidRPr="002445F3">
        <w:rPr>
          <w:rFonts w:ascii="Comic Sans MS" w:hAnsi="Comic Sans MS" w:cs="Comic Sans MS"/>
          <w:b/>
          <w:bCs/>
          <w:lang w:eastAsia="tr-TR"/>
        </w:rPr>
        <w:t xml:space="preserve">2.  </w:t>
      </w:r>
    </w:p>
    <w:p w:rsidR="00120E19" w:rsidRPr="002445F3" w:rsidRDefault="00120E19" w:rsidP="0093174A">
      <w:pPr>
        <w:spacing w:after="0" w:line="240" w:lineRule="auto"/>
        <w:rPr>
          <w:rFonts w:ascii="Comic Sans MS" w:hAnsi="Comic Sans MS" w:cs="Comic Sans MS"/>
          <w:b/>
          <w:bCs/>
          <w:lang w:eastAsia="tr-TR"/>
        </w:rPr>
      </w:pPr>
      <w:r>
        <w:rPr>
          <w:noProof/>
          <w:lang w:eastAsia="tr-TR"/>
        </w:rPr>
        <w:pict>
          <v:shape id="Küp 1" o:spid="_x0000_s1118" type="#_x0000_t16" style="position:absolute;margin-left:75.65pt;margin-top:1.8pt;width:7.95pt;height:9.05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"/>
        </w:pict>
      </w:r>
      <w:r>
        <w:rPr>
          <w:noProof/>
          <w:lang w:eastAsia="tr-TR"/>
        </w:rPr>
        <w:pict>
          <v:shape id="Küp 4" o:spid="_x0000_s1119" type="#_x0000_t16" style="position:absolute;margin-left:191.6pt;margin-top:5.3pt;width:7.95pt;height:9.0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"/>
        </w:pict>
      </w:r>
      <w:r>
        <w:rPr>
          <w:noProof/>
          <w:lang w:eastAsia="tr-TR"/>
        </w:rPr>
        <w:pict>
          <v:shape id="Küp 3" o:spid="_x0000_s1120" type="#_x0000_t16" style="position:absolute;margin-left:173.6pt;margin-top:5.3pt;width:7.95pt;height:9.0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"/>
        </w:pict>
      </w:r>
      <w:r>
        <w:rPr>
          <w:noProof/>
          <w:lang w:eastAsia="tr-TR"/>
        </w:rPr>
        <w:pict>
          <v:shape id="Küp 2" o:spid="_x0000_s1121" type="#_x0000_t16" style="position:absolute;margin-left:161.6pt;margin-top:5.3pt;width:7.95pt;height:9.0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"/>
        </w:pict>
      </w:r>
      <w:r w:rsidRPr="002445F3">
        <w:rPr>
          <w:rFonts w:ascii="Comic Sans MS" w:hAnsi="Comic Sans MS" w:cs="Comic Sans MS"/>
          <w:b/>
          <w:bCs/>
          <w:lang w:eastAsia="tr-TR"/>
        </w:rPr>
        <w:t xml:space="preserve">                       _</w:t>
      </w:r>
      <w:r>
        <w:rPr>
          <w:rFonts w:ascii="Comic Sans MS" w:hAnsi="Comic Sans MS" w:cs="Comic Sans MS"/>
          <w:b/>
          <w:bCs/>
          <w:lang w:eastAsia="tr-TR"/>
        </w:rPr>
        <w:t xml:space="preserve">                      = </w:t>
      </w:r>
      <w:r w:rsidRPr="002445F3">
        <w:rPr>
          <w:rFonts w:ascii="Comic Sans MS" w:hAnsi="Comic Sans MS" w:cs="Comic Sans MS"/>
          <w:b/>
          <w:bCs/>
          <w:lang w:eastAsia="tr-TR"/>
        </w:rPr>
        <w:t>?</w:t>
      </w:r>
    </w:p>
    <w:p w:rsidR="00120E19" w:rsidRPr="002445F3" w:rsidRDefault="00120E19" w:rsidP="0093174A">
      <w:pPr>
        <w:spacing w:after="0" w:line="240" w:lineRule="auto"/>
        <w:rPr>
          <w:rFonts w:ascii="Comic Sans MS" w:hAnsi="Comic Sans MS" w:cs="Comic Sans MS"/>
          <w:b/>
          <w:bCs/>
          <w:lang w:eastAsia="tr-TR"/>
        </w:rPr>
      </w:pPr>
      <w:r>
        <w:rPr>
          <w:noProof/>
          <w:lang w:eastAsia="tr-TR"/>
        </w:rPr>
        <w:pict>
          <v:shape id="Küp 7" o:spid="_x0000_s1122" type="#_x0000_t16" style="position:absolute;margin-left:75.4pt;margin-top:1.6pt;width:7.95pt;height:9.05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"/>
        </w:pict>
      </w:r>
    </w:p>
    <w:p w:rsidR="00120E19" w:rsidRPr="002445F3" w:rsidRDefault="00120E19" w:rsidP="0093174A">
      <w:pPr>
        <w:spacing w:after="0" w:line="240" w:lineRule="auto"/>
        <w:rPr>
          <w:rFonts w:ascii="Comic Sans MS" w:hAnsi="Comic Sans MS" w:cs="Comic Sans MS"/>
          <w:lang w:eastAsia="tr-TR"/>
        </w:rPr>
      </w:pPr>
      <w:r w:rsidRPr="002445F3">
        <w:rPr>
          <w:rFonts w:ascii="Comic Sans MS" w:hAnsi="Comic Sans MS" w:cs="Comic Sans MS"/>
          <w:b/>
          <w:bCs/>
          <w:lang w:eastAsia="tr-TR"/>
        </w:rPr>
        <w:t xml:space="preserve"> Yukarıda onluk bloklar şeklinde verilen çıkarma işleminin sonucu kaçtır ?</w:t>
      </w:r>
    </w:p>
    <w:p w:rsidR="00120E19" w:rsidRDefault="00120E19" w:rsidP="0093174A">
      <w:pPr>
        <w:numPr>
          <w:ilvl w:val="0"/>
          <w:numId w:val="2"/>
        </w:numPr>
        <w:spacing w:after="0" w:line="240" w:lineRule="auto"/>
        <w:rPr>
          <w:rFonts w:ascii="Comic Sans MS" w:hAnsi="Comic Sans MS" w:cs="Comic Sans MS"/>
          <w:lang w:eastAsia="tr-TR"/>
        </w:rPr>
      </w:pPr>
      <w:r>
        <w:rPr>
          <w:rFonts w:ascii="Comic Sans MS" w:hAnsi="Comic Sans MS" w:cs="Comic Sans MS"/>
          <w:lang w:eastAsia="tr-TR"/>
        </w:rPr>
        <w:t xml:space="preserve">  37</w:t>
      </w:r>
      <w:r w:rsidRPr="002445F3">
        <w:rPr>
          <w:rFonts w:ascii="Comic Sans MS" w:hAnsi="Comic Sans MS" w:cs="Comic Sans MS"/>
          <w:lang w:eastAsia="tr-TR"/>
        </w:rPr>
        <w:t xml:space="preserve">                B )   </w:t>
      </w:r>
      <w:r>
        <w:rPr>
          <w:rFonts w:ascii="Comic Sans MS" w:hAnsi="Comic Sans MS" w:cs="Comic Sans MS"/>
          <w:lang w:eastAsia="tr-TR"/>
        </w:rPr>
        <w:t>17</w:t>
      </w:r>
      <w:r w:rsidRPr="002445F3">
        <w:rPr>
          <w:rFonts w:ascii="Comic Sans MS" w:hAnsi="Comic Sans MS" w:cs="Comic Sans MS"/>
          <w:lang w:eastAsia="tr-TR"/>
        </w:rPr>
        <w:t xml:space="preserve">                   C)  18</w:t>
      </w:r>
    </w:p>
    <w:p w:rsidR="00120E19" w:rsidRPr="0093174A" w:rsidRDefault="00120E19" w:rsidP="0093174A">
      <w:pPr>
        <w:spacing w:after="0" w:line="240" w:lineRule="auto"/>
        <w:rPr>
          <w:rFonts w:ascii="Comic Sans MS" w:hAnsi="Comic Sans MS" w:cs="Comic Sans MS"/>
          <w:b/>
          <w:bCs/>
          <w:lang w:eastAsia="tr-TR"/>
        </w:rPr>
      </w:pPr>
      <w:r w:rsidRPr="0093174A">
        <w:rPr>
          <w:rFonts w:ascii="Comic Sans MS" w:hAnsi="Comic Sans MS" w:cs="Comic Sans MS"/>
          <w:b/>
          <w:bCs/>
          <w:sz w:val="24"/>
          <w:szCs w:val="24"/>
          <w:lang w:eastAsia="tr-TR"/>
        </w:rPr>
        <w:t>3.</w:t>
      </w:r>
      <w:r w:rsidRPr="0093174A">
        <w:rPr>
          <w:rFonts w:ascii="Comic Sans MS" w:hAnsi="Comic Sans MS" w:cs="Comic Sans MS"/>
          <w:b/>
          <w:bCs/>
          <w:lang w:eastAsia="tr-TR"/>
        </w:rPr>
        <w:t>’</w:t>
      </w:r>
      <w:r w:rsidRPr="0093174A">
        <w:rPr>
          <w:rFonts w:ascii="Comic Sans MS" w:hAnsi="Comic Sans MS" w:cs="Comic Sans MS"/>
          <w:i/>
          <w:iCs/>
          <w:lang w:eastAsia="tr-TR"/>
        </w:rPr>
        <w:t>Ahmet 28 , Elif 33 , Mert ise 36  yaşındadır</w:t>
      </w:r>
      <w:r w:rsidRPr="0093174A">
        <w:rPr>
          <w:rFonts w:ascii="Comic Sans MS" w:hAnsi="Comic Sans MS" w:cs="Comic Sans MS"/>
          <w:b/>
          <w:bCs/>
          <w:lang w:eastAsia="tr-TR"/>
        </w:rPr>
        <w:t xml:space="preserve">.’ Bu üç </w:t>
      </w:r>
      <w:r>
        <w:rPr>
          <w:rFonts w:ascii="Comic Sans MS" w:hAnsi="Comic Sans MS" w:cs="Comic Sans MS"/>
          <w:b/>
          <w:bCs/>
          <w:lang w:eastAsia="tr-TR"/>
        </w:rPr>
        <w:t>arkadaşın yaşlarından hangisinin</w:t>
      </w:r>
      <w:r w:rsidRPr="0093174A">
        <w:rPr>
          <w:rFonts w:ascii="Comic Sans MS" w:hAnsi="Comic Sans MS" w:cs="Comic Sans MS"/>
          <w:b/>
          <w:bCs/>
          <w:lang w:eastAsia="tr-TR"/>
        </w:rPr>
        <w:t xml:space="preserve"> yaşı</w:t>
      </w:r>
      <w:r>
        <w:rPr>
          <w:rFonts w:ascii="Comic Sans MS" w:hAnsi="Comic Sans MS" w:cs="Comic Sans MS"/>
          <w:b/>
          <w:bCs/>
          <w:lang w:eastAsia="tr-TR"/>
        </w:rPr>
        <w:t xml:space="preserve">nı 30’a </w:t>
      </w:r>
      <w:r w:rsidRPr="0093174A">
        <w:rPr>
          <w:rFonts w:ascii="Comic Sans MS" w:hAnsi="Comic Sans MS" w:cs="Comic Sans MS"/>
          <w:b/>
          <w:bCs/>
          <w:u w:val="single"/>
          <w:lang w:eastAsia="tr-TR"/>
        </w:rPr>
        <w:t>yuvarlayamayız?</w:t>
      </w:r>
      <w:r w:rsidRPr="0093174A">
        <w:rPr>
          <w:rFonts w:ascii="Comic Sans MS" w:hAnsi="Comic Sans MS" w:cs="Comic Sans MS"/>
          <w:b/>
          <w:bCs/>
          <w:lang w:eastAsia="tr-TR"/>
        </w:rPr>
        <w:t xml:space="preserve"> </w:t>
      </w:r>
    </w:p>
    <w:p w:rsidR="00120E19" w:rsidRPr="0093174A" w:rsidRDefault="00120E19" w:rsidP="0093174A">
      <w:pPr>
        <w:spacing w:after="0" w:line="240" w:lineRule="auto"/>
        <w:rPr>
          <w:rFonts w:ascii="Comic Sans MS" w:hAnsi="Comic Sans MS" w:cs="Comic Sans MS"/>
          <w:lang w:eastAsia="tr-TR"/>
        </w:rPr>
      </w:pPr>
      <w:r>
        <w:rPr>
          <w:rFonts w:ascii="Comic Sans MS" w:hAnsi="Comic Sans MS" w:cs="Comic Sans MS"/>
          <w:lang w:eastAsia="tr-TR"/>
        </w:rPr>
        <w:t xml:space="preserve">A)  Ahmet           B ) Elif             </w:t>
      </w:r>
      <w:r w:rsidRPr="0093174A">
        <w:rPr>
          <w:rFonts w:ascii="Comic Sans MS" w:hAnsi="Comic Sans MS" w:cs="Comic Sans MS"/>
          <w:lang w:eastAsia="tr-TR"/>
        </w:rPr>
        <w:t>C) Mert</w:t>
      </w:r>
    </w:p>
    <w:p w:rsidR="00120E19" w:rsidRPr="0093174A" w:rsidRDefault="00120E19" w:rsidP="0093174A">
      <w:pPr>
        <w:pStyle w:val="ListParagraph"/>
        <w:numPr>
          <w:ilvl w:val="0"/>
          <w:numId w:val="2"/>
        </w:numPr>
        <w:spacing w:after="0" w:line="240" w:lineRule="auto"/>
        <w:rPr>
          <w:rFonts w:ascii="Comic Sans MS" w:hAnsi="Comic Sans MS" w:cs="Comic Sans MS"/>
          <w:sz w:val="16"/>
          <w:szCs w:val="16"/>
          <w:lang w:eastAsia="tr-TR"/>
        </w:rPr>
      </w:pPr>
    </w:p>
    <w:p w:rsidR="00120E19" w:rsidRDefault="00120E19" w:rsidP="0093174A">
      <w:pPr>
        <w:spacing w:after="0" w:line="240" w:lineRule="auto"/>
        <w:rPr>
          <w:rFonts w:ascii="Comic Sans MS" w:hAnsi="Comic Sans MS" w:cs="Comic Sans MS"/>
          <w:lang w:eastAsia="tr-TR"/>
        </w:rPr>
      </w:pPr>
      <w:r w:rsidRPr="0093174A">
        <w:rPr>
          <w:rFonts w:ascii="Comic Sans MS" w:hAnsi="Comic Sans MS" w:cs="Comic Sans MS"/>
          <w:b/>
          <w:bCs/>
          <w:sz w:val="26"/>
          <w:szCs w:val="26"/>
          <w:lang w:eastAsia="tr-TR"/>
        </w:rPr>
        <w:t xml:space="preserve">4. </w:t>
      </w:r>
      <w:r w:rsidRPr="0093174A">
        <w:rPr>
          <w:rFonts w:ascii="Comic Sans MS" w:hAnsi="Comic Sans MS" w:cs="Comic Sans MS"/>
          <w:b/>
          <w:bCs/>
          <w:lang w:eastAsia="tr-TR"/>
        </w:rPr>
        <w:t xml:space="preserve">Ferdi 49 cevizin  17 tanesini </w:t>
      </w:r>
      <w:r>
        <w:rPr>
          <w:rFonts w:ascii="Comic Sans MS" w:hAnsi="Comic Sans MS" w:cs="Comic Sans MS"/>
          <w:b/>
          <w:bCs/>
          <w:lang w:eastAsia="tr-TR"/>
        </w:rPr>
        <w:t>yedi</w:t>
      </w:r>
      <w:r w:rsidRPr="0093174A">
        <w:rPr>
          <w:rFonts w:ascii="Comic Sans MS" w:hAnsi="Comic Sans MS" w:cs="Comic Sans MS"/>
          <w:b/>
          <w:bCs/>
          <w:lang w:eastAsia="tr-TR"/>
        </w:rPr>
        <w:t xml:space="preserve">. Kalan cevizleri ise dört arkadaşına eşit olarak pay ediyor. Her arkadaşına kaç ceviz verir? </w:t>
      </w:r>
    </w:p>
    <w:p w:rsidR="00120E19" w:rsidRDefault="00120E19" w:rsidP="0093174A">
      <w:pPr>
        <w:spacing w:after="0" w:line="240" w:lineRule="auto"/>
        <w:rPr>
          <w:rFonts w:ascii="Comic Sans MS" w:hAnsi="Comic Sans MS" w:cs="Comic Sans MS"/>
          <w:lang w:eastAsia="tr-TR"/>
        </w:rPr>
      </w:pPr>
      <w:r w:rsidRPr="0093174A">
        <w:rPr>
          <w:rFonts w:ascii="Comic Sans MS" w:hAnsi="Comic Sans MS" w:cs="Comic Sans MS"/>
          <w:lang w:eastAsia="tr-TR"/>
        </w:rPr>
        <w:t>A)   32                     B)  12                   C)  8</w:t>
      </w:r>
    </w:p>
    <w:p w:rsidR="00120E19" w:rsidRPr="0093174A" w:rsidRDefault="00120E19" w:rsidP="0093174A">
      <w:pPr>
        <w:spacing w:after="0" w:line="240" w:lineRule="auto"/>
        <w:rPr>
          <w:rFonts w:ascii="Comic Sans MS" w:hAnsi="Comic Sans MS" w:cs="Comic Sans MS"/>
          <w:lang w:eastAsia="tr-TR"/>
        </w:rPr>
      </w:pPr>
      <w:r>
        <w:rPr>
          <w:noProof/>
          <w:lang w:eastAsia="tr-TR"/>
        </w:rPr>
        <w:pict>
          <v:roundrect id="Yuvarlatılmış Dikdörtgen 105" o:spid="_x0000_s1123" style="position:absolute;margin-left:71.6pt;margin-top:389.8pt;width:252pt;height:30.7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">
            <v:textbox>
              <w:txbxContent>
                <w:p w:rsidR="00120E19" w:rsidRPr="00D9131D" w:rsidRDefault="00120E19" w:rsidP="002445F3">
                  <w:pPr>
                    <w:rPr>
                      <w:rFonts w:ascii="Comic Sans MS" w:hAnsi="Comic Sans MS" w:cs="Comic Sans MS"/>
                      <w:b/>
                      <w:bCs/>
                    </w:rPr>
                  </w:pPr>
                  <w:r>
                    <w:rPr>
                      <w:rFonts w:ascii="Comic Sans MS" w:hAnsi="Comic Sans MS" w:cs="Comic Sans MS"/>
                      <w:b/>
                      <w:bCs/>
                    </w:rPr>
                    <w:t xml:space="preserve"> 4</w:t>
                  </w:r>
                  <w:r w:rsidRPr="00D9131D">
                    <w:rPr>
                      <w:rFonts w:ascii="Comic Sans MS" w:hAnsi="Comic Sans MS" w:cs="Comic Sans MS"/>
                      <w:b/>
                      <w:bCs/>
                    </w:rPr>
                    <w:t xml:space="preserve"> – </w:t>
                  </w:r>
                  <w:r>
                    <w:rPr>
                      <w:rFonts w:ascii="Comic Sans MS" w:hAnsi="Comic Sans MS" w:cs="Comic Sans MS"/>
                      <w:b/>
                      <w:bCs/>
                    </w:rPr>
                    <w:t xml:space="preserve">6 </w:t>
                  </w:r>
                  <w:r w:rsidRPr="00D9131D">
                    <w:rPr>
                      <w:rFonts w:ascii="Comic Sans MS" w:hAnsi="Comic Sans MS" w:cs="Comic Sans MS"/>
                      <w:b/>
                      <w:bCs/>
                    </w:rPr>
                    <w:t>–</w:t>
                  </w:r>
                  <w:r>
                    <w:rPr>
                      <w:rFonts w:ascii="Comic Sans MS" w:hAnsi="Comic Sans MS" w:cs="Comic Sans MS"/>
                      <w:b/>
                      <w:bCs/>
                    </w:rPr>
                    <w:t xml:space="preserve"> </w:t>
                  </w:r>
                  <w:r w:rsidRPr="00344822">
                    <w:rPr>
                      <w:rFonts w:ascii="Comic Sans MS" w:hAnsi="Comic Sans MS" w:cs="Comic Sans MS"/>
                      <w:b/>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46" o:spid="_x0000_i1027" type="#_x0000_t75" style="width:16.5pt;height:14.25pt;visibility:visible">
                        <v:imagedata r:id="rId7" o:title=""/>
                      </v:shape>
                    </w:pict>
                  </w:r>
                  <w:r>
                    <w:rPr>
                      <w:rFonts w:ascii="Comic Sans MS" w:hAnsi="Comic Sans MS" w:cs="Comic Sans MS"/>
                      <w:b/>
                      <w:bCs/>
                    </w:rPr>
                    <w:t>- 10-</w:t>
                  </w:r>
                  <w:r w:rsidRPr="00344822">
                    <w:rPr>
                      <w:rFonts w:ascii="Comic Sans MS" w:hAnsi="Comic Sans MS" w:cs="Comic Sans MS"/>
                      <w:b/>
                      <w:noProof/>
                      <w:lang w:eastAsia="tr-TR"/>
                    </w:rPr>
                    <w:pict>
                      <v:shape id="Resim 147" o:spid="_x0000_i1028" type="#_x0000_t75" style="width:16.5pt;height:14.25pt;visibility:visible">
                        <v:imagedata r:id="rId7" o:title=""/>
                      </v:shape>
                    </w:pict>
                  </w:r>
                  <w:r>
                    <w:rPr>
                      <w:rFonts w:ascii="Comic Sans MS" w:hAnsi="Comic Sans MS" w:cs="Comic Sans MS"/>
                      <w:b/>
                      <w:bCs/>
                    </w:rPr>
                    <w:t xml:space="preserve"> - 14 – 16 -18 </w:t>
                  </w:r>
                </w:p>
                <w:p w:rsidR="00120E19" w:rsidRDefault="00120E19" w:rsidP="002445F3"/>
              </w:txbxContent>
            </v:textbox>
          </v:roundrect>
        </w:pict>
      </w:r>
      <w:r>
        <w:rPr>
          <w:noProof/>
          <w:lang w:eastAsia="tr-TR"/>
        </w:rPr>
        <w:pict>
          <v:roundrect id="Yuvarlatılmış Dikdörtgen 100" o:spid="_x0000_s1124" style="position:absolute;margin-left:71.6pt;margin-top:389.8pt;width:252pt;height:30.75pt;z-index:2516572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">
            <v:textbox>
              <w:txbxContent>
                <w:p w:rsidR="00120E19" w:rsidRPr="00D9131D" w:rsidRDefault="00120E19" w:rsidP="002445F3">
                  <w:pPr>
                    <w:rPr>
                      <w:rFonts w:ascii="Comic Sans MS" w:hAnsi="Comic Sans MS" w:cs="Comic Sans MS"/>
                      <w:b/>
                      <w:bCs/>
                    </w:rPr>
                  </w:pPr>
                  <w:r>
                    <w:rPr>
                      <w:rFonts w:ascii="Comic Sans MS" w:hAnsi="Comic Sans MS" w:cs="Comic Sans MS"/>
                      <w:b/>
                      <w:bCs/>
                    </w:rPr>
                    <w:t xml:space="preserve"> 4</w:t>
                  </w:r>
                  <w:r w:rsidRPr="00D9131D">
                    <w:rPr>
                      <w:rFonts w:ascii="Comic Sans MS" w:hAnsi="Comic Sans MS" w:cs="Comic Sans MS"/>
                      <w:b/>
                      <w:bCs/>
                    </w:rPr>
                    <w:t xml:space="preserve"> – </w:t>
                  </w:r>
                  <w:r>
                    <w:rPr>
                      <w:rFonts w:ascii="Comic Sans MS" w:hAnsi="Comic Sans MS" w:cs="Comic Sans MS"/>
                      <w:b/>
                      <w:bCs/>
                    </w:rPr>
                    <w:t xml:space="preserve">6 </w:t>
                  </w:r>
                  <w:r w:rsidRPr="00D9131D">
                    <w:rPr>
                      <w:rFonts w:ascii="Comic Sans MS" w:hAnsi="Comic Sans MS" w:cs="Comic Sans MS"/>
                      <w:b/>
                      <w:bCs/>
                    </w:rPr>
                    <w:t>–</w:t>
                  </w:r>
                  <w:r>
                    <w:rPr>
                      <w:rFonts w:ascii="Comic Sans MS" w:hAnsi="Comic Sans MS" w:cs="Comic Sans MS"/>
                      <w:b/>
                      <w:bCs/>
                    </w:rPr>
                    <w:t xml:space="preserve"> </w:t>
                  </w:r>
                  <w:r w:rsidRPr="00344822">
                    <w:rPr>
                      <w:rFonts w:ascii="Comic Sans MS" w:hAnsi="Comic Sans MS" w:cs="Comic Sans MS"/>
                      <w:b/>
                      <w:noProof/>
                      <w:lang w:eastAsia="tr-TR"/>
                    </w:rPr>
                    <w:pict>
                      <v:shape id="Resim 148" o:spid="_x0000_i1031" type="#_x0000_t75" style="width:16.5pt;height:14.25pt;visibility:visible">
                        <v:imagedata r:id="rId7" o:title=""/>
                      </v:shape>
                    </w:pict>
                  </w:r>
                  <w:r>
                    <w:rPr>
                      <w:rFonts w:ascii="Comic Sans MS" w:hAnsi="Comic Sans MS" w:cs="Comic Sans MS"/>
                      <w:b/>
                      <w:bCs/>
                    </w:rPr>
                    <w:t>- 10-</w:t>
                  </w:r>
                  <w:r w:rsidRPr="00344822">
                    <w:rPr>
                      <w:rFonts w:ascii="Comic Sans MS" w:hAnsi="Comic Sans MS" w:cs="Comic Sans MS"/>
                      <w:b/>
                      <w:noProof/>
                      <w:lang w:eastAsia="tr-TR"/>
                    </w:rPr>
                    <w:pict>
                      <v:shape id="Resim 149" o:spid="_x0000_i1032" type="#_x0000_t75" style="width:16.5pt;height:14.25pt;visibility:visible">
                        <v:imagedata r:id="rId7" o:title=""/>
                      </v:shape>
                    </w:pict>
                  </w:r>
                  <w:r>
                    <w:rPr>
                      <w:rFonts w:ascii="Comic Sans MS" w:hAnsi="Comic Sans MS" w:cs="Comic Sans MS"/>
                      <w:b/>
                      <w:bCs/>
                    </w:rPr>
                    <w:t xml:space="preserve"> - 14 – 16 -18 </w:t>
                  </w:r>
                </w:p>
                <w:p w:rsidR="00120E19" w:rsidRDefault="00120E19" w:rsidP="002445F3"/>
              </w:txbxContent>
            </v:textbox>
          </v:roundrect>
        </w:pict>
      </w:r>
    </w:p>
    <w:p w:rsidR="00120E19" w:rsidRPr="002445F3" w:rsidRDefault="00120E19" w:rsidP="0093174A">
      <w:pPr>
        <w:spacing w:after="0" w:line="240" w:lineRule="auto"/>
        <w:rPr>
          <w:rFonts w:ascii="Comic Sans MS" w:hAnsi="Comic Sans MS" w:cs="Comic Sans MS"/>
          <w:lang w:eastAsia="tr-TR"/>
        </w:rPr>
      </w:pPr>
      <w:r w:rsidRPr="00344822">
        <w:rPr>
          <w:rFonts w:ascii="Comic Sans MS" w:hAnsi="Comic Sans MS" w:cs="Comic Sans MS"/>
          <w:noProof/>
          <w:lang w:eastAsia="tr-TR"/>
        </w:rPr>
        <w:pict>
          <v:shape id="Resim 107" o:spid="_x0000_i1033" type="#_x0000_t75" style="width:252pt;height:24.75pt;visibility:visible">
            <v:imagedata r:id="rId8" o:title=""/>
          </v:shape>
        </w:pict>
      </w:r>
    </w:p>
    <w:p w:rsidR="00120E19" w:rsidRPr="00850599" w:rsidRDefault="00120E19" w:rsidP="0093174A">
      <w:pPr>
        <w:spacing w:after="0" w:line="240" w:lineRule="auto"/>
        <w:rPr>
          <w:rFonts w:ascii="Comic Sans MS" w:hAnsi="Comic Sans MS" w:cs="Comic Sans MS"/>
          <w:b/>
          <w:lang w:eastAsia="tr-TR"/>
        </w:rPr>
      </w:pPr>
      <w:r w:rsidRPr="00850599">
        <w:rPr>
          <w:rFonts w:ascii="Comic Sans MS" w:hAnsi="Comic Sans MS" w:cs="Comic Sans MS"/>
          <w:b/>
          <w:lang w:eastAsia="tr-TR"/>
        </w:rPr>
        <w:t xml:space="preserve">5. Yukarıdaki örüntüde </w:t>
      </w:r>
      <w:r w:rsidRPr="00850599">
        <w:rPr>
          <w:rFonts w:ascii="Comic Sans MS" w:hAnsi="Comic Sans MS" w:cs="Comic Sans MS"/>
          <w:b/>
          <w:bCs/>
          <w:lang w:eastAsia="tr-TR"/>
        </w:rPr>
        <w:t>üçgenlerin yerine gelecek</w:t>
      </w:r>
      <w:r w:rsidRPr="00850599">
        <w:rPr>
          <w:rFonts w:ascii="Comic Sans MS" w:hAnsi="Comic Sans MS" w:cs="Comic Sans MS"/>
          <w:b/>
          <w:lang w:eastAsia="tr-TR"/>
        </w:rPr>
        <w:t xml:space="preserve"> </w:t>
      </w:r>
      <w:r w:rsidRPr="00850599">
        <w:rPr>
          <w:rFonts w:ascii="Comic Sans MS" w:hAnsi="Comic Sans MS" w:cs="Comic Sans MS"/>
          <w:b/>
          <w:bCs/>
          <w:lang w:eastAsia="tr-TR"/>
        </w:rPr>
        <w:t xml:space="preserve">olan sayıların çarpımı </w:t>
      </w:r>
      <w:r w:rsidRPr="00850599">
        <w:rPr>
          <w:rFonts w:ascii="Comic Sans MS" w:hAnsi="Comic Sans MS" w:cs="Comic Sans MS"/>
          <w:b/>
          <w:lang w:eastAsia="tr-TR"/>
        </w:rPr>
        <w:t>nedir?</w:t>
      </w:r>
    </w:p>
    <w:p w:rsidR="00120E19" w:rsidRDefault="00120E19" w:rsidP="0093174A">
      <w:pPr>
        <w:spacing w:after="0" w:line="240" w:lineRule="auto"/>
        <w:rPr>
          <w:rFonts w:ascii="Comic Sans MS" w:hAnsi="Comic Sans MS" w:cs="Comic Sans MS"/>
          <w:lang w:eastAsia="tr-TR"/>
        </w:rPr>
      </w:pPr>
      <w:r w:rsidRPr="002445F3">
        <w:rPr>
          <w:rFonts w:ascii="Comic Sans MS" w:hAnsi="Comic Sans MS" w:cs="Comic Sans MS"/>
          <w:lang w:eastAsia="tr-TR"/>
        </w:rPr>
        <w:t xml:space="preserve">       A )  </w:t>
      </w:r>
      <w:r>
        <w:rPr>
          <w:rFonts w:ascii="Comic Sans MS" w:hAnsi="Comic Sans MS" w:cs="Comic Sans MS"/>
          <w:lang w:eastAsia="tr-TR"/>
        </w:rPr>
        <w:t>48</w:t>
      </w:r>
      <w:r w:rsidRPr="002445F3">
        <w:rPr>
          <w:rFonts w:ascii="Comic Sans MS" w:hAnsi="Comic Sans MS" w:cs="Comic Sans MS"/>
          <w:lang w:eastAsia="tr-TR"/>
        </w:rPr>
        <w:t xml:space="preserve">               B ) </w:t>
      </w:r>
      <w:r>
        <w:rPr>
          <w:rFonts w:ascii="Comic Sans MS" w:hAnsi="Comic Sans MS" w:cs="Comic Sans MS"/>
          <w:lang w:eastAsia="tr-TR"/>
        </w:rPr>
        <w:t>3</w:t>
      </w:r>
      <w:r w:rsidRPr="002445F3">
        <w:rPr>
          <w:rFonts w:ascii="Comic Sans MS" w:hAnsi="Comic Sans MS" w:cs="Comic Sans MS"/>
          <w:lang w:eastAsia="tr-TR"/>
        </w:rPr>
        <w:t xml:space="preserve">6                C )96 </w:t>
      </w:r>
    </w:p>
    <w:p w:rsidR="00120E19" w:rsidRPr="002445F3" w:rsidRDefault="00120E19" w:rsidP="00532211">
      <w:pPr>
        <w:spacing w:after="0" w:line="240" w:lineRule="auto"/>
        <w:rPr>
          <w:rFonts w:ascii="Comic Sans MS" w:hAnsi="Comic Sans MS" w:cs="Comic Sans MS"/>
          <w:b/>
          <w:bCs/>
          <w:lang w:eastAsia="tr-TR"/>
        </w:rPr>
      </w:pPr>
      <w:r w:rsidRPr="002445F3">
        <w:rPr>
          <w:rFonts w:ascii="Comic Sans MS" w:hAnsi="Comic Sans MS" w:cs="Comic Sans MS"/>
          <w:b/>
          <w:bCs/>
          <w:lang w:eastAsia="tr-TR"/>
        </w:rPr>
        <w:t>6.  Günde 5 zeytin yiyen Ayşe 2 haftada kaç zeytin yer ?</w:t>
      </w:r>
    </w:p>
    <w:p w:rsidR="00120E19" w:rsidRPr="002445F3" w:rsidRDefault="00120E19" w:rsidP="00532211">
      <w:pPr>
        <w:spacing w:after="0" w:line="240" w:lineRule="auto"/>
        <w:rPr>
          <w:rFonts w:ascii="Comic Sans MS" w:hAnsi="Comic Sans MS" w:cs="Comic Sans MS"/>
          <w:lang w:eastAsia="tr-TR"/>
        </w:rPr>
      </w:pPr>
      <w:r w:rsidRPr="002445F3">
        <w:rPr>
          <w:rFonts w:ascii="Comic Sans MS" w:hAnsi="Comic Sans MS" w:cs="Comic Sans MS"/>
          <w:b/>
          <w:bCs/>
          <w:lang w:eastAsia="tr-TR"/>
        </w:rPr>
        <w:t xml:space="preserve">  </w:t>
      </w:r>
      <w:r w:rsidRPr="002445F3">
        <w:rPr>
          <w:rFonts w:ascii="Comic Sans MS" w:hAnsi="Comic Sans MS" w:cs="Comic Sans MS"/>
          <w:lang w:eastAsia="tr-TR"/>
        </w:rPr>
        <w:t xml:space="preserve">A.   10                   </w:t>
      </w:r>
      <w:r>
        <w:rPr>
          <w:rFonts w:ascii="Comic Sans MS" w:hAnsi="Comic Sans MS" w:cs="Comic Sans MS"/>
          <w:lang w:eastAsia="tr-TR"/>
        </w:rPr>
        <w:t xml:space="preserve"> B.   19               </w:t>
      </w:r>
      <w:r w:rsidRPr="002445F3">
        <w:rPr>
          <w:rFonts w:ascii="Comic Sans MS" w:hAnsi="Comic Sans MS" w:cs="Comic Sans MS"/>
          <w:lang w:eastAsia="tr-TR"/>
        </w:rPr>
        <w:t xml:space="preserve">C. 70 </w:t>
      </w:r>
    </w:p>
    <w:p w:rsidR="00120E19" w:rsidRPr="002445F3" w:rsidRDefault="00120E19" w:rsidP="00532211">
      <w:pPr>
        <w:spacing w:after="0" w:line="240" w:lineRule="auto"/>
        <w:rPr>
          <w:rFonts w:ascii="Comic Sans MS" w:hAnsi="Comic Sans MS" w:cs="Comic Sans MS"/>
          <w:b/>
          <w:bCs/>
          <w:lang w:eastAsia="tr-TR"/>
        </w:rPr>
      </w:pPr>
      <w:r w:rsidRPr="002445F3">
        <w:rPr>
          <w:rFonts w:ascii="Comic Sans MS" w:hAnsi="Comic Sans MS" w:cs="Comic Sans MS"/>
          <w:b/>
          <w:bCs/>
          <w:lang w:eastAsia="tr-TR"/>
        </w:rPr>
        <w:t>7.  Bulut 8 yaşındadır. Babasının yaşı Bulut’un yaşının 5 katından 3 fazladır.</w:t>
      </w:r>
      <w:r>
        <w:rPr>
          <w:rFonts w:ascii="Comic Sans MS" w:hAnsi="Comic Sans MS" w:cs="Comic Sans MS"/>
          <w:b/>
          <w:bCs/>
          <w:lang w:eastAsia="tr-TR"/>
        </w:rPr>
        <w:t xml:space="preserve"> Babasının</w:t>
      </w:r>
      <w:r w:rsidRPr="002445F3">
        <w:rPr>
          <w:rFonts w:ascii="Comic Sans MS" w:hAnsi="Comic Sans MS" w:cs="Comic Sans MS"/>
          <w:b/>
          <w:bCs/>
          <w:lang w:eastAsia="tr-TR"/>
        </w:rPr>
        <w:t xml:space="preserve"> yaşı kaçtır?</w:t>
      </w:r>
    </w:p>
    <w:p w:rsidR="00120E19" w:rsidRDefault="00120E19" w:rsidP="00532211">
      <w:pPr>
        <w:spacing w:after="0" w:line="240" w:lineRule="auto"/>
        <w:rPr>
          <w:rFonts w:ascii="Comic Sans MS" w:hAnsi="Comic Sans MS" w:cs="Comic Sans MS"/>
          <w:lang w:eastAsia="tr-TR"/>
        </w:rPr>
      </w:pPr>
      <w:r>
        <w:rPr>
          <w:rFonts w:ascii="Comic Sans MS" w:hAnsi="Comic Sans MS" w:cs="Comic Sans MS"/>
          <w:lang w:eastAsia="tr-TR"/>
        </w:rPr>
        <w:t xml:space="preserve">   A.   36         B . 43             </w:t>
      </w:r>
      <w:r w:rsidRPr="002445F3">
        <w:rPr>
          <w:rFonts w:ascii="Comic Sans MS" w:hAnsi="Comic Sans MS" w:cs="Comic Sans MS"/>
          <w:lang w:eastAsia="tr-TR"/>
        </w:rPr>
        <w:t xml:space="preserve"> C.  50  </w:t>
      </w:r>
    </w:p>
    <w:p w:rsidR="00120E19" w:rsidRDefault="00120E19" w:rsidP="00532211">
      <w:pPr>
        <w:rPr>
          <w:rFonts w:ascii="Comic Sans MS" w:hAnsi="Comic Sans MS" w:cs="Comic Sans MS"/>
          <w:b/>
          <w:bCs/>
        </w:rPr>
      </w:pPr>
    </w:p>
    <w:p w:rsidR="00120E19" w:rsidRDefault="00120E19" w:rsidP="00532211">
      <w:pPr>
        <w:rPr>
          <w:rFonts w:ascii="Comic Sans MS" w:hAnsi="Comic Sans MS" w:cs="Comic Sans MS"/>
          <w:b/>
          <w:bCs/>
        </w:rPr>
      </w:pPr>
      <w:r>
        <w:rPr>
          <w:noProof/>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122" o:spid="_x0000_s1125" type="#_x0000_t120" style="position:absolute;margin-left:56.7pt;margin-top:-19.3pt;width:65.05pt;height:51.2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">
            <v:textbox>
              <w:txbxContent>
                <w:p w:rsidR="00120E19" w:rsidRPr="00B534E9" w:rsidRDefault="00120E19" w:rsidP="00730C53">
                  <w:pPr>
                    <w:spacing w:after="0"/>
                    <w:jc w:val="center"/>
                    <w:rPr>
                      <w:sz w:val="28"/>
                      <w:szCs w:val="28"/>
                    </w:rPr>
                  </w:pPr>
                  <w:r w:rsidRPr="00B534E9">
                    <w:rPr>
                      <w:sz w:val="28"/>
                      <w:szCs w:val="28"/>
                    </w:rPr>
                    <w:sym w:font="Wingdings" w:char="F028"/>
                  </w:r>
                  <w:r w:rsidRPr="00B534E9">
                    <w:rPr>
                      <w:sz w:val="28"/>
                      <w:szCs w:val="28"/>
                    </w:rPr>
                    <w:sym w:font="Wingdings" w:char="F028"/>
                  </w:r>
                </w:p>
                <w:p w:rsidR="00120E19" w:rsidRPr="00B534E9" w:rsidRDefault="00120E19" w:rsidP="00730C53">
                  <w:pPr>
                    <w:spacing w:after="0"/>
                    <w:jc w:val="center"/>
                    <w:rPr>
                      <w:sz w:val="28"/>
                      <w:szCs w:val="28"/>
                    </w:rPr>
                  </w:pPr>
                  <w:r w:rsidRPr="00B534E9">
                    <w:rPr>
                      <w:sz w:val="28"/>
                      <w:szCs w:val="28"/>
                    </w:rPr>
                    <w:sym w:font="Wingdings" w:char="F028"/>
                  </w:r>
                  <w:r w:rsidRPr="00B534E9">
                    <w:rPr>
                      <w:sz w:val="28"/>
                      <w:szCs w:val="28"/>
                    </w:rPr>
                    <w:sym w:font="Wingdings" w:char="F028"/>
                  </w:r>
                </w:p>
                <w:p w:rsidR="00120E19" w:rsidRDefault="00120E19" w:rsidP="002445F3"/>
              </w:txbxContent>
            </v:textbox>
          </v:shape>
        </w:pict>
      </w:r>
      <w:r>
        <w:rPr>
          <w:noProof/>
          <w:lang w:eastAsia="tr-TR"/>
        </w:rPr>
        <w:pict>
          <v:shape id="Akış Çizelgesi: Bağlayıcı 127" o:spid="_x0000_s1126" type="#_x0000_t120" style="position:absolute;margin-left:-9.5pt;margin-top:-19.3pt;width:69.1pt;height:51.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">
            <v:textbox>
              <w:txbxContent>
                <w:p w:rsidR="00120E19" w:rsidRPr="00B534E9" w:rsidRDefault="00120E19" w:rsidP="00730C53">
                  <w:pPr>
                    <w:spacing w:after="0" w:line="240" w:lineRule="auto"/>
                    <w:jc w:val="center"/>
                    <w:rPr>
                      <w:sz w:val="28"/>
                      <w:szCs w:val="28"/>
                    </w:rPr>
                  </w:pPr>
                  <w:r w:rsidRPr="00B534E9">
                    <w:rPr>
                      <w:sz w:val="28"/>
                      <w:szCs w:val="28"/>
                    </w:rPr>
                    <w:sym w:font="Wingdings" w:char="F028"/>
                  </w:r>
                  <w:r w:rsidRPr="00B534E9">
                    <w:rPr>
                      <w:sz w:val="28"/>
                      <w:szCs w:val="28"/>
                    </w:rPr>
                    <w:sym w:font="Wingdings" w:char="F028"/>
                  </w:r>
                </w:p>
                <w:p w:rsidR="00120E19" w:rsidRPr="00B534E9" w:rsidRDefault="00120E19" w:rsidP="00730C53">
                  <w:pPr>
                    <w:spacing w:after="0" w:line="240" w:lineRule="auto"/>
                    <w:jc w:val="center"/>
                    <w:rPr>
                      <w:sz w:val="28"/>
                      <w:szCs w:val="28"/>
                    </w:rPr>
                  </w:pPr>
                  <w:r w:rsidRPr="00B534E9">
                    <w:rPr>
                      <w:sz w:val="28"/>
                      <w:szCs w:val="28"/>
                    </w:rPr>
                    <w:sym w:font="Wingdings" w:char="F028"/>
                  </w:r>
                  <w:r w:rsidRPr="00B534E9">
                    <w:rPr>
                      <w:sz w:val="28"/>
                      <w:szCs w:val="28"/>
                    </w:rPr>
                    <w:sym w:font="Wingdings" w:char="F028"/>
                  </w:r>
                </w:p>
                <w:p w:rsidR="00120E19" w:rsidRDefault="00120E19" w:rsidP="002445F3"/>
              </w:txbxContent>
            </v:textbox>
          </v:shape>
        </w:pict>
      </w:r>
      <w:r>
        <w:rPr>
          <w:noProof/>
          <w:lang w:eastAsia="tr-TR"/>
        </w:rPr>
        <w:pict>
          <v:shape id="Akış Çizelgesi: Bağlayıcı 117" o:spid="_x0000_s1127" type="#_x0000_t120" style="position:absolute;margin-left:186.9pt;margin-top:-21.7pt;width:65.65pt;height:53.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">
            <v:textbox>
              <w:txbxContent>
                <w:p w:rsidR="00120E19" w:rsidRPr="00B534E9" w:rsidRDefault="00120E19" w:rsidP="00730C53">
                  <w:pPr>
                    <w:spacing w:after="0"/>
                    <w:jc w:val="center"/>
                    <w:rPr>
                      <w:sz w:val="28"/>
                      <w:szCs w:val="28"/>
                    </w:rPr>
                  </w:pPr>
                  <w:r w:rsidRPr="00B534E9">
                    <w:rPr>
                      <w:sz w:val="28"/>
                      <w:szCs w:val="28"/>
                    </w:rPr>
                    <w:sym w:font="Wingdings" w:char="F028"/>
                  </w:r>
                  <w:r w:rsidRPr="00B534E9">
                    <w:rPr>
                      <w:sz w:val="28"/>
                      <w:szCs w:val="28"/>
                    </w:rPr>
                    <w:sym w:font="Wingdings" w:char="F028"/>
                  </w:r>
                </w:p>
                <w:p w:rsidR="00120E19" w:rsidRPr="00B534E9" w:rsidRDefault="00120E19" w:rsidP="00730C53">
                  <w:pPr>
                    <w:spacing w:after="0"/>
                    <w:jc w:val="center"/>
                    <w:rPr>
                      <w:sz w:val="28"/>
                      <w:szCs w:val="28"/>
                    </w:rPr>
                  </w:pPr>
                  <w:r w:rsidRPr="00B534E9">
                    <w:rPr>
                      <w:sz w:val="28"/>
                      <w:szCs w:val="28"/>
                    </w:rPr>
                    <w:sym w:font="Wingdings" w:char="F028"/>
                  </w:r>
                  <w:r w:rsidRPr="00B534E9">
                    <w:rPr>
                      <w:sz w:val="28"/>
                      <w:szCs w:val="28"/>
                    </w:rPr>
                    <w:sym w:font="Wingdings" w:char="F028"/>
                  </w:r>
                </w:p>
                <w:p w:rsidR="00120E19" w:rsidRDefault="00120E19" w:rsidP="002445F3"/>
              </w:txbxContent>
            </v:textbox>
          </v:shape>
        </w:pict>
      </w:r>
      <w:r>
        <w:rPr>
          <w:noProof/>
          <w:lang w:eastAsia="tr-TR"/>
        </w:rPr>
        <w:pict>
          <v:shape id="Akış Çizelgesi: Bağlayıcı 112" o:spid="_x0000_s1128" type="#_x0000_t120" style="position:absolute;margin-left:121.2pt;margin-top:-20.55pt;width:65.65pt;height:53.5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">
            <v:textbox>
              <w:txbxContent>
                <w:p w:rsidR="00120E19" w:rsidRPr="00B534E9" w:rsidRDefault="00120E19" w:rsidP="00730C53">
                  <w:pPr>
                    <w:spacing w:after="0"/>
                    <w:jc w:val="center"/>
                    <w:rPr>
                      <w:sz w:val="28"/>
                      <w:szCs w:val="28"/>
                    </w:rPr>
                  </w:pPr>
                  <w:r w:rsidRPr="00B534E9">
                    <w:rPr>
                      <w:sz w:val="28"/>
                      <w:szCs w:val="28"/>
                    </w:rPr>
                    <w:sym w:font="Wingdings" w:char="F028"/>
                  </w:r>
                  <w:r w:rsidRPr="00B534E9">
                    <w:rPr>
                      <w:sz w:val="28"/>
                      <w:szCs w:val="28"/>
                    </w:rPr>
                    <w:sym w:font="Wingdings" w:char="F028"/>
                  </w:r>
                </w:p>
                <w:p w:rsidR="00120E19" w:rsidRPr="00B534E9" w:rsidRDefault="00120E19" w:rsidP="00730C53">
                  <w:pPr>
                    <w:spacing w:after="0"/>
                    <w:jc w:val="center"/>
                    <w:rPr>
                      <w:sz w:val="28"/>
                      <w:szCs w:val="28"/>
                    </w:rPr>
                  </w:pPr>
                  <w:r w:rsidRPr="00B534E9">
                    <w:rPr>
                      <w:sz w:val="28"/>
                      <w:szCs w:val="28"/>
                    </w:rPr>
                    <w:sym w:font="Wingdings" w:char="F028"/>
                  </w:r>
                  <w:r w:rsidRPr="00B534E9">
                    <w:rPr>
                      <w:sz w:val="28"/>
                      <w:szCs w:val="28"/>
                    </w:rPr>
                    <w:sym w:font="Wingdings" w:char="F028"/>
                  </w:r>
                </w:p>
                <w:p w:rsidR="00120E19" w:rsidRDefault="00120E19" w:rsidP="002445F3"/>
              </w:txbxContent>
            </v:textbox>
          </v:shape>
        </w:pict>
      </w:r>
      <w:r>
        <w:rPr>
          <w:rFonts w:ascii="Comic Sans MS" w:hAnsi="Comic Sans MS" w:cs="Comic Sans MS"/>
          <w:b/>
          <w:bCs/>
        </w:rPr>
        <w:t xml:space="preserve">                                             </w:t>
      </w:r>
    </w:p>
    <w:p w:rsidR="00120E19" w:rsidRDefault="00120E19" w:rsidP="00F96CA3">
      <w:pPr>
        <w:spacing w:after="0"/>
        <w:rPr>
          <w:rFonts w:ascii="Comic Sans MS" w:hAnsi="Comic Sans MS" w:cs="Comic Sans MS"/>
          <w:b/>
          <w:bCs/>
        </w:rPr>
      </w:pPr>
      <w:r>
        <w:rPr>
          <w:rFonts w:ascii="Comic Sans MS" w:hAnsi="Comic Sans MS" w:cs="Comic Sans MS"/>
          <w:b/>
          <w:bCs/>
        </w:rPr>
        <w:t xml:space="preserve"> 8. Yukarıdaki telefonların sayısını hangi işlem ile daha kolay bulabiliriz?</w:t>
      </w:r>
    </w:p>
    <w:p w:rsidR="00120E19" w:rsidRDefault="00120E19" w:rsidP="00F96CA3">
      <w:pPr>
        <w:spacing w:after="0" w:line="240" w:lineRule="auto"/>
        <w:rPr>
          <w:rFonts w:ascii="Comic Sans MS" w:hAnsi="Comic Sans MS" w:cs="Comic Sans MS"/>
        </w:rPr>
      </w:pPr>
      <w:r>
        <w:rPr>
          <w:rFonts w:ascii="Comic Sans MS" w:hAnsi="Comic Sans MS" w:cs="Comic Sans MS"/>
          <w:i/>
          <w:iCs/>
        </w:rPr>
        <w:t xml:space="preserve">   </w:t>
      </w:r>
      <w:r w:rsidRPr="002664AB">
        <w:rPr>
          <w:rFonts w:ascii="Comic Sans MS" w:hAnsi="Comic Sans MS" w:cs="Comic Sans MS"/>
        </w:rPr>
        <w:t xml:space="preserve">A.  </w:t>
      </w:r>
      <w:r>
        <w:rPr>
          <w:rFonts w:ascii="Comic Sans MS" w:hAnsi="Comic Sans MS" w:cs="Comic Sans MS"/>
        </w:rPr>
        <w:t xml:space="preserve"> 4x 4</w:t>
      </w:r>
      <w:r>
        <w:rPr>
          <w:rFonts w:ascii="Comic Sans MS" w:hAnsi="Comic Sans MS" w:cs="Comic Sans MS"/>
          <w:i/>
          <w:iCs/>
        </w:rPr>
        <w:t xml:space="preserve">       </w:t>
      </w:r>
      <w:r>
        <w:rPr>
          <w:rFonts w:ascii="Comic Sans MS" w:hAnsi="Comic Sans MS" w:cs="Comic Sans MS"/>
        </w:rPr>
        <w:t xml:space="preserve">     B.  4+4+4+4       C.   4 x 5</w:t>
      </w:r>
    </w:p>
    <w:p w:rsidR="00120E19" w:rsidRPr="00BD74BF" w:rsidRDefault="00120E19" w:rsidP="00532211">
      <w:pPr>
        <w:spacing w:after="0" w:line="240" w:lineRule="auto"/>
        <w:rPr>
          <w:rFonts w:ascii="Comic Sans MS" w:hAnsi="Comic Sans MS" w:cs="Comic Sans MS"/>
          <w:b/>
          <w:bCs/>
          <w:color w:val="000000"/>
        </w:rPr>
      </w:pPr>
      <w:r>
        <w:rPr>
          <w:rFonts w:ascii="Comic Sans MS" w:hAnsi="Comic Sans MS" w:cs="Comic Sans MS"/>
          <w:b/>
          <w:bCs/>
          <w:color w:val="000000"/>
        </w:rPr>
        <w:t>9</w:t>
      </w:r>
      <w:r w:rsidRPr="00BD74BF">
        <w:rPr>
          <w:rFonts w:ascii="Comic Sans MS" w:hAnsi="Comic Sans MS" w:cs="Comic Sans MS"/>
          <w:b/>
          <w:bCs/>
          <w:color w:val="000000"/>
        </w:rPr>
        <w:t xml:space="preserve"> .</w:t>
      </w:r>
      <w:r>
        <w:rPr>
          <w:rFonts w:ascii="Comic Sans MS" w:hAnsi="Comic Sans MS" w:cs="Comic Sans MS"/>
          <w:b/>
          <w:bCs/>
          <w:color w:val="000000"/>
        </w:rPr>
        <w:t xml:space="preserve"> 14 sayısının 5 katının 24 eksiği kaçtır ?</w:t>
      </w:r>
    </w:p>
    <w:p w:rsidR="00120E19" w:rsidRPr="002664AB" w:rsidRDefault="00120E19" w:rsidP="00532211">
      <w:pPr>
        <w:spacing w:after="0" w:line="240" w:lineRule="auto"/>
        <w:rPr>
          <w:color w:val="000000"/>
        </w:rPr>
      </w:pPr>
      <w:r>
        <w:rPr>
          <w:rFonts w:ascii="Comic Sans MS" w:hAnsi="Comic Sans MS" w:cs="Comic Sans MS"/>
          <w:color w:val="000000"/>
        </w:rPr>
        <w:t xml:space="preserve">    A.   35               B. 70                       C. 46</w:t>
      </w:r>
      <w:r w:rsidRPr="002664AB">
        <w:rPr>
          <w:rFonts w:ascii="Comic Sans MS" w:hAnsi="Comic Sans MS" w:cs="Comic Sans MS"/>
          <w:color w:val="000000"/>
        </w:rPr>
        <w:t> </w:t>
      </w:r>
      <w:r>
        <w:rPr>
          <w:rFonts w:ascii="Comic Sans MS" w:hAnsi="Comic Sans MS" w:cs="Comic Sans MS"/>
          <w:color w:val="000000"/>
        </w:rPr>
        <w:t xml:space="preserve">  </w:t>
      </w:r>
      <w:r w:rsidRPr="002664AB">
        <w:rPr>
          <w:rFonts w:ascii="Comic Sans MS" w:hAnsi="Comic Sans MS" w:cs="Comic Sans MS"/>
          <w:color w:val="000000"/>
        </w:rPr>
        <w:t xml:space="preserve">     </w:t>
      </w:r>
      <w:r>
        <w:rPr>
          <w:rFonts w:ascii="Comic Sans MS" w:hAnsi="Comic Sans MS" w:cs="Comic Sans MS"/>
          <w:color w:val="000000"/>
        </w:rPr>
        <w:t xml:space="preserve">                    </w:t>
      </w:r>
    </w:p>
    <w:p w:rsidR="00120E19" w:rsidRDefault="00120E19" w:rsidP="00532211">
      <w:pPr>
        <w:rPr>
          <w:rFonts w:ascii="Comic Sans MS" w:hAnsi="Comic Sans MS" w:cs="Comic Sans MS"/>
          <w:b/>
          <w:bCs/>
          <w:color w:val="000000"/>
        </w:rPr>
      </w:pPr>
      <w:r>
        <w:rPr>
          <w:noProof/>
          <w:lang w:eastAsia="tr-TR"/>
        </w:rPr>
        <w:pict>
          <v:rect id="Dikdörtgen 145" o:spid="_x0000_s1129" style="position:absolute;margin-left:198pt;margin-top:6.05pt;width:30pt;height:27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" strokeweight="1.25pt">
            <v:textbox>
              <w:txbxContent>
                <w:p w:rsidR="00120E19" w:rsidRPr="002F2BD7" w:rsidRDefault="00120E19" w:rsidP="00532211">
                  <w:pPr>
                    <w:rPr>
                      <w:rFonts w:ascii="Comic Sans MS" w:hAnsi="Comic Sans MS" w:cs="Comic Sans MS"/>
                    </w:rPr>
                  </w:pPr>
                  <w:r w:rsidRPr="002F2BD7">
                    <w:rPr>
                      <w:rFonts w:ascii="Comic Sans MS" w:hAnsi="Comic Sans MS" w:cs="Comic Sans MS"/>
                    </w:rPr>
                    <w:t>2</w:t>
                  </w:r>
                </w:p>
              </w:txbxContent>
            </v:textbox>
          </v:rect>
        </w:pict>
      </w:r>
      <w:r>
        <w:rPr>
          <w:noProof/>
          <w:lang w:eastAsia="tr-TR"/>
        </w:rPr>
        <w:pict>
          <v:rect id="Dikdörtgen 144" o:spid="_x0000_s1130" style="position:absolute;margin-left:150pt;margin-top:6.05pt;width:30pt;height:27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" strokeweight="1.25pt">
            <v:textbox>
              <w:txbxContent>
                <w:p w:rsidR="00120E19" w:rsidRPr="002F2BD7" w:rsidRDefault="00120E19" w:rsidP="00532211">
                  <w:pPr>
                    <w:rPr>
                      <w:rFonts w:ascii="Comic Sans MS" w:hAnsi="Comic Sans MS" w:cs="Comic Sans MS"/>
                    </w:rPr>
                  </w:pPr>
                  <w:r>
                    <w:rPr>
                      <w:rFonts w:ascii="Comic Sans MS" w:hAnsi="Comic Sans MS" w:cs="Comic Sans MS"/>
                    </w:rPr>
                    <w:t>2</w:t>
                  </w:r>
                </w:p>
              </w:txbxContent>
            </v:textbox>
          </v:rect>
        </w:pict>
      </w:r>
      <w:r>
        <w:rPr>
          <w:noProof/>
          <w:lang w:eastAsia="tr-TR"/>
        </w:rPr>
        <w:pict>
          <v:rect id="Dikdörtgen 143" o:spid="_x0000_s1131" style="position:absolute;margin-left:84pt;margin-top:6.05pt;width:30pt;height:27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" strokeweight="1.25pt">
            <v:textbox>
              <w:txbxContent>
                <w:p w:rsidR="00120E19" w:rsidRPr="002F2BD7" w:rsidRDefault="00120E19" w:rsidP="00532211">
                  <w:pPr>
                    <w:rPr>
                      <w:rFonts w:ascii="Comic Sans MS" w:hAnsi="Comic Sans MS" w:cs="Comic Sans MS"/>
                    </w:rPr>
                  </w:pPr>
                  <w:r>
                    <w:rPr>
                      <w:rFonts w:ascii="Comic Sans MS" w:hAnsi="Comic Sans MS" w:cs="Comic Sans MS"/>
                    </w:rPr>
                    <w:t>4</w:t>
                  </w:r>
                </w:p>
              </w:txbxContent>
            </v:textbox>
          </v:rect>
        </w:pict>
      </w:r>
      <w:r>
        <w:rPr>
          <w:noProof/>
          <w:lang w:eastAsia="tr-TR"/>
        </w:rPr>
        <w:pict>
          <v:rect id="Dikdörtgen 142" o:spid="_x0000_s1132" style="position:absolute;margin-left:36pt;margin-top:6.05pt;width:30pt;height:27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" strokeweight="1.25pt">
            <v:textbox>
              <w:txbxContent>
                <w:p w:rsidR="00120E19" w:rsidRPr="002F2BD7" w:rsidRDefault="00120E19" w:rsidP="00532211">
                  <w:pPr>
                    <w:rPr>
                      <w:rFonts w:ascii="Comic Sans MS" w:hAnsi="Comic Sans MS" w:cs="Comic Sans MS"/>
                    </w:rPr>
                  </w:pPr>
                  <w:r>
                    <w:rPr>
                      <w:rFonts w:ascii="Comic Sans MS" w:hAnsi="Comic Sans MS" w:cs="Comic Sans MS"/>
                    </w:rPr>
                    <w:t>8</w:t>
                  </w:r>
                </w:p>
              </w:txbxContent>
            </v:textbox>
          </v:rect>
        </w:pict>
      </w:r>
      <w:r>
        <w:rPr>
          <w:rFonts w:ascii="Comic Sans MS" w:hAnsi="Comic Sans MS" w:cs="Comic Sans MS"/>
          <w:b/>
          <w:bCs/>
          <w:color w:val="000000"/>
        </w:rPr>
        <w:t xml:space="preserve">10.  </w:t>
      </w:r>
    </w:p>
    <w:p w:rsidR="00120E19" w:rsidRDefault="00120E19" w:rsidP="00532211">
      <w:pPr>
        <w:rPr>
          <w:rFonts w:ascii="Comic Sans MS" w:hAnsi="Comic Sans MS" w:cs="Comic Sans MS"/>
          <w:b/>
          <w:bCs/>
          <w:color w:val="000000"/>
        </w:rPr>
      </w:pPr>
      <w:r>
        <w:rPr>
          <w:noProof/>
          <w:lang w:eastAsia="tr-TR"/>
        </w:rPr>
        <w:pict>
          <v:line id="Düz Bağlayıcı 141" o:spid="_x0000_s1133" style="position:absolute;flip:x;z-index:251670528;visibility:visible" from="192pt,12.25pt" to="210.75pt,5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" strokeweight="1pt">
            <v:stroke endarrow="block"/>
          </v:line>
        </w:pict>
      </w:r>
      <w:r>
        <w:rPr>
          <w:noProof/>
          <w:lang w:eastAsia="tr-TR"/>
        </w:rPr>
        <w:pict>
          <v:line id="Düz Bağlayıcı 140" o:spid="_x0000_s1134" style="position:absolute;z-index:251668480;visibility:visible" from="162pt,12.25pt" to="186pt,5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" strokeweight="1pt">
            <v:stroke endarrow="block"/>
          </v:line>
        </w:pict>
      </w:r>
      <w:r>
        <w:rPr>
          <w:noProof/>
          <w:lang w:eastAsia="tr-TR"/>
        </w:rPr>
        <w:pict>
          <v:line id="Düz Bağlayıcı 139" o:spid="_x0000_s1135" style="position:absolute;flip:x;z-index:251669504;visibility:visible" from="78pt,12.25pt" to="96.75pt,5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" strokeweight="1pt">
            <v:stroke endarrow="block"/>
          </v:line>
        </w:pict>
      </w:r>
      <w:r>
        <w:rPr>
          <w:noProof/>
          <w:lang w:eastAsia="tr-TR"/>
        </w:rPr>
        <w:pict>
          <v:line id="Düz Bağlayıcı 138" o:spid="_x0000_s1136" style="position:absolute;z-index:251667456;visibility:visible" from="48pt,12.25pt" to="1in,5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" strokeweight="1pt">
            <v:stroke endarrow="block"/>
          </v:line>
        </w:pict>
      </w:r>
      <w:r>
        <w:rPr>
          <w:rFonts w:ascii="Comic Sans MS" w:hAnsi="Comic Sans MS" w:cs="Comic Sans MS"/>
          <w:b/>
          <w:bCs/>
          <w:color w:val="000000"/>
        </w:rPr>
        <w:t xml:space="preserve">               </w:t>
      </w:r>
      <w:r w:rsidRPr="002F2BD7">
        <w:rPr>
          <w:rFonts w:ascii="Comic Sans MS" w:hAnsi="Comic Sans MS" w:cs="Comic Sans MS"/>
          <w:b/>
          <w:bCs/>
          <w:color w:val="000000"/>
          <w:sz w:val="20"/>
          <w:szCs w:val="20"/>
        </w:rPr>
        <w:t>X</w:t>
      </w:r>
      <w:r>
        <w:rPr>
          <w:rFonts w:ascii="Comic Sans MS" w:hAnsi="Comic Sans MS" w:cs="Comic Sans MS"/>
          <w:b/>
          <w:bCs/>
          <w:color w:val="000000"/>
        </w:rPr>
        <w:t xml:space="preserve">                      </w:t>
      </w:r>
      <w:r w:rsidRPr="002F2BD7">
        <w:rPr>
          <w:rFonts w:ascii="Comic Sans MS" w:hAnsi="Comic Sans MS" w:cs="Comic Sans MS"/>
          <w:b/>
          <w:bCs/>
          <w:color w:val="000000"/>
        </w:rPr>
        <w:t>x</w:t>
      </w:r>
    </w:p>
    <w:p w:rsidR="00120E19" w:rsidRDefault="00120E19" w:rsidP="00532211">
      <w:pPr>
        <w:rPr>
          <w:rFonts w:ascii="Comic Sans MS" w:hAnsi="Comic Sans MS" w:cs="Comic Sans MS"/>
          <w:b/>
          <w:bCs/>
          <w:color w:val="000000"/>
        </w:rPr>
      </w:pPr>
    </w:p>
    <w:p w:rsidR="00120E19" w:rsidRDefault="00120E19" w:rsidP="00532211">
      <w:pPr>
        <w:rPr>
          <w:rFonts w:ascii="Comic Sans MS" w:hAnsi="Comic Sans MS" w:cs="Comic Sans MS"/>
          <w:b/>
          <w:bCs/>
          <w:color w:val="000000"/>
        </w:rPr>
      </w:pPr>
      <w:r>
        <w:rPr>
          <w:noProof/>
          <w:lang w:eastAsia="tr-TR"/>
        </w:rPr>
        <w:pict>
          <v:rect id="Dikdörtgen 137" o:spid="_x0000_s1137" style="position:absolute;margin-left:174pt;margin-top:7pt;width:30pt;height:18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" strokeweight="1.25pt">
            <v:textbox>
              <w:txbxContent>
                <w:p w:rsidR="00120E19" w:rsidRPr="002F2BD7" w:rsidRDefault="00120E19" w:rsidP="00532211">
                  <w:pPr>
                    <w:rPr>
                      <w:rFonts w:ascii="Comic Sans MS" w:hAnsi="Comic Sans MS" w:cs="Comic Sans MS"/>
                    </w:rPr>
                  </w:pPr>
                </w:p>
              </w:txbxContent>
            </v:textbox>
          </v:rect>
        </w:pict>
      </w:r>
      <w:r>
        <w:rPr>
          <w:noProof/>
          <w:lang w:eastAsia="tr-TR"/>
        </w:rPr>
        <w:pict>
          <v:rect id="Dikdörtgen 136" o:spid="_x0000_s1138" style="position:absolute;margin-left:60pt;margin-top:8.5pt;width:30pt;height:18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" strokeweight="1.25pt">
            <v:textbox>
              <w:txbxContent>
                <w:p w:rsidR="00120E19" w:rsidRPr="002F2BD7" w:rsidRDefault="00120E19" w:rsidP="00532211">
                  <w:pPr>
                    <w:rPr>
                      <w:rFonts w:ascii="Comic Sans MS" w:hAnsi="Comic Sans MS" w:cs="Comic Sans MS"/>
                    </w:rPr>
                  </w:pPr>
                </w:p>
              </w:txbxContent>
            </v:textbox>
          </v:rect>
        </w:pict>
      </w:r>
    </w:p>
    <w:p w:rsidR="00120E19" w:rsidRDefault="00120E19" w:rsidP="00532211">
      <w:pPr>
        <w:tabs>
          <w:tab w:val="left" w:pos="2715"/>
        </w:tabs>
        <w:rPr>
          <w:rFonts w:ascii="Comic Sans MS" w:hAnsi="Comic Sans MS" w:cs="Comic Sans MS"/>
          <w:b/>
          <w:bCs/>
          <w:color w:val="000000"/>
        </w:rPr>
      </w:pPr>
      <w:r>
        <w:rPr>
          <w:noProof/>
          <w:lang w:eastAsia="tr-TR"/>
        </w:rPr>
        <w:pict>
          <v:line id="Düz Bağlayıcı 134" o:spid="_x0000_s1139" style="position:absolute;z-index:251673600;visibility:visible" from="87pt,8.85pt" to="111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" strokeweight="1pt">
            <v:stroke endarrow="block"/>
          </v:line>
        </w:pict>
      </w:r>
      <w:r>
        <w:rPr>
          <w:noProof/>
          <w:lang w:eastAsia="tr-TR"/>
        </w:rPr>
        <w:pict>
          <v:line id="Düz Bağlayıcı 133" o:spid="_x0000_s1140" style="position:absolute;flip:x;z-index:251674624;visibility:visible" from="162pt,3.6pt" to="185.2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" strokeweight="1pt">
            <v:stroke endarrow="block"/>
          </v:line>
        </w:pict>
      </w:r>
      <w:r>
        <w:rPr>
          <w:rFonts w:ascii="Comic Sans MS" w:hAnsi="Comic Sans MS" w:cs="Comic Sans MS"/>
          <w:b/>
          <w:bCs/>
          <w:color w:val="000000"/>
        </w:rPr>
        <w:tab/>
        <w:t>x</w:t>
      </w:r>
    </w:p>
    <w:p w:rsidR="00120E19" w:rsidRPr="002F2BD7" w:rsidRDefault="00120E19" w:rsidP="00532211">
      <w:pPr>
        <w:rPr>
          <w:rFonts w:ascii="Comic Sans MS" w:hAnsi="Comic Sans MS" w:cs="Comic Sans MS"/>
          <w:b/>
          <w:bCs/>
          <w:color w:val="000000"/>
        </w:rPr>
      </w:pPr>
      <w:r>
        <w:rPr>
          <w:noProof/>
          <w:lang w:eastAsia="tr-TR"/>
        </w:rPr>
        <w:pict>
          <v:rect id="Dikdörtgen 135" o:spid="_x0000_s1141" style="position:absolute;margin-left:125.15pt;margin-top:-.35pt;width:30pt;height:18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" strokeweight="1.25pt">
            <v:textbox>
              <w:txbxContent>
                <w:p w:rsidR="00120E19" w:rsidRPr="002F2BD7" w:rsidRDefault="00120E19" w:rsidP="00532211">
                  <w:pPr>
                    <w:rPr>
                      <w:rFonts w:ascii="Comic Sans MS" w:hAnsi="Comic Sans MS" w:cs="Comic Sans MS"/>
                    </w:rPr>
                  </w:pPr>
                </w:p>
              </w:txbxContent>
            </v:textbox>
          </v:rect>
        </w:pict>
      </w:r>
      <w:r>
        <w:rPr>
          <w:rFonts w:ascii="Comic Sans MS" w:hAnsi="Comic Sans MS" w:cs="Comic Sans MS"/>
          <w:b/>
          <w:bCs/>
          <w:color w:val="000000"/>
        </w:rPr>
        <w:t xml:space="preserve">                          </w:t>
      </w:r>
      <w:r w:rsidRPr="002F2BD7">
        <w:rPr>
          <w:rFonts w:ascii="Comic Sans MS" w:hAnsi="Comic Sans MS" w:cs="Comic Sans MS"/>
          <w:b/>
          <w:bCs/>
          <w:color w:val="000000"/>
        </w:rPr>
        <w:t>X</w:t>
      </w:r>
    </w:p>
    <w:p w:rsidR="00120E19" w:rsidRDefault="00120E19" w:rsidP="006022F8">
      <w:pPr>
        <w:spacing w:after="0"/>
        <w:rPr>
          <w:rFonts w:ascii="Comic Sans MS" w:hAnsi="Comic Sans MS" w:cs="Comic Sans MS"/>
          <w:b/>
          <w:bCs/>
          <w:color w:val="000000"/>
        </w:rPr>
      </w:pPr>
      <w:r>
        <w:rPr>
          <w:rFonts w:ascii="Comic Sans MS" w:hAnsi="Comic Sans MS" w:cs="Comic Sans MS"/>
          <w:b/>
          <w:bCs/>
          <w:color w:val="000000"/>
        </w:rPr>
        <w:t>Yukarıdaki işlemleri yaptığımız zaman en alttaki kutuya hangi sayıyı yazarız  ?</w:t>
      </w:r>
    </w:p>
    <w:p w:rsidR="00120E19" w:rsidRDefault="00120E19" w:rsidP="006022F8">
      <w:pPr>
        <w:spacing w:after="0"/>
        <w:rPr>
          <w:rFonts w:ascii="Comic Sans MS" w:hAnsi="Comic Sans MS" w:cs="Comic Sans MS"/>
          <w:color w:val="000000"/>
        </w:rPr>
      </w:pPr>
      <w:r>
        <w:rPr>
          <w:rFonts w:ascii="Comic Sans MS" w:hAnsi="Comic Sans MS" w:cs="Comic Sans MS"/>
          <w:color w:val="000000"/>
        </w:rPr>
        <w:t xml:space="preserve">    A.  32           B. 128               C.  265</w:t>
      </w:r>
    </w:p>
    <w:p w:rsidR="00120E19" w:rsidRDefault="00120E19" w:rsidP="006022F8">
      <w:pPr>
        <w:spacing w:after="0"/>
        <w:rPr>
          <w:rFonts w:ascii="Comic Sans MS" w:hAnsi="Comic Sans MS" w:cs="Comic Sans MS"/>
          <w:color w:val="000000"/>
        </w:rPr>
      </w:pPr>
      <w:r>
        <w:rPr>
          <w:rFonts w:ascii="Comic Sans MS" w:hAnsi="Comic Sans MS" w:cs="Comic Sans MS"/>
          <w:b/>
          <w:bCs/>
        </w:rPr>
        <w:t>11</w:t>
      </w:r>
      <w:r w:rsidRPr="002664AB">
        <w:rPr>
          <w:rFonts w:ascii="Comic Sans MS" w:hAnsi="Comic Sans MS" w:cs="Comic Sans MS"/>
          <w:b/>
          <w:bCs/>
        </w:rPr>
        <w:t xml:space="preserve">. </w:t>
      </w:r>
      <w:r>
        <w:rPr>
          <w:rFonts w:ascii="Comic Sans MS" w:hAnsi="Comic Sans MS" w:cs="Comic Sans MS"/>
          <w:b/>
          <w:bCs/>
        </w:rPr>
        <w:t xml:space="preserve"> 4 düzine şekerli sakız ile 7 deste şekersiz sakızın toplamı kaçtır?</w:t>
      </w:r>
    </w:p>
    <w:p w:rsidR="00120E19" w:rsidRDefault="00120E19" w:rsidP="006022F8">
      <w:pPr>
        <w:spacing w:after="0"/>
        <w:rPr>
          <w:rFonts w:ascii="Comic Sans MS" w:hAnsi="Comic Sans MS" w:cs="Comic Sans MS"/>
          <w:color w:val="000000"/>
        </w:rPr>
      </w:pPr>
      <w:r>
        <w:rPr>
          <w:rFonts w:ascii="Comic Sans MS" w:hAnsi="Comic Sans MS" w:cs="Comic Sans MS"/>
          <w:color w:val="000000"/>
        </w:rPr>
        <w:t>A.  55                    B.  118              C.   74</w:t>
      </w:r>
    </w:p>
    <w:p w:rsidR="00120E19" w:rsidRPr="002445F3" w:rsidRDefault="00120E19" w:rsidP="006022F8">
      <w:pPr>
        <w:spacing w:after="0"/>
        <w:rPr>
          <w:rFonts w:ascii="Comic Sans MS" w:hAnsi="Comic Sans MS" w:cs="Comic Sans MS"/>
          <w:color w:val="000000"/>
        </w:rPr>
      </w:pPr>
      <w:r>
        <w:rPr>
          <w:rFonts w:ascii="Comic Sans MS" w:hAnsi="Comic Sans MS" w:cs="Comic Sans MS"/>
          <w:b/>
          <w:bCs/>
        </w:rPr>
        <w:t>12.Bir haftanın 6 gün fazlası kaç gün eder?</w:t>
      </w:r>
    </w:p>
    <w:p w:rsidR="00120E19" w:rsidRDefault="00120E19" w:rsidP="006022F8">
      <w:pPr>
        <w:spacing w:after="0"/>
        <w:rPr>
          <w:rFonts w:ascii="Comic Sans MS" w:hAnsi="Comic Sans MS" w:cs="Comic Sans MS"/>
        </w:rPr>
      </w:pPr>
      <w:r>
        <w:rPr>
          <w:rFonts w:ascii="Comic Sans MS" w:hAnsi="Comic Sans MS" w:cs="Comic Sans MS"/>
        </w:rPr>
        <w:t xml:space="preserve"> A  )   42                   B ) 13                 C )  36</w:t>
      </w:r>
    </w:p>
    <w:p w:rsidR="00120E19" w:rsidRPr="005F20F5" w:rsidRDefault="00120E19" w:rsidP="006022F8">
      <w:pPr>
        <w:spacing w:after="0"/>
        <w:rPr>
          <w:rFonts w:ascii="Comic Sans MS" w:hAnsi="Comic Sans MS" w:cs="Comic Sans MS"/>
          <w:b/>
          <w:color w:val="000000"/>
        </w:rPr>
      </w:pPr>
      <w:r w:rsidRPr="005F20F5">
        <w:rPr>
          <w:rFonts w:ascii="Comic Sans MS" w:hAnsi="Comic Sans MS" w:cs="Comic Sans MS"/>
          <w:b/>
          <w:color w:val="000000"/>
        </w:rPr>
        <w:t>13. Bir bölme işleminde bölünen sayı 24</w:t>
      </w:r>
      <w:r>
        <w:rPr>
          <w:rFonts w:ascii="Comic Sans MS" w:hAnsi="Comic Sans MS" w:cs="Comic Sans MS"/>
          <w:b/>
          <w:color w:val="000000"/>
        </w:rPr>
        <w:t>,</w:t>
      </w:r>
      <w:r w:rsidRPr="005F20F5">
        <w:rPr>
          <w:rFonts w:ascii="Comic Sans MS" w:hAnsi="Comic Sans MS" w:cs="Comic Sans MS"/>
          <w:b/>
          <w:color w:val="000000"/>
        </w:rPr>
        <w:t xml:space="preserve"> bölen 3 ise bölüm kaçtır?</w:t>
      </w:r>
    </w:p>
    <w:p w:rsidR="00120E19" w:rsidRDefault="00120E19" w:rsidP="006022F8">
      <w:pPr>
        <w:spacing w:after="0"/>
        <w:rPr>
          <w:rFonts w:ascii="Comic Sans MS" w:hAnsi="Comic Sans MS" w:cs="Comic Sans MS"/>
        </w:rPr>
      </w:pPr>
      <w:r>
        <w:rPr>
          <w:rFonts w:ascii="Comic Sans MS" w:hAnsi="Comic Sans MS" w:cs="Comic Sans MS"/>
        </w:rPr>
        <w:t>A  )   4                   B ) 8                 C )  0</w:t>
      </w:r>
    </w:p>
    <w:p w:rsidR="00120E19" w:rsidRPr="005F20F5" w:rsidRDefault="00120E19" w:rsidP="006022F8">
      <w:pPr>
        <w:spacing w:after="0"/>
        <w:rPr>
          <w:rFonts w:ascii="Comic Sans MS" w:hAnsi="Comic Sans MS" w:cs="Comic Sans MS"/>
          <w:b/>
        </w:rPr>
      </w:pPr>
      <w:r w:rsidRPr="005F20F5">
        <w:rPr>
          <w:rFonts w:ascii="Comic Sans MS" w:hAnsi="Comic Sans MS" w:cs="Comic Sans MS"/>
          <w:b/>
        </w:rPr>
        <w:t xml:space="preserve">14. </w:t>
      </w:r>
      <w:r w:rsidRPr="005F20F5">
        <w:rPr>
          <w:rFonts w:ascii="Comic Sans MS" w:hAnsi="Comic Sans MS" w:cs="Comic Sans MS"/>
          <w:b/>
          <w:sz w:val="20"/>
        </w:rPr>
        <w:t>Bir çarpma işleminde çarpanlardan biri 14, diğeri 4 ise çarpım kaç olur?</w:t>
      </w:r>
    </w:p>
    <w:p w:rsidR="00120E19" w:rsidRDefault="00120E19" w:rsidP="006022F8">
      <w:pPr>
        <w:spacing w:after="0"/>
        <w:rPr>
          <w:rFonts w:ascii="Comic Sans MS" w:hAnsi="Comic Sans MS" w:cs="Comic Sans MS"/>
        </w:rPr>
      </w:pPr>
      <w:r>
        <w:rPr>
          <w:rFonts w:ascii="Comic Sans MS" w:hAnsi="Comic Sans MS" w:cs="Comic Sans MS"/>
        </w:rPr>
        <w:t>A  )   42                   B ) 18                 C )  56</w:t>
      </w:r>
    </w:p>
    <w:p w:rsidR="00120E19" w:rsidRPr="005F20F5" w:rsidRDefault="00120E19" w:rsidP="006022F8">
      <w:pPr>
        <w:spacing w:after="0"/>
        <w:rPr>
          <w:rFonts w:ascii="Comic Sans MS" w:hAnsi="Comic Sans MS" w:cs="Comic Sans MS"/>
          <w:b/>
        </w:rPr>
      </w:pPr>
      <w:r w:rsidRPr="005F20F5">
        <w:rPr>
          <w:rFonts w:ascii="Comic Sans MS" w:hAnsi="Comic Sans MS" w:cs="Comic Sans MS"/>
          <w:b/>
        </w:rPr>
        <w:t>15. Bir toplam</w:t>
      </w:r>
      <w:r>
        <w:rPr>
          <w:rFonts w:ascii="Comic Sans MS" w:hAnsi="Comic Sans MS" w:cs="Comic Sans MS"/>
          <w:b/>
        </w:rPr>
        <w:t>a işleminde birinci toplanan 79</w:t>
      </w:r>
      <w:r w:rsidRPr="005F20F5">
        <w:rPr>
          <w:rFonts w:ascii="Comic Sans MS" w:hAnsi="Comic Sans MS" w:cs="Comic Sans MS"/>
          <w:b/>
        </w:rPr>
        <w:t xml:space="preserve"> ikinci toplanan 67 ise toplam kaçtır?</w:t>
      </w:r>
    </w:p>
    <w:p w:rsidR="00120E19" w:rsidRDefault="00120E19" w:rsidP="006022F8">
      <w:pPr>
        <w:spacing w:after="0"/>
        <w:rPr>
          <w:rFonts w:ascii="Comic Sans MS" w:hAnsi="Comic Sans MS" w:cs="Comic Sans MS"/>
        </w:rPr>
      </w:pPr>
      <w:r>
        <w:rPr>
          <w:rFonts w:ascii="Comic Sans MS" w:hAnsi="Comic Sans MS" w:cs="Comic Sans MS"/>
        </w:rPr>
        <w:t>A  )   136                  B ) 126                 C )  146</w:t>
      </w:r>
    </w:p>
    <w:p w:rsidR="00120E19" w:rsidRPr="005F20F5" w:rsidRDefault="00120E19" w:rsidP="006022F8">
      <w:pPr>
        <w:spacing w:after="0"/>
        <w:rPr>
          <w:rFonts w:ascii="Comic Sans MS" w:hAnsi="Comic Sans MS" w:cs="Comic Sans MS"/>
          <w:b/>
        </w:rPr>
      </w:pPr>
      <w:r>
        <w:rPr>
          <w:rFonts w:ascii="Comic Sans MS" w:hAnsi="Comic Sans MS" w:cs="Comic Sans MS"/>
          <w:b/>
        </w:rPr>
        <w:t>16.</w:t>
      </w:r>
      <w:r w:rsidRPr="005F20F5">
        <w:rPr>
          <w:rFonts w:ascii="Comic Sans MS" w:hAnsi="Comic Sans MS" w:cs="Comic Sans MS"/>
          <w:b/>
        </w:rPr>
        <w:t>Bir çıkarma işleminde eksilen 64, çıkan 39 ise fark kaç olur?</w:t>
      </w:r>
    </w:p>
    <w:p w:rsidR="00120E19" w:rsidRDefault="00120E19" w:rsidP="006022F8">
      <w:pPr>
        <w:spacing w:after="0"/>
        <w:rPr>
          <w:rFonts w:ascii="Comic Sans MS" w:hAnsi="Comic Sans MS" w:cs="Comic Sans MS"/>
        </w:rPr>
      </w:pPr>
      <w:r>
        <w:rPr>
          <w:rFonts w:ascii="Comic Sans MS" w:hAnsi="Comic Sans MS" w:cs="Comic Sans MS"/>
        </w:rPr>
        <w:t>A  )   39                  B ) 25                 C )  35</w:t>
      </w:r>
    </w:p>
    <w:p w:rsidR="00120E19" w:rsidRPr="005F20F5" w:rsidRDefault="00120E19" w:rsidP="00730C53">
      <w:pPr>
        <w:spacing w:after="0" w:line="240" w:lineRule="auto"/>
        <w:rPr>
          <w:rFonts w:ascii="Comic Sans MS" w:hAnsi="Comic Sans MS" w:cs="Comic Sans MS"/>
          <w:b/>
        </w:rPr>
      </w:pPr>
      <w:r w:rsidRPr="005F20F5">
        <w:rPr>
          <w:rFonts w:ascii="Comic Sans MS" w:hAnsi="Comic Sans MS" w:cs="Comic Sans MS"/>
          <w:b/>
        </w:rPr>
        <w:t>17.Ali elindeki 27 cevizi 3 arkadaşına paylaştırırsa her birine kaç ceviz düşer?</w:t>
      </w:r>
    </w:p>
    <w:p w:rsidR="00120E19" w:rsidRDefault="00120E19" w:rsidP="00730C53">
      <w:pPr>
        <w:spacing w:after="0" w:line="240" w:lineRule="auto"/>
        <w:rPr>
          <w:rFonts w:ascii="Comic Sans MS" w:hAnsi="Comic Sans MS" w:cs="Comic Sans MS"/>
        </w:rPr>
      </w:pPr>
      <w:r>
        <w:rPr>
          <w:rFonts w:ascii="Comic Sans MS" w:hAnsi="Comic Sans MS" w:cs="Comic Sans MS"/>
        </w:rPr>
        <w:t>A  )   3                   B ) 6                 C )  9</w:t>
      </w:r>
    </w:p>
    <w:p w:rsidR="00120E19" w:rsidRPr="005F20F5" w:rsidRDefault="00120E19" w:rsidP="00730C53">
      <w:pPr>
        <w:spacing w:after="0" w:line="240" w:lineRule="auto"/>
        <w:rPr>
          <w:rFonts w:ascii="Comic Sans MS" w:hAnsi="Comic Sans MS" w:cs="Comic Sans MS"/>
          <w:b/>
        </w:rPr>
      </w:pPr>
      <w:r w:rsidRPr="005F20F5">
        <w:rPr>
          <w:rFonts w:ascii="Comic Sans MS" w:hAnsi="Comic Sans MS" w:cs="Comic Sans MS"/>
          <w:b/>
        </w:rPr>
        <w:t>18. Aşağıdaki işlemlerden hangisinin sonucu doğrudur?</w:t>
      </w:r>
    </w:p>
    <w:p w:rsidR="00120E19" w:rsidRDefault="00120E19" w:rsidP="006022F8">
      <w:pPr>
        <w:spacing w:after="0"/>
        <w:rPr>
          <w:rFonts w:ascii="Comic Sans MS" w:hAnsi="Comic Sans MS" w:cs="Comic Sans MS"/>
        </w:rPr>
      </w:pPr>
      <w:r>
        <w:rPr>
          <w:rFonts w:ascii="Comic Sans MS" w:hAnsi="Comic Sans MS" w:cs="Comic Sans MS"/>
        </w:rPr>
        <w:t>A  )   42 + 18 =50              B ) 13 x 3= 39                 C )  36 – 16 = 10</w:t>
      </w:r>
    </w:p>
    <w:p w:rsidR="00120E19" w:rsidRDefault="00120E19" w:rsidP="006022F8">
      <w:pPr>
        <w:spacing w:after="0"/>
        <w:rPr>
          <w:rFonts w:ascii="Comic Sans MS" w:hAnsi="Comic Sans MS" w:cs="Comic Sans MS"/>
        </w:rPr>
      </w:pPr>
    </w:p>
    <w:p w:rsidR="00120E19" w:rsidRPr="005D3C58" w:rsidRDefault="00120E19" w:rsidP="005D3C58">
      <w:pPr>
        <w:spacing w:after="0" w:line="240" w:lineRule="auto"/>
        <w:jc w:val="center"/>
        <w:rPr>
          <w:rFonts w:ascii="Comic Sans MS" w:hAnsi="Comic Sans MS" w:cs="Comic Sans MS"/>
          <w:b/>
          <w:sz w:val="24"/>
        </w:rPr>
      </w:pPr>
      <w:r w:rsidRPr="005D3C58">
        <w:rPr>
          <w:rFonts w:ascii="Comic Sans MS" w:hAnsi="Comic Sans MS" w:cs="Comic Sans MS"/>
          <w:b/>
          <w:sz w:val="24"/>
        </w:rPr>
        <w:t>HAYAT BİLGİSİ</w:t>
      </w:r>
    </w:p>
    <w:p w:rsidR="00120E19" w:rsidRDefault="00120E19" w:rsidP="005D3C58">
      <w:pPr>
        <w:spacing w:after="0" w:line="240" w:lineRule="auto"/>
        <w:rPr>
          <w:rFonts w:ascii="Comic Sans MS" w:hAnsi="Comic Sans MS"/>
        </w:rPr>
      </w:pPr>
      <w:r>
        <w:rPr>
          <w:rFonts w:ascii="Comic Sans MS" w:hAnsi="Comic Sans MS"/>
        </w:rPr>
        <w:t>1.</w:t>
      </w:r>
      <w:r w:rsidRPr="004E628A">
        <w:rPr>
          <w:rFonts w:ascii="Comic Sans MS" w:hAnsi="Comic Sans MS"/>
          <w:b/>
        </w:rPr>
        <w:t xml:space="preserve">Görmediğimiz birisinin kızgın olduğunu hangi duyumuzla anlarız?                                                                                                                                                                                    </w:t>
      </w:r>
      <w:r w:rsidRPr="00245063">
        <w:rPr>
          <w:rFonts w:ascii="Comic Sans MS" w:hAnsi="Comic Sans MS"/>
        </w:rPr>
        <w:t>A)görme            B)koklama                C)duyma</w:t>
      </w:r>
    </w:p>
    <w:p w:rsidR="00120E19" w:rsidRDefault="00120E19" w:rsidP="006022F8">
      <w:pPr>
        <w:spacing w:after="0"/>
        <w:rPr>
          <w:rFonts w:ascii="Comic Sans MS" w:hAnsi="Comic Sans MS"/>
        </w:rPr>
      </w:pPr>
      <w:r w:rsidRPr="004E628A">
        <w:rPr>
          <w:rFonts w:ascii="Comic Sans MS" w:hAnsi="Comic Sans MS" w:cs="Comic Sans MS"/>
          <w:b/>
        </w:rPr>
        <w:t>2.</w:t>
      </w:r>
      <w:r w:rsidRPr="004E628A">
        <w:rPr>
          <w:rFonts w:ascii="Comic Sans MS" w:hAnsi="Comic Sans MS"/>
        </w:rPr>
        <w:t xml:space="preserve"> </w:t>
      </w:r>
      <w:r w:rsidRPr="00245063">
        <w:rPr>
          <w:rFonts w:ascii="Comic Sans MS" w:hAnsi="Comic Sans MS"/>
        </w:rPr>
        <w:t>Derya, “Saç rengim anneme benziyor.</w:t>
      </w:r>
      <w:r>
        <w:rPr>
          <w:rFonts w:ascii="Comic Sans MS" w:hAnsi="Comic Sans MS"/>
        </w:rPr>
        <w:t xml:space="preserve"> </w:t>
      </w:r>
      <w:r w:rsidRPr="00245063">
        <w:rPr>
          <w:rFonts w:ascii="Comic Sans MS" w:hAnsi="Comic Sans MS"/>
        </w:rPr>
        <w:t>Gözlerim ablama benziyor.</w:t>
      </w:r>
      <w:r>
        <w:rPr>
          <w:rFonts w:ascii="Comic Sans MS" w:hAnsi="Comic Sans MS"/>
        </w:rPr>
        <w:t xml:space="preserve"> </w:t>
      </w:r>
      <w:r w:rsidRPr="00245063">
        <w:rPr>
          <w:rFonts w:ascii="Comic Sans MS" w:hAnsi="Comic Sans MS"/>
        </w:rPr>
        <w:t>Ben ve babam aynı yemekleri severiz.</w:t>
      </w:r>
      <w:r>
        <w:rPr>
          <w:rFonts w:ascii="Comic Sans MS" w:hAnsi="Comic Sans MS"/>
        </w:rPr>
        <w:t xml:space="preserve"> </w:t>
      </w:r>
      <w:r w:rsidRPr="00245063">
        <w:rPr>
          <w:rFonts w:ascii="Comic Sans MS" w:hAnsi="Comic Sans MS"/>
        </w:rPr>
        <w:t>Ben ve kardeşim aynı müziklerden hoşlanırız.” diyor.</w:t>
      </w:r>
    </w:p>
    <w:p w:rsidR="00120E19" w:rsidRDefault="00120E19" w:rsidP="006022F8">
      <w:pPr>
        <w:spacing w:after="0"/>
        <w:rPr>
          <w:rFonts w:ascii="Comic Sans MS" w:hAnsi="Comic Sans MS"/>
        </w:rPr>
      </w:pPr>
      <w:r w:rsidRPr="004E628A">
        <w:rPr>
          <w:rFonts w:ascii="Comic Sans MS" w:hAnsi="Comic Sans MS"/>
          <w:b/>
        </w:rPr>
        <w:t>Derya’nın ifadesi için ne söyleyebiliriz?</w:t>
      </w:r>
      <w:r w:rsidRPr="00245063">
        <w:rPr>
          <w:rFonts w:ascii="Comic Sans MS" w:hAnsi="Comic Sans MS"/>
        </w:rPr>
        <w:t xml:space="preserve">                                                     A)Derya, ailesi</w:t>
      </w:r>
      <w:r>
        <w:rPr>
          <w:rFonts w:ascii="Comic Sans MS" w:hAnsi="Comic Sans MS"/>
        </w:rPr>
        <w:t xml:space="preserve"> ile</w:t>
      </w:r>
      <w:r w:rsidRPr="00245063">
        <w:rPr>
          <w:rFonts w:ascii="Comic Sans MS" w:hAnsi="Comic Sans MS"/>
        </w:rPr>
        <w:t xml:space="preserve"> ortak olan yönlerden bahsediyor.                          </w:t>
      </w:r>
    </w:p>
    <w:p w:rsidR="00120E19" w:rsidRDefault="00120E19" w:rsidP="006022F8">
      <w:pPr>
        <w:spacing w:after="0"/>
        <w:rPr>
          <w:rFonts w:ascii="Comic Sans MS" w:hAnsi="Comic Sans MS"/>
        </w:rPr>
      </w:pPr>
      <w:r w:rsidRPr="00245063">
        <w:rPr>
          <w:rFonts w:ascii="Comic Sans MS" w:hAnsi="Comic Sans MS"/>
        </w:rPr>
        <w:t xml:space="preserve">B)Derya, </w:t>
      </w:r>
      <w:r>
        <w:rPr>
          <w:rFonts w:ascii="Comic Sans MS" w:hAnsi="Comic Sans MS"/>
        </w:rPr>
        <w:t>okul başarısından söz ediyor.</w:t>
      </w:r>
      <w:r w:rsidRPr="00245063">
        <w:rPr>
          <w:rFonts w:ascii="Comic Sans MS" w:hAnsi="Comic Sans MS"/>
        </w:rPr>
        <w:t xml:space="preserve">                                                       C)Derya, </w:t>
      </w:r>
      <w:r>
        <w:rPr>
          <w:rFonts w:ascii="Comic Sans MS" w:hAnsi="Comic Sans MS"/>
        </w:rPr>
        <w:t>evinin</w:t>
      </w:r>
      <w:r w:rsidRPr="00245063">
        <w:rPr>
          <w:rFonts w:ascii="Comic Sans MS" w:hAnsi="Comic Sans MS"/>
        </w:rPr>
        <w:t xml:space="preserve"> özelliklerinden bahsediyor.</w:t>
      </w:r>
    </w:p>
    <w:p w:rsidR="00120E19" w:rsidRDefault="00120E19" w:rsidP="006022F8">
      <w:pPr>
        <w:spacing w:after="0"/>
        <w:rPr>
          <w:rFonts w:ascii="Comic Sans MS" w:hAnsi="Comic Sans MS"/>
        </w:rPr>
      </w:pPr>
      <w:r w:rsidRPr="00B3319D">
        <w:rPr>
          <w:rFonts w:ascii="Comic Sans MS" w:hAnsi="Comic Sans MS"/>
          <w:b/>
        </w:rPr>
        <w:t>3.</w:t>
      </w:r>
      <w:r w:rsidRPr="004E628A">
        <w:rPr>
          <w:rFonts w:ascii="Comic Sans MS" w:hAnsi="Comic Sans MS"/>
        </w:rPr>
        <w:t xml:space="preserve"> </w:t>
      </w:r>
      <w:r w:rsidRPr="00245063">
        <w:rPr>
          <w:rFonts w:ascii="Comic Sans MS" w:hAnsi="Comic Sans MS"/>
        </w:rPr>
        <w:t>“Sınıfımıza yeni gelen Keremle tokalaştım</w:t>
      </w:r>
      <w:r>
        <w:rPr>
          <w:rFonts w:ascii="Comic Sans MS" w:hAnsi="Comic Sans MS"/>
        </w:rPr>
        <w:t>. Mis</w:t>
      </w:r>
      <w:r w:rsidRPr="00245063">
        <w:rPr>
          <w:rFonts w:ascii="Comic Sans MS" w:hAnsi="Comic Sans MS"/>
        </w:rPr>
        <w:t xml:space="preserve"> kokan silgimi yere düşürdüm.</w:t>
      </w:r>
      <w:r>
        <w:rPr>
          <w:rFonts w:ascii="Comic Sans MS" w:hAnsi="Comic Sans MS"/>
        </w:rPr>
        <w:t xml:space="preserve"> </w:t>
      </w:r>
      <w:r w:rsidRPr="00245063">
        <w:rPr>
          <w:rFonts w:ascii="Comic Sans MS" w:hAnsi="Comic Sans MS"/>
        </w:rPr>
        <w:t xml:space="preserve">Öğretmenime sevgiyle baktım.” </w:t>
      </w:r>
      <w:r w:rsidRPr="00B3319D">
        <w:rPr>
          <w:rFonts w:ascii="Comic Sans MS" w:hAnsi="Comic Sans MS"/>
          <w:b/>
        </w:rPr>
        <w:t xml:space="preserve">diyen Erdem, sırasıyla hangi duyularını kullanmıştır?                                                               </w:t>
      </w:r>
      <w:r>
        <w:rPr>
          <w:rFonts w:ascii="Comic Sans MS" w:hAnsi="Comic Sans MS"/>
        </w:rPr>
        <w:t>A)duyma-dokunma-görme</w:t>
      </w:r>
    </w:p>
    <w:p w:rsidR="00120E19" w:rsidRDefault="00120E19" w:rsidP="006022F8">
      <w:pPr>
        <w:spacing w:after="0"/>
        <w:rPr>
          <w:rFonts w:ascii="Comic Sans MS" w:hAnsi="Comic Sans MS"/>
        </w:rPr>
      </w:pPr>
      <w:r>
        <w:rPr>
          <w:rFonts w:ascii="Comic Sans MS" w:hAnsi="Comic Sans MS"/>
        </w:rPr>
        <w:t xml:space="preserve"> B)dokunma-koklama-görme</w:t>
      </w:r>
    </w:p>
    <w:p w:rsidR="00120E19" w:rsidRDefault="00120E19" w:rsidP="006022F8">
      <w:pPr>
        <w:spacing w:after="0"/>
        <w:rPr>
          <w:rFonts w:ascii="Comic Sans MS" w:hAnsi="Comic Sans MS"/>
        </w:rPr>
      </w:pPr>
      <w:r w:rsidRPr="00245063">
        <w:rPr>
          <w:rFonts w:ascii="Comic Sans MS" w:hAnsi="Comic Sans MS"/>
        </w:rPr>
        <w:t xml:space="preserve"> C)</w:t>
      </w:r>
      <w:r>
        <w:rPr>
          <w:rFonts w:ascii="Comic Sans MS" w:hAnsi="Comic Sans MS"/>
        </w:rPr>
        <w:t>dokunma-görme-koklama</w:t>
      </w:r>
    </w:p>
    <w:p w:rsidR="00120E19" w:rsidRPr="00B3319D" w:rsidRDefault="00120E19" w:rsidP="006022F8">
      <w:pPr>
        <w:spacing w:after="0"/>
        <w:rPr>
          <w:rFonts w:ascii="Comic Sans MS" w:hAnsi="Comic Sans MS"/>
          <w:b/>
        </w:rPr>
      </w:pPr>
      <w:r w:rsidRPr="00B3319D">
        <w:rPr>
          <w:rFonts w:ascii="Comic Sans MS" w:hAnsi="Comic Sans MS" w:cs="Comic Sans MS"/>
          <w:b/>
        </w:rPr>
        <w:t xml:space="preserve">4. </w:t>
      </w:r>
      <w:r w:rsidRPr="00B3319D">
        <w:rPr>
          <w:rFonts w:ascii="Comic Sans MS" w:hAnsi="Comic Sans MS"/>
          <w:b/>
        </w:rPr>
        <w:t xml:space="preserve">Öfkelenirsek ilk olarak aşağıdakilerden hangisi yapmalıyız?                                          </w:t>
      </w:r>
    </w:p>
    <w:p w:rsidR="00120E19" w:rsidRDefault="00120E19" w:rsidP="00B3319D">
      <w:pPr>
        <w:spacing w:after="0"/>
        <w:rPr>
          <w:rFonts w:ascii="Comic Sans MS" w:hAnsi="Comic Sans MS"/>
        </w:rPr>
      </w:pPr>
      <w:r w:rsidRPr="00245063">
        <w:rPr>
          <w:rFonts w:ascii="Comic Sans MS" w:hAnsi="Comic Sans MS"/>
        </w:rPr>
        <w:t xml:space="preserve"> A) çözüm bulmaya çalışmalıyız.                                                            B)Durup sakinleşmeliyiz.                                                   </w:t>
      </w:r>
      <w:r>
        <w:rPr>
          <w:rFonts w:ascii="Comic Sans MS" w:hAnsi="Comic Sans MS"/>
        </w:rPr>
        <w:t xml:space="preserve">                        C)Sorunu kavga ederek çözmeliyiz.</w:t>
      </w:r>
    </w:p>
    <w:p w:rsidR="00120E19" w:rsidRDefault="00120E19" w:rsidP="00B3319D">
      <w:pPr>
        <w:spacing w:after="0"/>
        <w:rPr>
          <w:rFonts w:ascii="Comic Sans MS" w:hAnsi="Comic Sans MS"/>
        </w:rPr>
      </w:pPr>
      <w:r w:rsidRPr="00B3319D">
        <w:rPr>
          <w:rFonts w:ascii="Comic Sans MS" w:hAnsi="Comic Sans MS"/>
          <w:b/>
        </w:rPr>
        <w:t xml:space="preserve">5. Aşağıdaki ev eşyalarından hangisinin diğer ikisinden farklı bir </w:t>
      </w:r>
      <w:r>
        <w:rPr>
          <w:rFonts w:ascii="Comic Sans MS" w:hAnsi="Comic Sans MS"/>
          <w:b/>
        </w:rPr>
        <w:t>görevi</w:t>
      </w:r>
      <w:r w:rsidRPr="00B3319D">
        <w:rPr>
          <w:rFonts w:ascii="Comic Sans MS" w:hAnsi="Comic Sans MS"/>
          <w:b/>
        </w:rPr>
        <w:t xml:space="preserve"> vardır?                                                                                                 </w:t>
      </w:r>
      <w:r>
        <w:rPr>
          <w:rFonts w:ascii="Comic Sans MS" w:hAnsi="Comic Sans MS"/>
        </w:rPr>
        <w:t xml:space="preserve">A)makas       </w:t>
      </w:r>
      <w:r w:rsidRPr="00245063">
        <w:rPr>
          <w:rFonts w:ascii="Comic Sans MS" w:hAnsi="Comic Sans MS"/>
        </w:rPr>
        <w:t xml:space="preserve"> B)elektrik süpürgesi              C)çamaşır makinesi</w:t>
      </w:r>
    </w:p>
    <w:p w:rsidR="00120E19" w:rsidRDefault="00120E19" w:rsidP="00B3319D">
      <w:pPr>
        <w:rPr>
          <w:rFonts w:ascii="Comic Sans MS" w:hAnsi="Comic Sans MS"/>
          <w:b/>
        </w:rPr>
      </w:pPr>
      <w:r>
        <w:rPr>
          <w:rFonts w:ascii="Comic Sans MS" w:hAnsi="Comic Sans MS"/>
        </w:rPr>
        <w:t xml:space="preserve">6. </w:t>
      </w:r>
      <w:r w:rsidRPr="00784A81">
        <w:rPr>
          <w:rFonts w:ascii="Comic Sans MS" w:hAnsi="Comic Sans MS"/>
          <w:b/>
        </w:rPr>
        <w:t xml:space="preserve">Gündüz saatlerinde  hangisini kullanan biri için </w:t>
      </w:r>
      <w:r>
        <w:rPr>
          <w:rFonts w:ascii="Comic Sans MS" w:hAnsi="Comic Sans MS"/>
          <w:b/>
        </w:rPr>
        <w:t xml:space="preserve">tutumlu </w:t>
      </w:r>
      <w:r w:rsidRPr="00C6613F">
        <w:rPr>
          <w:rFonts w:ascii="Comic Sans MS" w:hAnsi="Comic Sans MS"/>
          <w:b/>
          <w:u w:val="single"/>
        </w:rPr>
        <w:t>olmadığı</w:t>
      </w:r>
      <w:r w:rsidRPr="00784A81">
        <w:rPr>
          <w:rFonts w:ascii="Comic Sans MS" w:hAnsi="Comic Sans MS"/>
          <w:b/>
        </w:rPr>
        <w:t xml:space="preserve"> söylenir?</w:t>
      </w:r>
    </w:p>
    <w:p w:rsidR="00120E19" w:rsidRDefault="00120E19" w:rsidP="00B3319D">
      <w:pPr>
        <w:rPr>
          <w:rFonts w:ascii="Comic Sans MS" w:hAnsi="Comic Sans MS"/>
        </w:rPr>
      </w:pPr>
      <w:r>
        <w:rPr>
          <w:rFonts w:ascii="Comic Sans MS" w:hAnsi="Comic Sans MS"/>
        </w:rPr>
        <w:t xml:space="preserve">A- </w:t>
      </w:r>
      <w:r w:rsidRPr="00344822">
        <w:rPr>
          <w:rFonts w:ascii="Comic Sans MS" w:hAnsi="Comic Sans MS"/>
          <w:i/>
          <w:noProof/>
          <w:lang w:eastAsia="tr-TR"/>
        </w:rPr>
        <w:pict>
          <v:shape id="Resim 101" o:spid="_x0000_i1034" type="#_x0000_t75" alt="musluk" style="width:50.25pt;height:31.5pt;visibility:visible">
            <v:imagedata r:id="rId9" o:title=""/>
          </v:shape>
        </w:pict>
      </w:r>
      <w:r>
        <w:rPr>
          <w:rFonts w:ascii="Comic Sans MS" w:hAnsi="Comic Sans MS"/>
          <w:i/>
        </w:rPr>
        <w:t xml:space="preserve">      </w:t>
      </w:r>
      <w:r w:rsidRPr="00784A81">
        <w:rPr>
          <w:rFonts w:ascii="Comic Sans MS" w:hAnsi="Comic Sans MS"/>
        </w:rPr>
        <w:t>B-</w:t>
      </w:r>
      <w:r>
        <w:rPr>
          <w:rFonts w:ascii="Comic Sans MS" w:hAnsi="Comic Sans MS"/>
          <w:i/>
        </w:rPr>
        <w:t xml:space="preserve">  </w:t>
      </w:r>
      <w:r w:rsidRPr="00344822">
        <w:rPr>
          <w:rFonts w:ascii="Comic Sans MS" w:hAnsi="Comic Sans MS"/>
          <w:i/>
          <w:noProof/>
          <w:lang w:eastAsia="tr-TR"/>
        </w:rPr>
        <w:pict>
          <v:shape id="Resim 99" o:spid="_x0000_i1035" type="#_x0000_t75" alt="ampul" style="width:33pt;height:33.75pt;visibility:visible">
            <v:imagedata r:id="rId10" o:title=""/>
          </v:shape>
        </w:pict>
      </w:r>
      <w:r>
        <w:rPr>
          <w:rFonts w:ascii="Comic Sans MS" w:hAnsi="Comic Sans MS"/>
          <w:i/>
        </w:rPr>
        <w:t xml:space="preserve">     </w:t>
      </w:r>
      <w:r>
        <w:rPr>
          <w:rFonts w:ascii="Comic Sans MS" w:hAnsi="Comic Sans MS"/>
        </w:rPr>
        <w:t xml:space="preserve">   C- </w:t>
      </w:r>
      <w:r w:rsidRPr="00344822">
        <w:rPr>
          <w:rFonts w:ascii="Comic Sans MS" w:hAnsi="Comic Sans MS"/>
          <w:i/>
          <w:noProof/>
          <w:lang w:eastAsia="tr-TR"/>
        </w:rPr>
        <w:pict>
          <v:shape id="Resim 98" o:spid="_x0000_i1036" type="#_x0000_t75" alt="telefon" style="width:48pt;height:36.75pt;visibility:visible">
            <v:imagedata r:id="rId11" o:title=""/>
          </v:shape>
        </w:pict>
      </w:r>
    </w:p>
    <w:p w:rsidR="00120E19" w:rsidRDefault="00120E19" w:rsidP="005100CC">
      <w:pPr>
        <w:spacing w:after="0" w:line="240" w:lineRule="auto"/>
        <w:rPr>
          <w:rFonts w:ascii="Comic Sans MS" w:hAnsi="Comic Sans MS"/>
        </w:rPr>
      </w:pPr>
      <w:r w:rsidRPr="005D3C58">
        <w:rPr>
          <w:rFonts w:ascii="Comic Sans MS" w:hAnsi="Comic Sans MS"/>
          <w:b/>
        </w:rPr>
        <w:t>7</w:t>
      </w:r>
      <w:r>
        <w:rPr>
          <w:rFonts w:ascii="Comic Sans MS" w:hAnsi="Comic Sans MS"/>
        </w:rPr>
        <w:t>. “Yeni alacağımız koltuk takımı için ailece karar aldık ve mağazaya beraber gittik.”</w:t>
      </w:r>
      <w:r w:rsidRPr="005100CC">
        <w:rPr>
          <w:rFonts w:ascii="Comic Sans MS" w:hAnsi="Comic Sans MS"/>
          <w:b/>
        </w:rPr>
        <w:t xml:space="preserve"> Diyen Erhan’ın ailesi için aşağıdakilerden hangisi uygun bir ifade değildir?</w:t>
      </w:r>
    </w:p>
    <w:p w:rsidR="00120E19" w:rsidRDefault="00120E19" w:rsidP="005100CC">
      <w:pPr>
        <w:spacing w:after="0" w:line="240" w:lineRule="auto"/>
        <w:rPr>
          <w:rFonts w:ascii="Comic Sans MS" w:hAnsi="Comic Sans MS"/>
        </w:rPr>
      </w:pPr>
      <w:r>
        <w:rPr>
          <w:rFonts w:ascii="Comic Sans MS" w:hAnsi="Comic Sans MS"/>
        </w:rPr>
        <w:t>A-Evde kararlar ortak alınmaktadır.</w:t>
      </w:r>
    </w:p>
    <w:p w:rsidR="00120E19" w:rsidRDefault="00120E19" w:rsidP="005100CC">
      <w:pPr>
        <w:spacing w:after="0" w:line="240" w:lineRule="auto"/>
        <w:rPr>
          <w:rFonts w:ascii="Comic Sans MS" w:hAnsi="Comic Sans MS"/>
        </w:rPr>
      </w:pPr>
      <w:r>
        <w:rPr>
          <w:rFonts w:ascii="Comic Sans MS" w:hAnsi="Comic Sans MS"/>
        </w:rPr>
        <w:t>B- Herkes fikrini söyleyebilmektedir.</w:t>
      </w:r>
    </w:p>
    <w:p w:rsidR="00120E19" w:rsidRDefault="00120E19" w:rsidP="005100CC">
      <w:pPr>
        <w:spacing w:after="0" w:line="240" w:lineRule="auto"/>
        <w:rPr>
          <w:rFonts w:ascii="Comic Sans MS" w:hAnsi="Comic Sans MS"/>
        </w:rPr>
      </w:pPr>
      <w:r>
        <w:rPr>
          <w:rFonts w:ascii="Comic Sans MS" w:hAnsi="Comic Sans MS"/>
        </w:rPr>
        <w:t xml:space="preserve">C- </w:t>
      </w:r>
      <w:r w:rsidRPr="005100CC">
        <w:rPr>
          <w:rFonts w:ascii="Comic Sans MS" w:hAnsi="Comic Sans MS"/>
          <w:sz w:val="20"/>
        </w:rPr>
        <w:t>Erhan’ın ailesinde küçüklerin fikirleri önemsizdir</w:t>
      </w:r>
      <w:r>
        <w:rPr>
          <w:rFonts w:ascii="Comic Sans MS" w:hAnsi="Comic Sans MS"/>
          <w:sz w:val="20"/>
        </w:rPr>
        <w:t>.</w:t>
      </w:r>
    </w:p>
    <w:p w:rsidR="00120E19" w:rsidRDefault="00120E19" w:rsidP="005100CC">
      <w:pPr>
        <w:spacing w:after="0" w:line="240" w:lineRule="auto"/>
        <w:rPr>
          <w:rFonts w:ascii="Comic Sans MS" w:hAnsi="Comic Sans MS"/>
          <w:b/>
        </w:rPr>
      </w:pPr>
      <w:r w:rsidRPr="005100CC">
        <w:rPr>
          <w:rFonts w:ascii="Comic Sans MS" w:hAnsi="Comic Sans MS"/>
          <w:b/>
        </w:rPr>
        <w:t>8. Aşağıdakilerden hangisi kişisel eşyalarımızdan biridir?</w:t>
      </w:r>
    </w:p>
    <w:p w:rsidR="00120E19" w:rsidRDefault="00120E19" w:rsidP="005100CC">
      <w:pPr>
        <w:spacing w:after="0" w:line="240" w:lineRule="auto"/>
        <w:rPr>
          <w:rFonts w:ascii="Comic Sans MS" w:hAnsi="Comic Sans MS"/>
        </w:rPr>
      </w:pPr>
      <w:r w:rsidRPr="005100CC">
        <w:rPr>
          <w:rFonts w:ascii="Comic Sans MS" w:hAnsi="Comic Sans MS"/>
        </w:rPr>
        <w:t>A. Mutfak dolabı    B. Diş fırçası     C.</w:t>
      </w:r>
      <w:r>
        <w:rPr>
          <w:rFonts w:ascii="Comic Sans MS" w:hAnsi="Comic Sans MS"/>
        </w:rPr>
        <w:t xml:space="preserve"> </w:t>
      </w:r>
      <w:r w:rsidRPr="005100CC">
        <w:rPr>
          <w:rFonts w:ascii="Comic Sans MS" w:hAnsi="Comic Sans MS"/>
        </w:rPr>
        <w:t>Ütü</w:t>
      </w:r>
    </w:p>
    <w:p w:rsidR="00120E19" w:rsidRPr="00CE71AE" w:rsidRDefault="00120E19" w:rsidP="00CE71AE">
      <w:pPr>
        <w:spacing w:after="0" w:line="240" w:lineRule="auto"/>
        <w:rPr>
          <w:rFonts w:ascii="Comic Sans MS" w:hAnsi="Comic Sans MS"/>
          <w:b/>
        </w:rPr>
      </w:pPr>
      <w:r w:rsidRPr="007008B2">
        <w:rPr>
          <w:rFonts w:ascii="Comic Sans MS" w:hAnsi="Comic Sans MS"/>
          <w:b/>
        </w:rPr>
        <w:t>9.</w:t>
      </w:r>
      <w:r w:rsidRPr="00CE71AE">
        <w:rPr>
          <w:rFonts w:ascii="Comic Sans MS" w:hAnsi="Comic Sans MS"/>
          <w:b/>
        </w:rPr>
        <w:t xml:space="preserve"> Arkadaşın sana sigara içmeyi teklif ettiğinde ne yapman en doğru olur? </w:t>
      </w:r>
    </w:p>
    <w:p w:rsidR="00120E19" w:rsidRPr="00CE71AE" w:rsidRDefault="00120E19" w:rsidP="00CE71AE">
      <w:pPr>
        <w:spacing w:after="0" w:line="240" w:lineRule="auto"/>
        <w:rPr>
          <w:rFonts w:ascii="Comic Sans MS" w:hAnsi="Comic Sans MS"/>
        </w:rPr>
      </w:pPr>
      <w:r>
        <w:rPr>
          <w:rFonts w:ascii="Comic Sans MS" w:hAnsi="Comic Sans MS"/>
        </w:rPr>
        <w:t xml:space="preserve">A. </w:t>
      </w:r>
      <w:r w:rsidRPr="00CE71AE">
        <w:rPr>
          <w:rFonts w:ascii="Comic Sans MS" w:hAnsi="Comic Sans MS"/>
        </w:rPr>
        <w:t>Sonra içmeyi teklif ederim.</w:t>
      </w:r>
    </w:p>
    <w:p w:rsidR="00120E19" w:rsidRPr="00CE71AE" w:rsidRDefault="00120E19" w:rsidP="00CE71AE">
      <w:pPr>
        <w:spacing w:after="0" w:line="240" w:lineRule="auto"/>
        <w:rPr>
          <w:rFonts w:ascii="Comic Sans MS" w:hAnsi="Comic Sans MS"/>
        </w:rPr>
      </w:pPr>
      <w:r>
        <w:rPr>
          <w:rFonts w:ascii="Comic Sans MS" w:hAnsi="Comic Sans MS"/>
        </w:rPr>
        <w:t xml:space="preserve"> B</w:t>
      </w:r>
      <w:r w:rsidRPr="00CE71AE">
        <w:rPr>
          <w:rFonts w:ascii="Comic Sans MS" w:hAnsi="Comic Sans MS"/>
        </w:rPr>
        <w:t>.</w:t>
      </w:r>
      <w:r>
        <w:rPr>
          <w:rFonts w:ascii="Comic Sans MS" w:hAnsi="Comic Sans MS"/>
        </w:rPr>
        <w:t xml:space="preserve"> </w:t>
      </w:r>
      <w:r w:rsidRPr="00CE71AE">
        <w:rPr>
          <w:rFonts w:ascii="Comic Sans MS" w:hAnsi="Comic Sans MS"/>
        </w:rPr>
        <w:t xml:space="preserve">Hayır ben sigara içmiyorum derim. </w:t>
      </w:r>
    </w:p>
    <w:p w:rsidR="00120E19" w:rsidRDefault="00120E19" w:rsidP="00CE71AE">
      <w:pPr>
        <w:spacing w:after="0" w:line="240" w:lineRule="auto"/>
        <w:rPr>
          <w:rFonts w:ascii="Comic Sans MS" w:hAnsi="Comic Sans MS"/>
        </w:rPr>
      </w:pPr>
      <w:r>
        <w:rPr>
          <w:rFonts w:ascii="Comic Sans MS" w:hAnsi="Comic Sans MS"/>
        </w:rPr>
        <w:t xml:space="preserve">C. </w:t>
      </w:r>
      <w:r w:rsidRPr="00CE71AE">
        <w:rPr>
          <w:rFonts w:ascii="Comic Sans MS" w:hAnsi="Comic Sans MS"/>
        </w:rPr>
        <w:t xml:space="preserve">Alırım ve içerim. </w:t>
      </w:r>
    </w:p>
    <w:p w:rsidR="00120E19" w:rsidRDefault="00120E19" w:rsidP="00CE71AE">
      <w:pPr>
        <w:spacing w:after="0" w:line="240" w:lineRule="auto"/>
        <w:rPr>
          <w:rFonts w:ascii="Comic Sans MS" w:hAnsi="Comic Sans MS"/>
        </w:rPr>
      </w:pPr>
      <w:r w:rsidRPr="00CE71AE">
        <w:rPr>
          <w:rFonts w:ascii="Comic Sans MS" w:hAnsi="Comic Sans MS"/>
          <w:b/>
        </w:rPr>
        <w:t>10.</w:t>
      </w:r>
      <w:r>
        <w:rPr>
          <w:rFonts w:ascii="Comic Sans MS" w:hAnsi="Comic Sans MS"/>
        </w:rPr>
        <w:t>Elif matematik sınavından zayıf aldığı halde annesine iyi aldığını söylemiştir. Annesi okula gelip öğretmeniyle konuştuğunda durumu öğrenir</w:t>
      </w:r>
      <w:r w:rsidRPr="00CE71AE">
        <w:rPr>
          <w:rFonts w:ascii="Comic Sans MS" w:hAnsi="Comic Sans MS"/>
          <w:b/>
        </w:rPr>
        <w:t>. Bu olay için aşağıdakilerden hangisi söylenebilir</w:t>
      </w:r>
      <w:r>
        <w:rPr>
          <w:rFonts w:ascii="Comic Sans MS" w:hAnsi="Comic Sans MS"/>
        </w:rPr>
        <w:t>?</w:t>
      </w:r>
    </w:p>
    <w:p w:rsidR="00120E19" w:rsidRDefault="00120E19" w:rsidP="00CE71AE">
      <w:pPr>
        <w:spacing w:after="0" w:line="240" w:lineRule="auto"/>
        <w:rPr>
          <w:rFonts w:ascii="Comic Sans MS" w:hAnsi="Comic Sans MS"/>
        </w:rPr>
      </w:pPr>
      <w:r>
        <w:rPr>
          <w:rFonts w:ascii="Comic Sans MS" w:hAnsi="Comic Sans MS"/>
        </w:rPr>
        <w:t>A. Elif’in yaptığı doğru bir davranıştır.</w:t>
      </w:r>
    </w:p>
    <w:p w:rsidR="00120E19" w:rsidRDefault="00120E19" w:rsidP="00CE71AE">
      <w:pPr>
        <w:spacing w:after="0" w:line="240" w:lineRule="auto"/>
        <w:rPr>
          <w:rFonts w:ascii="Comic Sans MS" w:hAnsi="Comic Sans MS"/>
        </w:rPr>
      </w:pPr>
      <w:r>
        <w:rPr>
          <w:rFonts w:ascii="Comic Sans MS" w:hAnsi="Comic Sans MS"/>
        </w:rPr>
        <w:t>B. Elif annesine yalan söyleyerek annesinin güvenini kaybetmiştir.</w:t>
      </w:r>
    </w:p>
    <w:p w:rsidR="00120E19" w:rsidRDefault="00120E19" w:rsidP="00CE71AE">
      <w:pPr>
        <w:spacing w:after="0" w:line="240" w:lineRule="auto"/>
        <w:rPr>
          <w:rFonts w:ascii="Comic Sans MS" w:hAnsi="Comic Sans MS"/>
        </w:rPr>
      </w:pPr>
      <w:r>
        <w:rPr>
          <w:rFonts w:ascii="Comic Sans MS" w:hAnsi="Comic Sans MS"/>
        </w:rPr>
        <w:t>C. Öğretmeni ve annesi Elif’i tebrik etmiştir.</w:t>
      </w:r>
    </w:p>
    <w:p w:rsidR="00120E19" w:rsidRDefault="00120E19" w:rsidP="00CE71AE">
      <w:pPr>
        <w:spacing w:after="0" w:line="240" w:lineRule="auto"/>
        <w:rPr>
          <w:rFonts w:ascii="Comic Sans MS" w:hAnsi="Comic Sans MS"/>
          <w:b/>
        </w:rPr>
      </w:pPr>
      <w:r w:rsidRPr="007008B2">
        <w:rPr>
          <w:rFonts w:ascii="Comic Sans MS" w:hAnsi="Comic Sans MS"/>
          <w:b/>
          <w:sz w:val="24"/>
        </w:rPr>
        <w:t>11.</w:t>
      </w:r>
      <w:r w:rsidRPr="007008B2">
        <w:rPr>
          <w:rFonts w:ascii="Comic Sans MS" w:hAnsi="Comic Sans MS"/>
          <w:sz w:val="24"/>
        </w:rPr>
        <w:t xml:space="preserve"> </w:t>
      </w:r>
      <w:r>
        <w:rPr>
          <w:rFonts w:ascii="Comic Sans MS" w:hAnsi="Comic Sans MS"/>
        </w:rPr>
        <w:t xml:space="preserve">Sınıfımızda en iyi futbol oynayan Raşit takım kaptanımız olmuştur. </w:t>
      </w:r>
      <w:r w:rsidRPr="00CE71AE">
        <w:rPr>
          <w:rFonts w:ascii="Comic Sans MS" w:hAnsi="Comic Sans MS"/>
          <w:b/>
        </w:rPr>
        <w:t>Buna bakarak aşağıdakilerden hangisi söylenebilir?</w:t>
      </w:r>
    </w:p>
    <w:p w:rsidR="00120E19" w:rsidRDefault="00120E19" w:rsidP="00CE71AE">
      <w:pPr>
        <w:spacing w:after="0" w:line="240" w:lineRule="auto"/>
        <w:rPr>
          <w:rFonts w:ascii="Comic Sans MS" w:hAnsi="Comic Sans MS"/>
        </w:rPr>
      </w:pPr>
      <w:r w:rsidRPr="005D3C58">
        <w:rPr>
          <w:rFonts w:ascii="Comic Sans MS" w:hAnsi="Comic Sans MS"/>
        </w:rPr>
        <w:t>A.</w:t>
      </w:r>
      <w:r>
        <w:rPr>
          <w:rFonts w:ascii="Comic Sans MS" w:hAnsi="Comic Sans MS"/>
          <w:b/>
        </w:rPr>
        <w:t xml:space="preserve"> </w:t>
      </w:r>
      <w:r w:rsidRPr="00CE71AE">
        <w:rPr>
          <w:rFonts w:ascii="Comic Sans MS" w:hAnsi="Comic Sans MS"/>
        </w:rPr>
        <w:t>Lider olmak için bazı üstün yanlarımız olmalıdır.</w:t>
      </w:r>
    </w:p>
    <w:p w:rsidR="00120E19" w:rsidRDefault="00120E19" w:rsidP="00CE71AE">
      <w:pPr>
        <w:spacing w:after="0" w:line="240" w:lineRule="auto"/>
        <w:rPr>
          <w:rFonts w:ascii="Comic Sans MS" w:hAnsi="Comic Sans MS"/>
        </w:rPr>
      </w:pPr>
      <w:r>
        <w:rPr>
          <w:rFonts w:ascii="Comic Sans MS" w:hAnsi="Comic Sans MS"/>
        </w:rPr>
        <w:t>B. Liderler bulundukları grubu etkilemezler.</w:t>
      </w:r>
    </w:p>
    <w:p w:rsidR="00120E19" w:rsidRDefault="00120E19" w:rsidP="00CE71AE">
      <w:pPr>
        <w:spacing w:after="0" w:line="240" w:lineRule="auto"/>
        <w:rPr>
          <w:rFonts w:ascii="Comic Sans MS" w:hAnsi="Comic Sans MS"/>
        </w:rPr>
      </w:pPr>
      <w:r>
        <w:rPr>
          <w:rFonts w:ascii="Comic Sans MS" w:hAnsi="Comic Sans MS"/>
        </w:rPr>
        <w:t>C. Bir toplulukta herkes lider olabilir.</w:t>
      </w:r>
    </w:p>
    <w:p w:rsidR="00120E19" w:rsidRPr="00797E1D" w:rsidRDefault="00120E19" w:rsidP="00797E1D">
      <w:pPr>
        <w:spacing w:after="0" w:line="240" w:lineRule="auto"/>
        <w:rPr>
          <w:rFonts w:ascii="Comic Sans MS" w:hAnsi="Comic Sans MS"/>
          <w:b/>
          <w:sz w:val="20"/>
        </w:rPr>
      </w:pPr>
      <w:r w:rsidRPr="00797E1D">
        <w:rPr>
          <w:rFonts w:ascii="Comic Sans MS" w:hAnsi="Comic Sans MS"/>
          <w:b/>
          <w:sz w:val="24"/>
        </w:rPr>
        <w:t>12.</w:t>
      </w:r>
      <w:r w:rsidRPr="00797E1D">
        <w:rPr>
          <w:rFonts w:ascii="Comic Sans MS" w:hAnsi="Comic Sans MS"/>
          <w:b/>
          <w:sz w:val="20"/>
        </w:rPr>
        <w:t>Sınıf başkanı olmak için ne yapmak gerekir?</w:t>
      </w:r>
    </w:p>
    <w:p w:rsidR="00120E19" w:rsidRPr="00730C53" w:rsidRDefault="00120E19" w:rsidP="00730C53">
      <w:pPr>
        <w:spacing w:after="0" w:line="240" w:lineRule="auto"/>
        <w:rPr>
          <w:rFonts w:ascii="Comic Sans MS" w:hAnsi="Comic Sans MS"/>
        </w:rPr>
      </w:pPr>
      <w:r>
        <w:rPr>
          <w:rFonts w:ascii="Comic Sans MS" w:hAnsi="Comic Sans MS"/>
        </w:rPr>
        <w:t xml:space="preserve">A) Çok ders çalışmak.         </w:t>
      </w:r>
      <w:r w:rsidRPr="00730C53">
        <w:rPr>
          <w:rFonts w:ascii="Comic Sans MS" w:hAnsi="Comic Sans MS"/>
        </w:rPr>
        <w:t>B) Çok kitap okumak.</w:t>
      </w:r>
    </w:p>
    <w:p w:rsidR="00120E19" w:rsidRDefault="00120E19" w:rsidP="00730C53">
      <w:pPr>
        <w:spacing w:after="0" w:line="240" w:lineRule="auto"/>
        <w:rPr>
          <w:rFonts w:ascii="Comic Sans MS" w:hAnsi="Comic Sans MS"/>
        </w:rPr>
      </w:pPr>
      <w:r w:rsidRPr="00730C53">
        <w:rPr>
          <w:rFonts w:ascii="Comic Sans MS" w:hAnsi="Comic Sans MS"/>
        </w:rPr>
        <w:t>C) Adaylar arasından en çok oyu almak.</w:t>
      </w:r>
    </w:p>
    <w:p w:rsidR="00120E19" w:rsidRPr="00730C53" w:rsidRDefault="00120E19" w:rsidP="00730C53">
      <w:pPr>
        <w:spacing w:after="0" w:line="240" w:lineRule="auto"/>
        <w:rPr>
          <w:rFonts w:ascii="Comic Sans MS" w:hAnsi="Comic Sans MS"/>
          <w:b/>
        </w:rPr>
      </w:pPr>
      <w:r w:rsidRPr="00730C53">
        <w:rPr>
          <w:rFonts w:ascii="Comic Sans MS" w:hAnsi="Comic Sans MS"/>
          <w:b/>
        </w:rPr>
        <w:t>13. Aşağıdakilerden hangisi uygun bir çalışma ortamı olabilir?</w:t>
      </w:r>
    </w:p>
    <w:p w:rsidR="00120E19" w:rsidRDefault="00120E19" w:rsidP="00730C53">
      <w:pPr>
        <w:spacing w:after="0" w:line="240" w:lineRule="auto"/>
        <w:rPr>
          <w:rFonts w:ascii="Comic Sans MS" w:hAnsi="Comic Sans MS"/>
        </w:rPr>
      </w:pPr>
      <w:r>
        <w:rPr>
          <w:rFonts w:ascii="Comic Sans MS" w:hAnsi="Comic Sans MS"/>
        </w:rPr>
        <w:t>A. Misafirlerimizin bulunduğu oda.</w:t>
      </w:r>
    </w:p>
    <w:p w:rsidR="00120E19" w:rsidRPr="00730C53" w:rsidRDefault="00120E19" w:rsidP="00730C53">
      <w:pPr>
        <w:spacing w:after="0" w:line="240" w:lineRule="auto"/>
        <w:rPr>
          <w:rFonts w:ascii="Comic Sans MS" w:hAnsi="Comic Sans MS"/>
        </w:rPr>
      </w:pPr>
      <w:r>
        <w:rPr>
          <w:rFonts w:ascii="Comic Sans MS" w:hAnsi="Comic Sans MS"/>
        </w:rPr>
        <w:t>B. Televizyon izleyen ablamızın yanı.</w:t>
      </w:r>
    </w:p>
    <w:p w:rsidR="00120E19" w:rsidRPr="00730C53" w:rsidRDefault="00120E19" w:rsidP="00CE71AE">
      <w:pPr>
        <w:spacing w:after="0" w:line="240" w:lineRule="auto"/>
        <w:rPr>
          <w:rFonts w:ascii="Comic Sans MS" w:hAnsi="Comic Sans MS"/>
        </w:rPr>
      </w:pPr>
      <w:r w:rsidRPr="00730C53">
        <w:rPr>
          <w:rFonts w:ascii="Comic Sans MS" w:hAnsi="Comic Sans MS"/>
        </w:rPr>
        <w:t xml:space="preserve">C. Uygun sıcaklıkta, sessiz bir oda. </w:t>
      </w:r>
    </w:p>
    <w:p w:rsidR="00120E19" w:rsidRPr="00730C53" w:rsidRDefault="00120E19" w:rsidP="00CE71AE">
      <w:pPr>
        <w:spacing w:after="0" w:line="240" w:lineRule="auto"/>
        <w:rPr>
          <w:rFonts w:ascii="Comic Sans MS" w:hAnsi="Comic Sans MS"/>
          <w:b/>
        </w:rPr>
      </w:pPr>
      <w:r w:rsidRPr="00730C53">
        <w:rPr>
          <w:rFonts w:ascii="Comic Sans MS" w:hAnsi="Comic Sans MS"/>
          <w:b/>
        </w:rPr>
        <w:t>14. Aşağıdakilerden hangisi Atatürk’ün önderliğinde kazandığımız hak ve özgürlüklerden biri değildir?</w:t>
      </w:r>
    </w:p>
    <w:p w:rsidR="00120E19" w:rsidRDefault="00120E19" w:rsidP="00CE71AE">
      <w:pPr>
        <w:spacing w:after="0" w:line="240" w:lineRule="auto"/>
        <w:rPr>
          <w:rFonts w:ascii="Comic Sans MS" w:hAnsi="Comic Sans MS"/>
        </w:rPr>
      </w:pPr>
      <w:r>
        <w:rPr>
          <w:rFonts w:ascii="Comic Sans MS" w:hAnsi="Comic Sans MS"/>
        </w:rPr>
        <w:t>A. Öğrenim görme hakkı</w:t>
      </w:r>
    </w:p>
    <w:p w:rsidR="00120E19" w:rsidRDefault="00120E19" w:rsidP="00730C53">
      <w:pPr>
        <w:spacing w:after="0" w:line="240" w:lineRule="auto"/>
        <w:rPr>
          <w:rFonts w:ascii="Comic Sans MS" w:hAnsi="Comic Sans MS"/>
        </w:rPr>
      </w:pPr>
      <w:r>
        <w:rPr>
          <w:rFonts w:ascii="Comic Sans MS" w:hAnsi="Comic Sans MS"/>
        </w:rPr>
        <w:t>B. Bilgisayar oyunu oynama hakkı.</w:t>
      </w:r>
    </w:p>
    <w:p w:rsidR="00120E19" w:rsidRDefault="00120E19" w:rsidP="00730C53">
      <w:pPr>
        <w:spacing w:after="0" w:line="240" w:lineRule="auto"/>
        <w:rPr>
          <w:rFonts w:ascii="Comic Sans MS" w:hAnsi="Comic Sans MS"/>
        </w:rPr>
      </w:pPr>
      <w:r>
        <w:rPr>
          <w:rFonts w:ascii="Comic Sans MS" w:hAnsi="Comic Sans MS"/>
        </w:rPr>
        <w:t>C. Seçme ve seçilme hakkı</w:t>
      </w:r>
    </w:p>
    <w:p w:rsidR="00120E19" w:rsidRPr="005D3C58" w:rsidRDefault="00120E19" w:rsidP="00CE71AE">
      <w:pPr>
        <w:spacing w:after="0" w:line="240" w:lineRule="auto"/>
        <w:rPr>
          <w:rFonts w:ascii="Comic Sans MS" w:hAnsi="Comic Sans MS"/>
          <w:b/>
        </w:rPr>
      </w:pPr>
      <w:r w:rsidRPr="005D3C58">
        <w:rPr>
          <w:rFonts w:ascii="Comic Sans MS" w:hAnsi="Comic Sans MS"/>
          <w:b/>
        </w:rPr>
        <w:t>15.Aşağıdakilerden hangisi evde bize düşen görevlerden biridir?</w:t>
      </w:r>
    </w:p>
    <w:p w:rsidR="00120E19" w:rsidRDefault="00120E19" w:rsidP="00CE71AE">
      <w:pPr>
        <w:spacing w:after="0" w:line="240" w:lineRule="auto"/>
        <w:rPr>
          <w:rFonts w:ascii="Comic Sans MS" w:hAnsi="Comic Sans MS"/>
        </w:rPr>
      </w:pPr>
      <w:r>
        <w:rPr>
          <w:rFonts w:ascii="Comic Sans MS" w:hAnsi="Comic Sans MS"/>
        </w:rPr>
        <w:t>A. Ütü yapmak</w:t>
      </w:r>
      <w:r>
        <w:rPr>
          <w:rFonts w:ascii="Comic Sans MS" w:hAnsi="Comic Sans MS"/>
        </w:rPr>
        <w:tab/>
        <w:t>B. Yemek yapmak</w:t>
      </w:r>
    </w:p>
    <w:p w:rsidR="00120E19" w:rsidRDefault="00120E19" w:rsidP="00CE71AE">
      <w:pPr>
        <w:spacing w:after="0" w:line="240" w:lineRule="auto"/>
        <w:rPr>
          <w:rFonts w:ascii="Comic Sans MS" w:hAnsi="Comic Sans MS"/>
        </w:rPr>
      </w:pPr>
      <w:r>
        <w:rPr>
          <w:rFonts w:ascii="Comic Sans MS" w:hAnsi="Comic Sans MS"/>
        </w:rPr>
        <w:t>C. Ödevlerimizi yapmak.</w:t>
      </w:r>
    </w:p>
    <w:p w:rsidR="00120E19" w:rsidRPr="005D3C58" w:rsidRDefault="00120E19" w:rsidP="005D3C58">
      <w:pPr>
        <w:spacing w:after="0" w:line="240" w:lineRule="auto"/>
        <w:rPr>
          <w:rFonts w:ascii="Comic Sans MS" w:hAnsi="Comic Sans MS"/>
          <w:b/>
        </w:rPr>
      </w:pPr>
      <w:r w:rsidRPr="005D3C58">
        <w:rPr>
          <w:rFonts w:ascii="Comic Sans MS" w:hAnsi="Comic Sans MS"/>
          <w:b/>
        </w:rPr>
        <w:t xml:space="preserve">16. Aşağıdakilerden hangisi, aile içinde </w:t>
      </w:r>
      <w:r w:rsidRPr="005D3C58">
        <w:rPr>
          <w:rFonts w:ascii="Comic Sans MS" w:hAnsi="Comic Sans MS"/>
          <w:b/>
          <w:u w:val="single"/>
        </w:rPr>
        <w:t>yardımlaşmaya</w:t>
      </w:r>
      <w:r w:rsidRPr="005D3C58">
        <w:rPr>
          <w:rFonts w:ascii="Comic Sans MS" w:hAnsi="Comic Sans MS"/>
          <w:b/>
        </w:rPr>
        <w:t xml:space="preserve"> örnek gösterilemez?</w:t>
      </w:r>
    </w:p>
    <w:p w:rsidR="00120E19" w:rsidRPr="005D3C58" w:rsidRDefault="00120E19" w:rsidP="005D3C58">
      <w:pPr>
        <w:spacing w:after="0" w:line="240" w:lineRule="auto"/>
        <w:rPr>
          <w:rFonts w:ascii="Comic Sans MS" w:hAnsi="Comic Sans MS"/>
        </w:rPr>
      </w:pPr>
      <w:r w:rsidRPr="005D3C58">
        <w:rPr>
          <w:rFonts w:ascii="Comic Sans MS" w:hAnsi="Comic Sans MS"/>
        </w:rPr>
        <w:t>A) Ablanın küçük bebeğe bakması.</w:t>
      </w:r>
    </w:p>
    <w:p w:rsidR="00120E19" w:rsidRPr="005D3C58" w:rsidRDefault="00120E19" w:rsidP="005D3C58">
      <w:pPr>
        <w:spacing w:after="0" w:line="240" w:lineRule="auto"/>
        <w:rPr>
          <w:rFonts w:ascii="Comic Sans MS" w:hAnsi="Comic Sans MS"/>
        </w:rPr>
      </w:pPr>
      <w:r w:rsidRPr="005D3C58">
        <w:rPr>
          <w:rFonts w:ascii="Comic Sans MS" w:hAnsi="Comic Sans MS"/>
        </w:rPr>
        <w:t xml:space="preserve">B) Babanın </w:t>
      </w:r>
      <w:r>
        <w:rPr>
          <w:rFonts w:ascii="Comic Sans MS" w:hAnsi="Comic Sans MS"/>
        </w:rPr>
        <w:t>evde hiçbir işe karışmaması</w:t>
      </w:r>
      <w:r w:rsidRPr="005D3C58">
        <w:rPr>
          <w:rFonts w:ascii="Comic Sans MS" w:hAnsi="Comic Sans MS"/>
        </w:rPr>
        <w:t>.</w:t>
      </w:r>
    </w:p>
    <w:p w:rsidR="00120E19" w:rsidRDefault="00120E19" w:rsidP="005D3C58">
      <w:pPr>
        <w:spacing w:after="0" w:line="240" w:lineRule="auto"/>
        <w:rPr>
          <w:rFonts w:ascii="Comic Sans MS" w:hAnsi="Comic Sans MS"/>
        </w:rPr>
      </w:pPr>
      <w:r w:rsidRPr="005D3C58">
        <w:rPr>
          <w:rFonts w:ascii="Comic Sans MS" w:hAnsi="Comic Sans MS"/>
        </w:rPr>
        <w:t>C) Aile fertlerinin evi birlikte temizlemesi.</w:t>
      </w:r>
    </w:p>
    <w:p w:rsidR="00120E19" w:rsidRPr="00797E1D" w:rsidRDefault="00120E19" w:rsidP="005D3C58">
      <w:pPr>
        <w:spacing w:after="0" w:line="240" w:lineRule="auto"/>
        <w:rPr>
          <w:rFonts w:ascii="Comic Sans MS" w:hAnsi="Comic Sans MS"/>
          <w:b/>
        </w:rPr>
      </w:pPr>
      <w:r w:rsidRPr="00797E1D">
        <w:rPr>
          <w:rFonts w:ascii="Comic Sans MS" w:hAnsi="Comic Sans MS"/>
          <w:b/>
        </w:rPr>
        <w:t>17. Aşağıdakilerden hangisi geçtiğimiz günlerde öğretmenimizin okulda bahsettiği önemli günlerden biri değildir?</w:t>
      </w:r>
    </w:p>
    <w:p w:rsidR="00120E19" w:rsidRDefault="00120E19" w:rsidP="005D3C58">
      <w:pPr>
        <w:spacing w:after="0" w:line="240" w:lineRule="auto"/>
        <w:rPr>
          <w:rFonts w:ascii="Comic Sans MS" w:hAnsi="Comic Sans MS"/>
        </w:rPr>
      </w:pPr>
      <w:r>
        <w:rPr>
          <w:rFonts w:ascii="Comic Sans MS" w:hAnsi="Comic Sans MS"/>
        </w:rPr>
        <w:t>A. Çanakkale Deniz Zaferi     B. Orman Haftası</w:t>
      </w:r>
    </w:p>
    <w:p w:rsidR="00120E19" w:rsidRDefault="00120E19" w:rsidP="00C006F2">
      <w:pPr>
        <w:spacing w:after="0" w:line="240" w:lineRule="auto"/>
        <w:rPr>
          <w:b/>
        </w:rPr>
      </w:pPr>
      <w:r>
        <w:rPr>
          <w:rFonts w:ascii="Comic Sans MS" w:hAnsi="Comic Sans MS"/>
        </w:rPr>
        <w:t>C. Sihirbazlar Bayramı</w:t>
      </w:r>
      <w:bookmarkStart w:id="0" w:name="_GoBack"/>
      <w:bookmarkEnd w:id="0"/>
      <w:r>
        <w:rPr>
          <w:rFonts w:ascii="Comic Sans MS" w:hAnsi="Comic Sans MS"/>
        </w:rPr>
        <w:t xml:space="preserve">       </w:t>
      </w:r>
      <w:hyperlink r:id="rId12" w:history="1">
        <w:r>
          <w:rPr>
            <w:rStyle w:val="Hyperlink"/>
            <w:rFonts w:cs="Calibri"/>
            <w:b/>
          </w:rPr>
          <w:t>www.sorubak.com</w:t>
        </w:r>
      </w:hyperlink>
      <w:r>
        <w:rPr>
          <w:b/>
        </w:rPr>
        <w:t xml:space="preserve"> </w:t>
      </w:r>
    </w:p>
    <w:p w:rsidR="00120E19" w:rsidRPr="005100CC" w:rsidRDefault="00120E19" w:rsidP="005100CC">
      <w:pPr>
        <w:spacing w:after="0" w:line="240" w:lineRule="auto"/>
        <w:rPr>
          <w:rFonts w:ascii="Comic Sans MS" w:hAnsi="Comic Sans MS"/>
        </w:rPr>
      </w:pPr>
    </w:p>
    <w:sectPr w:rsidR="00120E19" w:rsidRPr="005100CC" w:rsidSect="00A716A9">
      <w:footerReference w:type="default" r:id="rId13"/>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E19" w:rsidRDefault="00120E19" w:rsidP="00730C53">
      <w:pPr>
        <w:spacing w:after="0" w:line="240" w:lineRule="auto"/>
      </w:pPr>
      <w:r>
        <w:separator/>
      </w:r>
    </w:p>
  </w:endnote>
  <w:endnote w:type="continuationSeparator" w:id="0">
    <w:p w:rsidR="00120E19" w:rsidRDefault="00120E19" w:rsidP="00730C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E19" w:rsidRDefault="00120E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E19" w:rsidRDefault="00120E19" w:rsidP="00730C53">
      <w:pPr>
        <w:spacing w:after="0" w:line="240" w:lineRule="auto"/>
      </w:pPr>
      <w:r>
        <w:separator/>
      </w:r>
    </w:p>
  </w:footnote>
  <w:footnote w:type="continuationSeparator" w:id="0">
    <w:p w:rsidR="00120E19" w:rsidRDefault="00120E19" w:rsidP="00730C5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9B10BF"/>
    <w:multiLevelType w:val="hybridMultilevel"/>
    <w:tmpl w:val="B2B69AA8"/>
    <w:lvl w:ilvl="0" w:tplc="214E2CD8">
      <w:start w:val="1"/>
      <w:numFmt w:val="upperLetter"/>
      <w:lvlText w:val="%1."/>
      <w:lvlJc w:val="left"/>
      <w:pPr>
        <w:ind w:left="765" w:hanging="360"/>
      </w:pPr>
      <w:rPr>
        <w:rFonts w:cs="Times New Roman" w:hint="default"/>
      </w:rPr>
    </w:lvl>
    <w:lvl w:ilvl="1" w:tplc="041F0019" w:tentative="1">
      <w:start w:val="1"/>
      <w:numFmt w:val="lowerLetter"/>
      <w:lvlText w:val="%2."/>
      <w:lvlJc w:val="left"/>
      <w:pPr>
        <w:ind w:left="1485" w:hanging="360"/>
      </w:pPr>
      <w:rPr>
        <w:rFonts w:cs="Times New Roman"/>
      </w:rPr>
    </w:lvl>
    <w:lvl w:ilvl="2" w:tplc="041F001B" w:tentative="1">
      <w:start w:val="1"/>
      <w:numFmt w:val="lowerRoman"/>
      <w:lvlText w:val="%3."/>
      <w:lvlJc w:val="right"/>
      <w:pPr>
        <w:ind w:left="2205" w:hanging="180"/>
      </w:pPr>
      <w:rPr>
        <w:rFonts w:cs="Times New Roman"/>
      </w:rPr>
    </w:lvl>
    <w:lvl w:ilvl="3" w:tplc="041F000F" w:tentative="1">
      <w:start w:val="1"/>
      <w:numFmt w:val="decimal"/>
      <w:lvlText w:val="%4."/>
      <w:lvlJc w:val="left"/>
      <w:pPr>
        <w:ind w:left="2925" w:hanging="360"/>
      </w:pPr>
      <w:rPr>
        <w:rFonts w:cs="Times New Roman"/>
      </w:rPr>
    </w:lvl>
    <w:lvl w:ilvl="4" w:tplc="041F0019" w:tentative="1">
      <w:start w:val="1"/>
      <w:numFmt w:val="lowerLetter"/>
      <w:lvlText w:val="%5."/>
      <w:lvlJc w:val="left"/>
      <w:pPr>
        <w:ind w:left="3645" w:hanging="360"/>
      </w:pPr>
      <w:rPr>
        <w:rFonts w:cs="Times New Roman"/>
      </w:rPr>
    </w:lvl>
    <w:lvl w:ilvl="5" w:tplc="041F001B" w:tentative="1">
      <w:start w:val="1"/>
      <w:numFmt w:val="lowerRoman"/>
      <w:lvlText w:val="%6."/>
      <w:lvlJc w:val="right"/>
      <w:pPr>
        <w:ind w:left="4365" w:hanging="180"/>
      </w:pPr>
      <w:rPr>
        <w:rFonts w:cs="Times New Roman"/>
      </w:rPr>
    </w:lvl>
    <w:lvl w:ilvl="6" w:tplc="041F000F" w:tentative="1">
      <w:start w:val="1"/>
      <w:numFmt w:val="decimal"/>
      <w:lvlText w:val="%7."/>
      <w:lvlJc w:val="left"/>
      <w:pPr>
        <w:ind w:left="5085" w:hanging="360"/>
      </w:pPr>
      <w:rPr>
        <w:rFonts w:cs="Times New Roman"/>
      </w:rPr>
    </w:lvl>
    <w:lvl w:ilvl="7" w:tplc="041F0019" w:tentative="1">
      <w:start w:val="1"/>
      <w:numFmt w:val="lowerLetter"/>
      <w:lvlText w:val="%8."/>
      <w:lvlJc w:val="left"/>
      <w:pPr>
        <w:ind w:left="5805" w:hanging="360"/>
      </w:pPr>
      <w:rPr>
        <w:rFonts w:cs="Times New Roman"/>
      </w:rPr>
    </w:lvl>
    <w:lvl w:ilvl="8" w:tplc="041F001B" w:tentative="1">
      <w:start w:val="1"/>
      <w:numFmt w:val="lowerRoman"/>
      <w:lvlText w:val="%9."/>
      <w:lvlJc w:val="right"/>
      <w:pPr>
        <w:ind w:left="6525" w:hanging="180"/>
      </w:pPr>
      <w:rPr>
        <w:rFonts w:cs="Times New Roman"/>
      </w:rPr>
    </w:lvl>
  </w:abstractNum>
  <w:abstractNum w:abstractNumId="1">
    <w:nsid w:val="6B16681B"/>
    <w:multiLevelType w:val="hybridMultilevel"/>
    <w:tmpl w:val="6C8E015A"/>
    <w:lvl w:ilvl="0" w:tplc="B6FC8D8A">
      <w:start w:val="1"/>
      <w:numFmt w:val="upperLetter"/>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16A9"/>
    <w:rsid w:val="00120E19"/>
    <w:rsid w:val="002445F3"/>
    <w:rsid w:val="00245063"/>
    <w:rsid w:val="002664AB"/>
    <w:rsid w:val="002C2746"/>
    <w:rsid w:val="002D211E"/>
    <w:rsid w:val="002F264A"/>
    <w:rsid w:val="002F2BD7"/>
    <w:rsid w:val="00341340"/>
    <w:rsid w:val="00344822"/>
    <w:rsid w:val="004E628A"/>
    <w:rsid w:val="005100CC"/>
    <w:rsid w:val="00532211"/>
    <w:rsid w:val="005D3C58"/>
    <w:rsid w:val="005F20F5"/>
    <w:rsid w:val="006022F8"/>
    <w:rsid w:val="007008B2"/>
    <w:rsid w:val="00730C53"/>
    <w:rsid w:val="00784A81"/>
    <w:rsid w:val="0078575C"/>
    <w:rsid w:val="00797E1D"/>
    <w:rsid w:val="00850599"/>
    <w:rsid w:val="0093174A"/>
    <w:rsid w:val="00A716A9"/>
    <w:rsid w:val="00AE0BEF"/>
    <w:rsid w:val="00B3319D"/>
    <w:rsid w:val="00B534E9"/>
    <w:rsid w:val="00BD74BF"/>
    <w:rsid w:val="00C006F2"/>
    <w:rsid w:val="00C6613F"/>
    <w:rsid w:val="00CE71AE"/>
    <w:rsid w:val="00D9131D"/>
    <w:rsid w:val="00F96CA3"/>
    <w:rsid w:val="00FA3F2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6A9"/>
    <w:pPr>
      <w:spacing w:after="200" w:line="276" w:lineRule="auto"/>
    </w:pPr>
    <w:rPr>
      <w:rFonts w:cs="Calibri"/>
      <w:lang w:eastAsia="en-US"/>
    </w:rPr>
  </w:style>
  <w:style w:type="paragraph" w:styleId="Heading2">
    <w:name w:val="heading 2"/>
    <w:basedOn w:val="Normal"/>
    <w:next w:val="Normal"/>
    <w:link w:val="Heading2Char"/>
    <w:uiPriority w:val="99"/>
    <w:qFormat/>
    <w:rsid w:val="00FA3F2B"/>
    <w:pPr>
      <w:keepNext/>
      <w:keepLines/>
      <w:spacing w:before="200" w:after="0"/>
      <w:outlineLvl w:val="1"/>
    </w:pPr>
    <w:rPr>
      <w:rFonts w:ascii="Cambria" w:eastAsia="Times New Roman" w:hAnsi="Cambria" w:cs="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FA3F2B"/>
    <w:rPr>
      <w:rFonts w:ascii="Cambria" w:hAnsi="Cambria" w:cs="Cambria"/>
      <w:b/>
      <w:bCs/>
      <w:color w:val="4F81BD"/>
      <w:sz w:val="26"/>
      <w:szCs w:val="26"/>
    </w:rPr>
  </w:style>
  <w:style w:type="paragraph" w:styleId="ListParagraph">
    <w:name w:val="List Paragraph"/>
    <w:basedOn w:val="Normal"/>
    <w:uiPriority w:val="99"/>
    <w:qFormat/>
    <w:rsid w:val="00FA3F2B"/>
    <w:pPr>
      <w:ind w:left="720"/>
      <w:contextualSpacing/>
    </w:pPr>
  </w:style>
  <w:style w:type="paragraph" w:styleId="BalloonText">
    <w:name w:val="Balloon Text"/>
    <w:basedOn w:val="Normal"/>
    <w:link w:val="BalloonTextChar"/>
    <w:uiPriority w:val="99"/>
    <w:semiHidden/>
    <w:rsid w:val="009317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3174A"/>
    <w:rPr>
      <w:rFonts w:ascii="Tahoma" w:eastAsia="Times New Roman" w:hAnsi="Tahoma" w:cs="Tahoma"/>
      <w:sz w:val="16"/>
      <w:szCs w:val="16"/>
    </w:rPr>
  </w:style>
  <w:style w:type="paragraph" w:styleId="Header">
    <w:name w:val="header"/>
    <w:basedOn w:val="Normal"/>
    <w:link w:val="HeaderChar"/>
    <w:uiPriority w:val="99"/>
    <w:rsid w:val="00730C53"/>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730C53"/>
    <w:rPr>
      <w:rFonts w:ascii="Calibri" w:eastAsia="Times New Roman" w:hAnsi="Calibri" w:cs="Calibri"/>
    </w:rPr>
  </w:style>
  <w:style w:type="paragraph" w:styleId="Footer">
    <w:name w:val="footer"/>
    <w:basedOn w:val="Normal"/>
    <w:link w:val="FooterChar"/>
    <w:uiPriority w:val="99"/>
    <w:rsid w:val="00730C53"/>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730C53"/>
    <w:rPr>
      <w:rFonts w:ascii="Calibri" w:eastAsia="Times New Roman" w:hAnsi="Calibri" w:cs="Calibri"/>
    </w:rPr>
  </w:style>
  <w:style w:type="character" w:styleId="Hyperlink">
    <w:name w:val="Hyperlink"/>
    <w:basedOn w:val="DefaultParagraphFont"/>
    <w:uiPriority w:val="99"/>
    <w:rsid w:val="00C006F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6262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113</TotalTime>
  <Pages>4</Pages>
  <Words>1592</Words>
  <Characters>9081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şenol tunç</dc:creator>
  <cp:keywords/>
  <dc:description/>
  <cp:lastModifiedBy>edanur</cp:lastModifiedBy>
  <cp:revision>11</cp:revision>
  <dcterms:created xsi:type="dcterms:W3CDTF">2011-03-31T12:44:00Z</dcterms:created>
  <dcterms:modified xsi:type="dcterms:W3CDTF">2011-04-22T19:53:00Z</dcterms:modified>
</cp:coreProperties>
</file>