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FC" w:rsidRDefault="006D5FFC" w:rsidP="00E32EA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2.75pt;height:32.25pt">
            <v:shadow color="#868686"/>
            <v:textpath style="font-family:&quot;Arial Black&quot;;v-text-kern:t" trim="t" fitpath="t" string="2-E MATEMATİK DEĞERLENDİRME SINAVI&#10;www.sorubak.com "/>
          </v:shape>
        </w:pict>
      </w:r>
    </w:p>
    <w:p w:rsidR="006D5FFC" w:rsidRDefault="006D5FFC" w:rsidP="00E32EAF">
      <w:pPr>
        <w:tabs>
          <w:tab w:val="left" w:pos="118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Adı Soyadı:……………………………………………………………       Aldığı not:…………………..</w:t>
      </w:r>
    </w:p>
    <w:p w:rsidR="006D5FFC" w:rsidRDefault="006D5FFC" w:rsidP="00E32EAF">
      <w:pPr>
        <w:tabs>
          <w:tab w:val="left" w:pos="118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1- Aşağıdaki toplama işlemlerinde verilmeyen terimleri bulunuz.</w:t>
      </w:r>
    </w:p>
    <w:p w:rsidR="006D5FFC" w:rsidRDefault="006D5FFC" w:rsidP="00E32EAF">
      <w:pPr>
        <w:tabs>
          <w:tab w:val="left" w:pos="1185"/>
        </w:tabs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tabs>
          <w:tab w:val="left" w:pos="1185"/>
        </w:tabs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tabs>
          <w:tab w:val="left" w:pos="118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2- Aşağıdaki çıkarma işlemlerinde verilmeyen terimleri bulunuz.</w:t>
      </w:r>
    </w:p>
    <w:p w:rsidR="006D5FFC" w:rsidRDefault="006D5FFC" w:rsidP="00E32EAF">
      <w:pPr>
        <w:tabs>
          <w:tab w:val="left" w:pos="1185"/>
        </w:tabs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tabs>
          <w:tab w:val="left" w:pos="1185"/>
        </w:tabs>
        <w:rPr>
          <w:rFonts w:ascii="Comic Sans MS" w:hAnsi="Comic Sans MS"/>
          <w:sz w:val="26"/>
          <w:szCs w:val="26"/>
        </w:rPr>
      </w:pPr>
    </w:p>
    <w:p w:rsidR="006D5FFC" w:rsidRPr="00E32EAF" w:rsidRDefault="006D5FFC" w:rsidP="00E32EAF">
      <w:pPr>
        <w:spacing w:before="120"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3- </w:t>
      </w:r>
      <w:r w:rsidRPr="00E32EAF">
        <w:rPr>
          <w:rFonts w:ascii="Comic Sans MS" w:hAnsi="Comic Sans MS"/>
          <w:sz w:val="26"/>
          <w:szCs w:val="26"/>
        </w:rPr>
        <w:t>Ahmet, Ramazan Bayramı’nda dedesinden 13 TL, amcasından 12 TL ve halasından da</w:t>
      </w: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  <w:r w:rsidRPr="00E32EAF">
        <w:rPr>
          <w:rFonts w:ascii="Comic Sans MS" w:hAnsi="Comic Sans MS"/>
          <w:sz w:val="26"/>
          <w:szCs w:val="26"/>
        </w:rPr>
        <w:t xml:space="preserve">   25 TL harçlık almıştır. </w:t>
      </w:r>
      <w:r>
        <w:rPr>
          <w:rFonts w:ascii="Comic Sans MS" w:hAnsi="Comic Sans MS"/>
          <w:sz w:val="26"/>
          <w:szCs w:val="26"/>
        </w:rPr>
        <w:t xml:space="preserve"> </w:t>
      </w:r>
      <w:r w:rsidRPr="00E32EAF">
        <w:rPr>
          <w:rFonts w:ascii="Comic Sans MS" w:hAnsi="Comic Sans MS"/>
          <w:sz w:val="26"/>
          <w:szCs w:val="26"/>
        </w:rPr>
        <w:t xml:space="preserve">Ahmet daha sonra topladığı harçlığın 20 TL’sini harcamıştır. Buna göre kaç TL parası </w:t>
      </w:r>
      <w:r w:rsidRPr="00DB7718">
        <w:rPr>
          <w:rFonts w:ascii="Comic Sans MS" w:hAnsi="Comic Sans MS"/>
          <w:b/>
          <w:sz w:val="28"/>
          <w:szCs w:val="28"/>
        </w:rPr>
        <w:t>kalmıştır</w:t>
      </w:r>
      <w:r w:rsidRPr="00E32EAF">
        <w:rPr>
          <w:rFonts w:ascii="Comic Sans MS" w:hAnsi="Comic Sans MS"/>
          <w:sz w:val="26"/>
          <w:szCs w:val="26"/>
        </w:rPr>
        <w:t>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4- Bir çıkarma işleminde çıkan 42, fark 28 ise </w:t>
      </w:r>
      <w:r w:rsidRPr="00DB7718">
        <w:rPr>
          <w:rFonts w:ascii="Comic Sans MS" w:hAnsi="Comic Sans MS"/>
          <w:b/>
          <w:sz w:val="30"/>
          <w:szCs w:val="30"/>
          <w:u w:val="single"/>
        </w:rPr>
        <w:t>eksilen</w:t>
      </w:r>
      <w:r>
        <w:rPr>
          <w:rFonts w:ascii="Comic Sans MS" w:hAnsi="Comic Sans MS"/>
          <w:sz w:val="26"/>
          <w:szCs w:val="26"/>
        </w:rPr>
        <w:t xml:space="preserve"> sayı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5-  63’ten başlayıp 4’er ritmik sayarken, </w:t>
      </w:r>
      <w:r w:rsidRPr="00DB7718">
        <w:rPr>
          <w:rFonts w:ascii="Comic Sans MS" w:hAnsi="Comic Sans MS"/>
          <w:b/>
          <w:sz w:val="30"/>
          <w:szCs w:val="30"/>
        </w:rPr>
        <w:t>4.söylediğim</w:t>
      </w:r>
      <w:r>
        <w:rPr>
          <w:rFonts w:ascii="Comic Sans MS" w:hAnsi="Comic Sans MS"/>
          <w:sz w:val="26"/>
          <w:szCs w:val="26"/>
        </w:rPr>
        <w:t xml:space="preserve"> sayıyı </w:t>
      </w:r>
      <w:r w:rsidRPr="00DB7718">
        <w:rPr>
          <w:rFonts w:ascii="Comic Sans MS" w:hAnsi="Comic Sans MS"/>
          <w:b/>
          <w:sz w:val="30"/>
          <w:szCs w:val="30"/>
          <w:u w:val="single"/>
        </w:rPr>
        <w:t>en yakın onluğa</w:t>
      </w:r>
      <w:r>
        <w:rPr>
          <w:rFonts w:ascii="Comic Sans MS" w:hAnsi="Comic Sans MS"/>
          <w:sz w:val="26"/>
          <w:szCs w:val="26"/>
        </w:rPr>
        <w:t xml:space="preserve"> yuvarlarsak kaç olur?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pPr w:leftFromText="141" w:rightFromText="141" w:vertAnchor="text" w:horzAnchor="page" w:tblpX="1378" w:tblpY="162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675"/>
        <w:gridCol w:w="709"/>
        <w:gridCol w:w="709"/>
        <w:gridCol w:w="709"/>
      </w:tblGrid>
      <w:tr w:rsidR="006D5FFC" w:rsidRPr="00C66640" w:rsidTr="00C66640">
        <w:trPr>
          <w:trHeight w:val="470"/>
        </w:trPr>
        <w:tc>
          <w:tcPr>
            <w:tcW w:w="675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8</w:t>
            </w:r>
          </w:p>
        </w:tc>
      </w:tr>
      <w:tr w:rsidR="006D5FFC" w:rsidRPr="00C66640" w:rsidTr="00C66640">
        <w:trPr>
          <w:trHeight w:val="561"/>
        </w:trPr>
        <w:tc>
          <w:tcPr>
            <w:tcW w:w="675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 xml:space="preserve"> 4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B</w:t>
            </w:r>
          </w:p>
        </w:tc>
      </w:tr>
      <w:tr w:rsidR="006D5FFC" w:rsidRPr="00C66640" w:rsidTr="00C66640">
        <w:trPr>
          <w:trHeight w:val="554"/>
        </w:trPr>
        <w:tc>
          <w:tcPr>
            <w:tcW w:w="675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 xml:space="preserve"> 6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6D5FFC" w:rsidRPr="00C66640" w:rsidTr="00C66640">
        <w:trPr>
          <w:trHeight w:val="554"/>
        </w:trPr>
        <w:tc>
          <w:tcPr>
            <w:tcW w:w="675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66640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09" w:type="dxa"/>
          </w:tcPr>
          <w:p w:rsidR="006D5FFC" w:rsidRPr="00C66640" w:rsidRDefault="006D5FFC" w:rsidP="00C66640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6-                                                      Yandaki tabloya göre A+B+C kaçtır?</w:t>
      </w:r>
    </w:p>
    <w:tbl>
      <w:tblPr>
        <w:tblpPr w:leftFromText="141" w:rightFromText="141" w:vertAnchor="text" w:horzAnchor="margin" w:tblpXSpec="right" w:tblpY="210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236"/>
        <w:gridCol w:w="247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6D5FFC" w:rsidRPr="00C66640" w:rsidTr="00E32EAF">
        <w:trPr>
          <w:trHeight w:val="582"/>
        </w:trPr>
        <w:tc>
          <w:tcPr>
            <w:tcW w:w="221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7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E32EAF">
        <w:trPr>
          <w:trHeight w:val="548"/>
        </w:trPr>
        <w:tc>
          <w:tcPr>
            <w:tcW w:w="221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7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E32EAF">
        <w:trPr>
          <w:trHeight w:val="627"/>
        </w:trPr>
        <w:tc>
          <w:tcPr>
            <w:tcW w:w="221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7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6D5FFC" w:rsidRPr="00353EAF" w:rsidRDefault="006D5FFC" w:rsidP="00E32EAF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7-     K 8           Yandaki işleme göre K x L kaçtır? </w:t>
      </w:r>
    </w:p>
    <w:p w:rsidR="006D5FFC" w:rsidRDefault="006D5FFC" w:rsidP="00E32EAF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+  3 L   </w:t>
      </w: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pt;margin-top:.6pt;width:39.75pt;height:.75pt;z-index:251658240" o:connectortype="straight"/>
        </w:pict>
      </w:r>
      <w:r>
        <w:rPr>
          <w:rFonts w:ascii="Comic Sans MS" w:hAnsi="Comic Sans MS"/>
          <w:sz w:val="26"/>
          <w:szCs w:val="26"/>
        </w:rPr>
        <w:t xml:space="preserve">         6 4</w:t>
      </w: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8-  </w:t>
      </w:r>
      <w:r w:rsidRPr="00DB7718">
        <w:rPr>
          <w:rFonts w:ascii="Comic Sans MS" w:hAnsi="Comic Sans MS"/>
          <w:b/>
          <w:sz w:val="30"/>
          <w:szCs w:val="30"/>
          <w:u w:val="single"/>
        </w:rPr>
        <w:t>Hangi sayının</w:t>
      </w:r>
      <w:r>
        <w:rPr>
          <w:rFonts w:ascii="Comic Sans MS" w:hAnsi="Comic Sans MS"/>
          <w:sz w:val="26"/>
          <w:szCs w:val="26"/>
        </w:rPr>
        <w:t xml:space="preserve"> 45 eksiği 36 eder?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9- Mehmet 13 yaşındadır. Annesinin yaşı, Mehmet’in yaşının </w:t>
      </w:r>
      <w:r w:rsidRPr="00DB7718">
        <w:rPr>
          <w:rFonts w:ascii="Comic Sans MS" w:hAnsi="Comic Sans MS"/>
          <w:b/>
          <w:sz w:val="30"/>
          <w:szCs w:val="30"/>
        </w:rPr>
        <w:t>5 katından bir düzine eksiktir</w:t>
      </w:r>
      <w:r>
        <w:rPr>
          <w:rFonts w:ascii="Comic Sans MS" w:hAnsi="Comic Sans MS"/>
          <w:sz w:val="26"/>
          <w:szCs w:val="26"/>
        </w:rPr>
        <w:t xml:space="preserve">. </w:t>
      </w:r>
      <w:r w:rsidRPr="00DB7718">
        <w:rPr>
          <w:rFonts w:ascii="Comic Sans MS" w:hAnsi="Comic Sans MS"/>
          <w:b/>
          <w:sz w:val="30"/>
          <w:szCs w:val="30"/>
          <w:u w:val="single"/>
        </w:rPr>
        <w:t>İkisinin yaşları toplamı</w:t>
      </w:r>
      <w:r>
        <w:rPr>
          <w:rFonts w:ascii="Comic Sans MS" w:hAnsi="Comic Sans MS"/>
          <w:sz w:val="26"/>
          <w:szCs w:val="26"/>
        </w:rPr>
        <w:t xml:space="preserve">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10- 32 sayısının, </w:t>
      </w:r>
      <w:r w:rsidRPr="00DB7718">
        <w:rPr>
          <w:rFonts w:ascii="Comic Sans MS" w:hAnsi="Comic Sans MS"/>
          <w:b/>
          <w:sz w:val="30"/>
          <w:szCs w:val="30"/>
        </w:rPr>
        <w:t>çeyreğinin</w:t>
      </w:r>
      <w:r>
        <w:rPr>
          <w:rFonts w:ascii="Comic Sans MS" w:hAnsi="Comic Sans MS"/>
          <w:sz w:val="26"/>
          <w:szCs w:val="26"/>
        </w:rPr>
        <w:t xml:space="preserve">, 4 birlik 5 onluk </w:t>
      </w:r>
      <w:r w:rsidRPr="00DB7718">
        <w:rPr>
          <w:rFonts w:ascii="Comic Sans MS" w:hAnsi="Comic Sans MS"/>
          <w:b/>
          <w:sz w:val="26"/>
          <w:szCs w:val="26"/>
          <w:u w:val="single"/>
        </w:rPr>
        <w:t>fazlası</w:t>
      </w:r>
      <w:r>
        <w:rPr>
          <w:rFonts w:ascii="Comic Sans MS" w:hAnsi="Comic Sans MS"/>
          <w:sz w:val="26"/>
          <w:szCs w:val="26"/>
        </w:rPr>
        <w:t xml:space="preserve">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6D5648">
      <w:pPr>
        <w:spacing w:after="0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  <w:r w:rsidRPr="00EA01E1">
        <w:rPr>
          <w:rFonts w:ascii="Comic Sans MS" w:hAnsi="Comic Sans MS"/>
          <w:sz w:val="26"/>
          <w:szCs w:val="26"/>
        </w:rPr>
        <w:t xml:space="preserve">11- </w:t>
      </w:r>
      <w:r>
        <w:rPr>
          <w:rFonts w:ascii="Comic Sans MS" w:hAnsi="Comic Sans MS"/>
          <w:sz w:val="26"/>
          <w:szCs w:val="26"/>
        </w:rPr>
        <w:t>Belediye otobüsünde 41</w:t>
      </w:r>
      <w:r w:rsidRPr="00EA01E1">
        <w:rPr>
          <w:rFonts w:ascii="Comic Sans MS" w:hAnsi="Comic Sans MS"/>
          <w:sz w:val="26"/>
          <w:szCs w:val="26"/>
        </w:rPr>
        <w:t xml:space="preserve"> yolcu vardı. Birinci durakta 13 yolcu </w:t>
      </w:r>
      <w:r w:rsidRPr="00DB7718">
        <w:rPr>
          <w:rFonts w:ascii="Comic Sans MS" w:hAnsi="Comic Sans MS"/>
          <w:b/>
          <w:sz w:val="30"/>
          <w:szCs w:val="30"/>
        </w:rPr>
        <w:t>indi</w:t>
      </w:r>
      <w:r w:rsidRPr="00EA01E1">
        <w:rPr>
          <w:rFonts w:ascii="Comic Sans MS" w:hAnsi="Comic Sans MS"/>
          <w:sz w:val="26"/>
          <w:szCs w:val="26"/>
        </w:rPr>
        <w:t xml:space="preserve">. İkinci durakta 16 yolcu </w:t>
      </w:r>
      <w:r w:rsidRPr="00DB7718">
        <w:rPr>
          <w:rFonts w:ascii="Comic Sans MS" w:hAnsi="Comic Sans MS"/>
          <w:b/>
          <w:sz w:val="30"/>
          <w:szCs w:val="30"/>
        </w:rPr>
        <w:t>indi</w:t>
      </w:r>
      <w:r w:rsidRPr="00EA01E1">
        <w:rPr>
          <w:rFonts w:ascii="Comic Sans MS" w:hAnsi="Comic Sans MS"/>
          <w:sz w:val="26"/>
          <w:szCs w:val="26"/>
        </w:rPr>
        <w:t>. Otobüste kaç yolcu kaldı</w:t>
      </w:r>
      <w:r>
        <w:rPr>
          <w:rFonts w:ascii="Comic Sans MS" w:hAnsi="Comic Sans MS"/>
          <w:sz w:val="26"/>
          <w:szCs w:val="26"/>
        </w:rPr>
        <w:t>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12- </w:t>
      </w:r>
      <w:r w:rsidRPr="00DB7718">
        <w:rPr>
          <w:rFonts w:ascii="Comic Sans MS" w:hAnsi="Comic Sans MS"/>
          <w:b/>
          <w:sz w:val="30"/>
          <w:szCs w:val="30"/>
        </w:rPr>
        <w:t xml:space="preserve">Üç bütün </w:t>
      </w:r>
      <w:r w:rsidRPr="00DB7718">
        <w:rPr>
          <w:rFonts w:ascii="Comic Sans MS" w:hAnsi="Comic Sans MS"/>
          <w:sz w:val="30"/>
          <w:szCs w:val="30"/>
        </w:rPr>
        <w:t>elma</w:t>
      </w:r>
      <w:r>
        <w:rPr>
          <w:rFonts w:ascii="Comic Sans MS" w:hAnsi="Comic Sans MS"/>
          <w:sz w:val="26"/>
          <w:szCs w:val="26"/>
        </w:rPr>
        <w:t xml:space="preserve">, </w:t>
      </w:r>
      <w:r w:rsidRPr="00DB7718">
        <w:rPr>
          <w:rFonts w:ascii="Comic Sans MS" w:hAnsi="Comic Sans MS"/>
          <w:b/>
          <w:sz w:val="30"/>
          <w:szCs w:val="30"/>
        </w:rPr>
        <w:t xml:space="preserve">iki yarım </w:t>
      </w:r>
      <w:r w:rsidRPr="00DB7718">
        <w:rPr>
          <w:rFonts w:ascii="Comic Sans MS" w:hAnsi="Comic Sans MS"/>
          <w:sz w:val="30"/>
          <w:szCs w:val="30"/>
        </w:rPr>
        <w:t>elma</w:t>
      </w:r>
      <w:r>
        <w:rPr>
          <w:rFonts w:ascii="Comic Sans MS" w:hAnsi="Comic Sans MS"/>
          <w:sz w:val="26"/>
          <w:szCs w:val="26"/>
        </w:rPr>
        <w:t xml:space="preserve"> kaç </w:t>
      </w:r>
      <w:r w:rsidRPr="00DB7718">
        <w:rPr>
          <w:rFonts w:ascii="Comic Sans MS" w:hAnsi="Comic Sans MS"/>
          <w:b/>
          <w:sz w:val="30"/>
          <w:szCs w:val="30"/>
          <w:u w:val="single"/>
        </w:rPr>
        <w:t>çeyrek</w:t>
      </w:r>
      <w:r>
        <w:rPr>
          <w:rFonts w:ascii="Comic Sans MS" w:hAnsi="Comic Sans MS"/>
          <w:sz w:val="26"/>
          <w:szCs w:val="26"/>
        </w:rPr>
        <w:t xml:space="preserve"> elma eder?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</w:p>
    <w:p w:rsidR="006D5FFC" w:rsidRDefault="006D5FFC" w:rsidP="00D31919">
      <w:pPr>
        <w:spacing w:after="0" w:line="240" w:lineRule="atLeas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13- Ali,  45TL olan parasının </w:t>
      </w:r>
      <w:r w:rsidRPr="00D31919">
        <w:rPr>
          <w:rFonts w:ascii="Comic Sans MS" w:hAnsi="Comic Sans MS"/>
          <w:b/>
          <w:sz w:val="26"/>
          <w:szCs w:val="26"/>
        </w:rPr>
        <w:t>bir kısmıyla</w:t>
      </w:r>
      <w:r>
        <w:rPr>
          <w:rFonts w:ascii="Comic Sans MS" w:hAnsi="Comic Sans MS"/>
          <w:sz w:val="26"/>
          <w:szCs w:val="26"/>
        </w:rPr>
        <w:t xml:space="preserve"> ablasına hediye aldı. Ali’nin 26 TL parası kaldığına göre </w:t>
      </w:r>
      <w:r w:rsidRPr="00DB7718">
        <w:rPr>
          <w:rFonts w:ascii="Comic Sans MS" w:hAnsi="Comic Sans MS"/>
          <w:b/>
          <w:sz w:val="26"/>
          <w:szCs w:val="26"/>
        </w:rPr>
        <w:t>ablasına aldığı hediye</w:t>
      </w:r>
      <w:r>
        <w:rPr>
          <w:rFonts w:ascii="Comic Sans MS" w:hAnsi="Comic Sans MS"/>
          <w:sz w:val="26"/>
          <w:szCs w:val="26"/>
        </w:rPr>
        <w:t xml:space="preserve"> kaç TL’dir?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6D5FFC" w:rsidRPr="00D31919" w:rsidRDefault="006D5FFC" w:rsidP="00D31919">
            <w:pPr>
              <w:spacing w:after="0" w:line="240" w:lineRule="atLeast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6D5FFC" w:rsidRDefault="006D5FFC" w:rsidP="00EA01E1">
      <w:pPr>
        <w:spacing w:line="240" w:lineRule="auto"/>
        <w:ind w:right="-36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</w:p>
    <w:p w:rsidR="006D5FFC" w:rsidRDefault="006D5FFC" w:rsidP="00EA01E1">
      <w:pPr>
        <w:spacing w:line="240" w:lineRule="auto"/>
        <w:ind w:right="-36"/>
        <w:rPr>
          <w:rFonts w:ascii="Comic Sans MS" w:hAnsi="Comic Sans MS"/>
          <w:sz w:val="26"/>
          <w:szCs w:val="26"/>
        </w:rPr>
      </w:pPr>
    </w:p>
    <w:p w:rsidR="006D5FFC" w:rsidRDefault="006D5FFC" w:rsidP="00EA01E1">
      <w:pPr>
        <w:spacing w:line="240" w:lineRule="auto"/>
        <w:ind w:right="-36"/>
        <w:rPr>
          <w:rFonts w:ascii="Comic Sans MS" w:hAnsi="Comic Sans MS"/>
          <w:sz w:val="26"/>
          <w:szCs w:val="26"/>
        </w:rPr>
      </w:pPr>
    </w:p>
    <w:p w:rsidR="006D5FFC" w:rsidRDefault="006D5FFC" w:rsidP="00EA01E1">
      <w:pPr>
        <w:spacing w:line="240" w:lineRule="auto"/>
        <w:ind w:right="-36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14- Seherlerin kümesinde 7 tane tavşan, 9 tane tavuk vardır. Bu kümesteki hayvanların </w:t>
      </w:r>
      <w:r w:rsidRPr="00D31919">
        <w:rPr>
          <w:rFonts w:ascii="Comic Sans MS" w:hAnsi="Comic Sans MS"/>
          <w:b/>
          <w:sz w:val="30"/>
          <w:szCs w:val="30"/>
          <w:u w:val="single"/>
        </w:rPr>
        <w:t>ayak sayıları toplamı</w:t>
      </w:r>
      <w:r>
        <w:rPr>
          <w:rFonts w:ascii="Comic Sans MS" w:hAnsi="Comic Sans MS"/>
          <w:sz w:val="26"/>
          <w:szCs w:val="26"/>
        </w:rPr>
        <w:t xml:space="preserve">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D5FFC" w:rsidRPr="00C66640" w:rsidTr="00B315C1">
        <w:trPr>
          <w:trHeight w:val="404"/>
        </w:trPr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spacing w:after="0" w:line="240" w:lineRule="atLeast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323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D5FFC" w:rsidRPr="00C66640" w:rsidTr="00B315C1">
        <w:trPr>
          <w:trHeight w:val="158"/>
        </w:trPr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6D5FFC" w:rsidRPr="00353EAF" w:rsidRDefault="006D5FFC" w:rsidP="00B315C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D5FFC" w:rsidRPr="00EA01E1" w:rsidRDefault="006D5FFC" w:rsidP="00EA01E1">
      <w:pPr>
        <w:spacing w:line="240" w:lineRule="auto"/>
        <w:ind w:right="-36"/>
        <w:rPr>
          <w:rFonts w:ascii="Comic Sans MS" w:hAnsi="Comic Sans MS"/>
          <w:sz w:val="26"/>
          <w:szCs w:val="26"/>
        </w:rPr>
      </w:pPr>
    </w:p>
    <w:sectPr w:rsidR="006D5FFC" w:rsidRPr="00EA01E1" w:rsidSect="00E32E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B511A"/>
    <w:multiLevelType w:val="multilevel"/>
    <w:tmpl w:val="47168B4A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EAF"/>
    <w:rsid w:val="0002051C"/>
    <w:rsid w:val="00353EAF"/>
    <w:rsid w:val="003A1A9B"/>
    <w:rsid w:val="003C1DF9"/>
    <w:rsid w:val="00524F49"/>
    <w:rsid w:val="005B03FA"/>
    <w:rsid w:val="006D5648"/>
    <w:rsid w:val="006D5FFC"/>
    <w:rsid w:val="008B4102"/>
    <w:rsid w:val="00A4682E"/>
    <w:rsid w:val="00B315C1"/>
    <w:rsid w:val="00B5230A"/>
    <w:rsid w:val="00C66640"/>
    <w:rsid w:val="00D31919"/>
    <w:rsid w:val="00DB7718"/>
    <w:rsid w:val="00E32EAF"/>
    <w:rsid w:val="00EA01E1"/>
    <w:rsid w:val="00F85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D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32E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A01E1"/>
    <w:pPr>
      <w:spacing w:line="288" w:lineRule="auto"/>
      <w:ind w:left="720"/>
      <w:contextualSpacing/>
    </w:pPr>
    <w:rPr>
      <w:rFonts w:eastAsia="Times New Roman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7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366</Words>
  <Characters>2092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NeW_ZAT</dc:creator>
  <cp:keywords/>
  <dc:description/>
  <cp:lastModifiedBy>edanur</cp:lastModifiedBy>
  <cp:revision>4</cp:revision>
  <dcterms:created xsi:type="dcterms:W3CDTF">2011-03-17T22:21:00Z</dcterms:created>
  <dcterms:modified xsi:type="dcterms:W3CDTF">2011-04-23T08:59:00Z</dcterms:modified>
</cp:coreProperties>
</file>