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2.SINIFLAR TEST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1.Aşağıdakilerden hangisi Atatürk’ün önderliğinde sahip olduğumuz hak ve hürriyetlerden değildir?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A.Seçme ve seçilme hakkı               B.Eğitim Hakkı                 C.Tv İzleme Hakkı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2.Aşağıdakilerden hangisi etik bir davranıştır?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A.Yalan söylemek        </w:t>
      </w:r>
      <w:r w:rsidRPr="00C16735">
        <w:rPr>
          <w:rFonts w:ascii="Times New Roman" w:hAnsi="Times New Roman"/>
          <w:sz w:val="24"/>
          <w:szCs w:val="24"/>
        </w:rPr>
        <w:t xml:space="preserve"> B.Arka</w:t>
      </w:r>
      <w:r>
        <w:rPr>
          <w:rFonts w:ascii="Times New Roman" w:hAnsi="Times New Roman"/>
          <w:sz w:val="24"/>
          <w:szCs w:val="24"/>
        </w:rPr>
        <w:t xml:space="preserve">daşlarına yardımcı olmak     </w:t>
      </w:r>
      <w:r w:rsidRPr="00C16735">
        <w:rPr>
          <w:rFonts w:ascii="Times New Roman" w:hAnsi="Times New Roman"/>
          <w:sz w:val="24"/>
          <w:szCs w:val="24"/>
        </w:rPr>
        <w:t xml:space="preserve">  C.Arkadaşlarını oyuna almamak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3.Verilen durumlardan hangisine hayır demeliyiz?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A.Annemizin sofrayı toplarken yardım istemesi.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B.Arkadaşlarımızın parkta oynamaya çağırmaları.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C.Arkadaşlarımızın okuldan kaçmayı teklif etmeleri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4.Aşağıdaki kişilerden hangisine güvenemeyiz?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A.Verdiği sözde durmayan kişiler.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B.Yalan söylemeyen kişiler.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C.Arkadaşlarına yardımcı olan kişiler.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5.Halkın kendi kendini yönetme biçimine ne denir?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 xml:space="preserve">A.Padişahlık                B.Krallık                                 C.Cumhuriyet 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6.Hangisi çocukların sahip olduğu haklardan değildir?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A.Eğitim hakkı.               B.İstediği ülkede yaşama hakkı            C.Şiddet görmeme hakkı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7.”İşleyen demir, ………………….” atasözünde boş bırakılmış yere hangisi gelmelidir?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A.ışıldar                                B.çalışır                                      C.güzeldir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8.Aşağıdaki deyimlerden hangisi olup biten her şeyi bilmek, her şeyden haberi olmak anlamındadır?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A.kulak misafiri olmak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C16735">
        <w:rPr>
          <w:rFonts w:ascii="Times New Roman" w:hAnsi="Times New Roman"/>
          <w:sz w:val="24"/>
          <w:szCs w:val="24"/>
        </w:rPr>
        <w:t>B.kulak kabartma</w:t>
      </w:r>
      <w:r>
        <w:rPr>
          <w:rFonts w:ascii="Times New Roman" w:hAnsi="Times New Roman"/>
          <w:sz w:val="24"/>
          <w:szCs w:val="24"/>
        </w:rPr>
        <w:t xml:space="preserve">k                </w:t>
      </w:r>
      <w:r w:rsidRPr="00C16735">
        <w:rPr>
          <w:rFonts w:ascii="Times New Roman" w:hAnsi="Times New Roman"/>
          <w:sz w:val="24"/>
          <w:szCs w:val="24"/>
        </w:rPr>
        <w:t>C.kulağı delik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9.”Elif okula giderken kırtasiyeye……</w:t>
      </w:r>
      <w:r>
        <w:rPr>
          <w:rFonts w:ascii="Times New Roman" w:hAnsi="Times New Roman"/>
          <w:sz w:val="24"/>
          <w:szCs w:val="24"/>
        </w:rPr>
        <w:t>……</w:t>
      </w:r>
      <w:r w:rsidRPr="00C16735">
        <w:rPr>
          <w:rFonts w:ascii="Times New Roman" w:hAnsi="Times New Roman"/>
          <w:sz w:val="24"/>
          <w:szCs w:val="24"/>
        </w:rPr>
        <w:t>…..” ifadesinin olumsuz bir cümle olması için boşluğa hangisi gelmelidir?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A.uğradı                                                 B. gitti                                                C.gitmedi</w:t>
      </w: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 xml:space="preserve">10.Çok yağmur yağdığı için, …………………………………….” </w:t>
      </w:r>
      <w:r>
        <w:rPr>
          <w:rFonts w:ascii="Times New Roman" w:hAnsi="Times New Roman"/>
          <w:sz w:val="24"/>
          <w:szCs w:val="24"/>
        </w:rPr>
        <w:t>i</w:t>
      </w:r>
      <w:r w:rsidRPr="00C16735">
        <w:rPr>
          <w:rFonts w:ascii="Times New Roman" w:hAnsi="Times New Roman"/>
          <w:sz w:val="24"/>
          <w:szCs w:val="24"/>
        </w:rPr>
        <w:t>fadesinin anlamlı bir sebep-sonuç ilişkisi olması için boşluğa hangisi gelmelidir?</w:t>
      </w:r>
    </w:p>
    <w:p w:rsidR="00FA2E80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A.bilgisayar aldı</w:t>
      </w:r>
      <w:r>
        <w:rPr>
          <w:rFonts w:ascii="Times New Roman" w:hAnsi="Times New Roman"/>
          <w:sz w:val="24"/>
          <w:szCs w:val="24"/>
        </w:rPr>
        <w:t xml:space="preserve">m.            </w:t>
      </w:r>
      <w:r w:rsidRPr="00C16735">
        <w:rPr>
          <w:rFonts w:ascii="Times New Roman" w:hAnsi="Times New Roman"/>
          <w:sz w:val="24"/>
          <w:szCs w:val="24"/>
        </w:rPr>
        <w:t>B.evden dışarı çıkmadı</w:t>
      </w:r>
      <w:r>
        <w:rPr>
          <w:rFonts w:ascii="Times New Roman" w:hAnsi="Times New Roman"/>
          <w:sz w:val="24"/>
          <w:szCs w:val="24"/>
        </w:rPr>
        <w:t xml:space="preserve">m.             </w:t>
      </w:r>
      <w:r w:rsidRPr="00C16735">
        <w:rPr>
          <w:rFonts w:ascii="Times New Roman" w:hAnsi="Times New Roman"/>
          <w:sz w:val="24"/>
          <w:szCs w:val="24"/>
        </w:rPr>
        <w:t>C.kırmızı tokamı taktım.</w:t>
      </w:r>
    </w:p>
    <w:p w:rsidR="00FA2E80" w:rsidRDefault="00FA2E80">
      <w:pPr>
        <w:rPr>
          <w:rFonts w:ascii="Times New Roman" w:hAnsi="Times New Roman"/>
          <w:sz w:val="24"/>
          <w:szCs w:val="24"/>
        </w:rPr>
      </w:pPr>
      <w:r w:rsidRPr="00C16735"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>”Sema okula geç……” ifadesinin olumlu bir cümle olması için boşluğa hangisi gelmelidir?</w:t>
      </w:r>
    </w:p>
    <w:p w:rsidR="00FA2E80" w:rsidRDefault="00FA2E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A.kalmadı.                          B.kaldı.                                  C.gitti.</w:t>
      </w:r>
    </w:p>
    <w:p w:rsidR="00FA2E80" w:rsidRDefault="00FA2E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12.Hangi seçenekteki kelimelerle anlamlı bir cümle kurulamaz?</w:t>
      </w:r>
    </w:p>
    <w:p w:rsidR="00FA2E80" w:rsidRDefault="00FA2E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A.markete-gitti-Ahmet       B.kitabı-o-okurken                 c.doktoruna-gitmelisin-diş</w:t>
      </w:r>
    </w:p>
    <w:p w:rsidR="00FA2E80" w:rsidRDefault="00FA2E80">
      <w:r>
        <w:rPr>
          <w:rFonts w:ascii="Times New Roman" w:hAnsi="Times New Roman"/>
          <w:sz w:val="24"/>
          <w:szCs w:val="24"/>
        </w:rPr>
        <w:t>13.</w:t>
      </w:r>
      <w:r w:rsidRPr="00C16735">
        <w:t xml:space="preserve"> </w:t>
      </w:r>
      <w:r>
        <w:t>Bir günde 15 saat uyuyan bir bebek, bir haftada kaç saat uyumuş olur?</w:t>
      </w:r>
    </w:p>
    <w:p w:rsidR="00FA2E80" w:rsidRDefault="00FA2E80">
      <w:r>
        <w:t>A.85                           B.22               C.105</w:t>
      </w:r>
    </w:p>
    <w:p w:rsidR="00FA2E80" w:rsidRDefault="00FA2E80" w:rsidP="00C16735">
      <w:r>
        <w:t>14.</w:t>
      </w:r>
      <w:r w:rsidRPr="00C16735">
        <w:t xml:space="preserve"> </w:t>
      </w:r>
      <w:r>
        <w:t>Bir çiftlikte 27 tane tavuk ve 28 tane koyun var.Bu hayvanların ayak sayıları toplamı kaçtır?</w:t>
      </w:r>
    </w:p>
    <w:p w:rsidR="00FA2E80" w:rsidRDefault="00FA2E80" w:rsidP="00360C10">
      <w:r>
        <w:t>A.112                           B.166               C.55</w:t>
      </w:r>
    </w:p>
    <w:p w:rsidR="00FA2E80" w:rsidRDefault="00FA2E80" w:rsidP="00360C10">
      <w:pPr>
        <w:rPr>
          <w:rFonts w:cs="Calibri"/>
        </w:rPr>
      </w:pPr>
      <w:r>
        <w:rPr>
          <w:rFonts w:cs="Calibri"/>
        </w:rPr>
        <w:t>15.</w:t>
      </w:r>
      <w:r w:rsidRPr="009B734F">
        <w:rPr>
          <w:rFonts w:cs="Calibri"/>
        </w:rPr>
        <w:t xml:space="preserve">Bir çiçekçide </w:t>
      </w:r>
      <w:r>
        <w:rPr>
          <w:rFonts w:cs="Calibri"/>
        </w:rPr>
        <w:t>29</w:t>
      </w:r>
      <w:r w:rsidRPr="009B734F">
        <w:rPr>
          <w:rFonts w:cs="Calibri"/>
        </w:rPr>
        <w:t xml:space="preserve"> tane gül vardır.Güllerin</w:t>
      </w:r>
      <w:r>
        <w:rPr>
          <w:rFonts w:cs="Calibri"/>
        </w:rPr>
        <w:t xml:space="preserve"> 4</w:t>
      </w:r>
      <w:r w:rsidRPr="009B734F">
        <w:rPr>
          <w:rFonts w:cs="Calibri"/>
        </w:rPr>
        <w:t xml:space="preserve"> katı kadarda karanfil vardır.Çiçekçideki toplam gül ve karanfil sayısı kaçtır?</w:t>
      </w:r>
      <w:r w:rsidRPr="00360C10">
        <w:rPr>
          <w:rFonts w:cs="Calibri"/>
        </w:rPr>
        <w:t xml:space="preserve"> </w:t>
      </w:r>
    </w:p>
    <w:p w:rsidR="00FA2E80" w:rsidRDefault="00FA2E80" w:rsidP="00360C10">
      <w:r>
        <w:t>A.116                         B.33               C.145</w:t>
      </w:r>
    </w:p>
    <w:p w:rsidR="00FA2E80" w:rsidRDefault="00FA2E80" w:rsidP="00360C10">
      <w:r>
        <w:t>16.Emre 8 yaşındadır.Babasının yaşı Emre’nin yaşının 4 katından 7 fazladır.Emre ve babasının yaşları toplamı kaçtır?</w:t>
      </w:r>
    </w:p>
    <w:p w:rsidR="00FA2E80" w:rsidRDefault="00FA2E80" w:rsidP="00360C10">
      <w:r>
        <w:t>A.19                         B. 47            C.39</w:t>
      </w:r>
    </w:p>
    <w:p w:rsidR="00FA2E80" w:rsidRDefault="00FA2E80" w:rsidP="00360C10">
      <w:r>
        <w:t>17.Bir baba her çocuğuna 7 TL harçlık veriyor, 4 çocuğu olduğuna göre baba toplam kaç TL harçlık vermiştir?</w:t>
      </w:r>
    </w:p>
    <w:p w:rsidR="00FA2E80" w:rsidRDefault="00FA2E80" w:rsidP="00360C10">
      <w:r>
        <w:t>A.28                         B.11                     C.39</w:t>
      </w:r>
    </w:p>
    <w:p w:rsidR="00FA2E80" w:rsidRDefault="00FA2E80" w:rsidP="00360C10">
      <w:r>
        <w:t>18.</w:t>
      </w:r>
      <w:r w:rsidRPr="00360C10">
        <w:t xml:space="preserve"> </w:t>
      </w:r>
      <w:r>
        <w:t>Bir çiftlikte 35 tane tavuk, 4 tane horoz, 9 tane tavşan ve 36 tane inek  var.Bu hayvanların ayak sayıları toplamı kaçtır?</w:t>
      </w:r>
    </w:p>
    <w:p w:rsidR="00FA2E80" w:rsidRDefault="00FA2E80" w:rsidP="00360C10">
      <w:r>
        <w:t>A.258                         B.84                     C.149</w:t>
      </w:r>
    </w:p>
    <w:p w:rsidR="00FA2E80" w:rsidRDefault="00FA2E80" w:rsidP="00360C10">
      <w:r>
        <w:t>19.Bir öğrenci 1.gün 27 sayfa kitap okuyor, 2.gün ilk gün okuduğunun 3 katı kadar okuyor.Bu öğrenci 2 günde  toplam kaç sayfa okumuştur?</w:t>
      </w:r>
    </w:p>
    <w:p w:rsidR="00FA2E80" w:rsidRDefault="00FA2E80" w:rsidP="00360C10">
      <w:r>
        <w:t>A.30                        B.108                     C.57</w:t>
      </w:r>
    </w:p>
    <w:p w:rsidR="00FA2E80" w:rsidRDefault="00FA2E80" w:rsidP="00360C10">
      <w:r>
        <w:t>20.Bir simitçi ilk gün 58 tane simit satıyor, 2.gün ilk gün sattığından 8 simit fazla satıyor.3.gün ise ilk gün sattığından 9 simit eksik satıyor.Simitçi 3 gün boyunca kaç simit satmıştır?</w:t>
      </w:r>
    </w:p>
    <w:p w:rsidR="00FA2E80" w:rsidRDefault="00FA2E80" w:rsidP="00C706F7">
      <w:r>
        <w:t>A.49                       B.66                   C.173</w:t>
      </w:r>
    </w:p>
    <w:p w:rsidR="00FA2E80" w:rsidRDefault="00FA2E80" w:rsidP="00AD3894">
      <w:pPr>
        <w:spacing w:line="288" w:lineRule="auto"/>
        <w:jc w:val="center"/>
        <w:rPr>
          <w:rFonts w:ascii="Arial" w:hAnsi="Arial" w:cs="Arial"/>
          <w:sz w:val="18"/>
          <w:szCs w:val="18"/>
        </w:rPr>
      </w:pPr>
      <w:hyperlink r:id="rId4" w:history="1">
        <w:r>
          <w:rPr>
            <w:rStyle w:val="Hyperlink"/>
            <w:rFonts w:ascii="Arial" w:hAnsi="Arial" w:cs="Arial"/>
            <w:b/>
            <w:sz w:val="18"/>
            <w:szCs w:val="18"/>
          </w:rPr>
          <w:t>www.sorubak.com</w:t>
        </w:r>
      </w:hyperlink>
      <w:r>
        <w:rPr>
          <w:rFonts w:ascii="Arial" w:hAnsi="Arial" w:cs="Arial"/>
          <w:b/>
          <w:sz w:val="18"/>
          <w:szCs w:val="18"/>
        </w:rPr>
        <w:t xml:space="preserve"> </w:t>
      </w:r>
    </w:p>
    <w:p w:rsidR="00FA2E80" w:rsidRDefault="00FA2E80" w:rsidP="00C706F7"/>
    <w:p w:rsidR="00FA2E80" w:rsidRDefault="00FA2E80" w:rsidP="00C706F7"/>
    <w:p w:rsidR="00FA2E80" w:rsidRDefault="00FA2E80" w:rsidP="00C706F7">
      <w:r>
        <w:t xml:space="preserve">                                                                                                                                Başarılar Dilerim</w:t>
      </w:r>
    </w:p>
    <w:p w:rsidR="00FA2E80" w:rsidRDefault="00FA2E80" w:rsidP="006C4278">
      <w:pPr>
        <w:ind w:left="5664" w:firstLine="708"/>
      </w:pPr>
      <w:r>
        <w:t xml:space="preserve">   Rukiye ŞEVİK</w:t>
      </w:r>
    </w:p>
    <w:p w:rsidR="00FA2E80" w:rsidRDefault="00FA2E80" w:rsidP="00C706F7">
      <w:r>
        <w:t xml:space="preserve">                                                                                                                                    </w:t>
      </w:r>
    </w:p>
    <w:p w:rsidR="00FA2E80" w:rsidRDefault="00FA2E80" w:rsidP="00C706F7"/>
    <w:p w:rsidR="00FA2E80" w:rsidRDefault="00FA2E80" w:rsidP="00360C10"/>
    <w:p w:rsidR="00FA2E80" w:rsidRDefault="00FA2E80" w:rsidP="00360C10"/>
    <w:p w:rsidR="00FA2E80" w:rsidRPr="009B734F" w:rsidRDefault="00FA2E80" w:rsidP="00360C10">
      <w:pPr>
        <w:rPr>
          <w:rFonts w:cs="Calibri"/>
        </w:rPr>
      </w:pPr>
    </w:p>
    <w:p w:rsidR="00FA2E80" w:rsidRDefault="00FA2E80" w:rsidP="00360C10">
      <w:pPr>
        <w:rPr>
          <w:rFonts w:cs="Calibri"/>
        </w:rPr>
      </w:pPr>
    </w:p>
    <w:p w:rsidR="00FA2E80" w:rsidRPr="009B734F" w:rsidRDefault="00FA2E80" w:rsidP="00360C10">
      <w:pPr>
        <w:rPr>
          <w:rFonts w:cs="Calibri"/>
        </w:rPr>
      </w:pPr>
    </w:p>
    <w:p w:rsidR="00FA2E80" w:rsidRDefault="00FA2E80" w:rsidP="00360C10"/>
    <w:p w:rsidR="00FA2E80" w:rsidRDefault="00FA2E80">
      <w:pPr>
        <w:rPr>
          <w:rFonts w:ascii="Times New Roman" w:hAnsi="Times New Roman"/>
          <w:sz w:val="24"/>
          <w:szCs w:val="24"/>
        </w:rPr>
      </w:pP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</w:p>
    <w:p w:rsidR="00FA2E80" w:rsidRPr="00C16735" w:rsidRDefault="00FA2E80">
      <w:pPr>
        <w:rPr>
          <w:rFonts w:ascii="Times New Roman" w:hAnsi="Times New Roman"/>
          <w:sz w:val="24"/>
          <w:szCs w:val="24"/>
        </w:rPr>
      </w:pPr>
    </w:p>
    <w:sectPr w:rsidR="00FA2E80" w:rsidRPr="00C16735" w:rsidSect="008A2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E9E"/>
    <w:rsid w:val="001B7028"/>
    <w:rsid w:val="001F1054"/>
    <w:rsid w:val="00341CB0"/>
    <w:rsid w:val="00360C10"/>
    <w:rsid w:val="003B3F96"/>
    <w:rsid w:val="004842DD"/>
    <w:rsid w:val="005A1E9E"/>
    <w:rsid w:val="006C4278"/>
    <w:rsid w:val="006D2B95"/>
    <w:rsid w:val="008A2FF7"/>
    <w:rsid w:val="009B734F"/>
    <w:rsid w:val="00AD3894"/>
    <w:rsid w:val="00C16735"/>
    <w:rsid w:val="00C706F7"/>
    <w:rsid w:val="00E6273F"/>
    <w:rsid w:val="00FA2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F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D3894"/>
    <w:rPr>
      <w:rFonts w:cs="Times New Roman"/>
      <w:color w:val="411F5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8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3</Pages>
  <Words>582</Words>
  <Characters>3318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Senol</dc:creator>
  <cp:keywords/>
  <dc:description/>
  <cp:lastModifiedBy>edanur</cp:lastModifiedBy>
  <cp:revision>6</cp:revision>
  <dcterms:created xsi:type="dcterms:W3CDTF">2011-03-17T04:34:00Z</dcterms:created>
  <dcterms:modified xsi:type="dcterms:W3CDTF">2011-04-23T09:03:00Z</dcterms:modified>
</cp:coreProperties>
</file>