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688" w:rsidRPr="00C51BF3" w:rsidRDefault="00DF5688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C51BF3">
        <w:rPr>
          <w:rFonts w:ascii="Times New Roman" w:hAnsi="Times New Roman" w:cs="Times New Roman"/>
          <w:b/>
          <w:bCs/>
          <w:sz w:val="28"/>
          <w:szCs w:val="28"/>
        </w:rPr>
        <w:t>2. SINIF</w:t>
      </w:r>
    </w:p>
    <w:p w:rsidR="00DF5688" w:rsidRDefault="00DF5688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466329">
        <w:rPr>
          <w:rFonts w:ascii="Times New Roman" w:hAnsi="Times New Roman" w:cs="Times New Roman"/>
          <w:b/>
          <w:bCs/>
          <w:sz w:val="28"/>
          <w:szCs w:val="28"/>
        </w:rPr>
        <w:t>MATEMATİK DENEME</w:t>
      </w:r>
    </w:p>
    <w:p w:rsidR="00DF5688" w:rsidRPr="006E6CAF" w:rsidRDefault="00DF5688">
      <w:pPr>
        <w:rPr>
          <w:rFonts w:ascii="Times New Roman" w:hAnsi="Times New Roman" w:cs="Times New Roman"/>
          <w:b/>
          <w:bCs/>
        </w:rPr>
      </w:pPr>
      <w:r>
        <w:rPr>
          <w:noProof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29" type="#_x0000_t16" style="position:absolute;margin-left:30.75pt;margin-top:27pt;width:13.5pt;height:10.5pt;z-index:251619328" fillcolor="#92cddc"/>
        </w:pict>
      </w:r>
      <w:r>
        <w:rPr>
          <w:noProof/>
        </w:rPr>
        <w:pict>
          <v:shape id="_x0000_s1030" type="#_x0000_t16" style="position:absolute;margin-left:10.5pt;margin-top:27pt;width:13.5pt;height:10.5pt;z-index:251606016" fillcolor="#92cddc"/>
        </w:pict>
      </w:r>
      <w:r>
        <w:rPr>
          <w:noProof/>
        </w:rPr>
        <w:pict>
          <v:shape id="_x0000_s1031" type="#_x0000_t16" style="position:absolute;margin-left:30.75pt;margin-top:12pt;width:13.5pt;height:10.5pt;z-index:251598848" fillcolor="#92cddc"/>
        </w:pict>
      </w:r>
      <w:r>
        <w:rPr>
          <w:noProof/>
        </w:rPr>
        <w:pict>
          <v:shape id="_x0000_s1032" type="#_x0000_t16" style="position:absolute;margin-left:-9pt;margin-top:27pt;width:13.5pt;height:10.5pt;z-index:251599872" fillcolor="#92cddc"/>
        </w:pict>
      </w:r>
      <w:r>
        <w:rPr>
          <w:noProof/>
        </w:rPr>
        <w:pict>
          <v:shape id="_x0000_s1033" type="#_x0000_t16" style="position:absolute;margin-left:10.5pt;margin-top:12pt;width:13.5pt;height:10.5pt;z-index:251597824" fillcolor="#92cddc"/>
        </w:pict>
      </w:r>
      <w:r>
        <w:rPr>
          <w:noProof/>
        </w:rPr>
        <w:pict>
          <v:shape id="_x0000_s1034" type="#_x0000_t16" style="position:absolute;margin-left:-9pt;margin-top:12pt;width:13.5pt;height:10.5pt;z-index:251596800" fillcolor="#92cddc"/>
        </w:pict>
      </w:r>
      <w:r w:rsidRPr="006E6CAF">
        <w:rPr>
          <w:rFonts w:ascii="Times New Roman" w:hAnsi="Times New Roman" w:cs="Times New Roman"/>
          <w:b/>
          <w:bCs/>
        </w:rPr>
        <w:t>1.</w:t>
      </w:r>
    </w:p>
    <w:p w:rsidR="00DF5688" w:rsidRPr="00C51BF3" w:rsidRDefault="00DF5688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noProof/>
        </w:rPr>
        <w:pict>
          <v:shape id="_x0000_s1035" type="#_x0000_t16" style="position:absolute;margin-left:30.75pt;margin-top:14.95pt;width:13.5pt;height:10.5pt;z-index:251618304;mso-position-horizontal-relative:text;mso-position-vertical-relative:text" fillcolor="#92cddc"/>
        </w:pict>
      </w:r>
      <w:r>
        <w:rPr>
          <w:noProof/>
        </w:rPr>
        <w:pict>
          <v:shape id="_x0000_s1036" type="#_x0000_t16" style="position:absolute;margin-left:10.5pt;margin-top:14.95pt;width:13.5pt;height:10.5pt;z-index:251607040;mso-position-horizontal-relative:text;mso-position-vertical-relative:text" fillcolor="#92cddc"/>
        </w:pict>
      </w:r>
      <w:r>
        <w:rPr>
          <w:noProof/>
        </w:rPr>
        <w:pict>
          <v:shape id="_x0000_s1037" type="#_x0000_t16" style="position:absolute;margin-left:-9pt;margin-top:14.95pt;width:13.5pt;height:10.5pt;z-index:251600896;mso-position-horizontal-relative:text;mso-position-vertical-relative:text" fillcolor="#92cddc"/>
        </w:pict>
      </w:r>
    </w:p>
    <w:p w:rsidR="00DF5688" w:rsidRPr="0021501E" w:rsidRDefault="00DF5688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shape id="_x0000_s1038" type="#_x0000_t16" style="position:absolute;margin-left:118.5pt;margin-top:25.45pt;width:13.5pt;height:10.5pt;z-index:251628544" fillcolor="#fbd4b4"/>
        </w:pict>
      </w:r>
      <w:r>
        <w:rPr>
          <w:noProof/>
        </w:rPr>
        <w:pict>
          <v:shape id="_x0000_s1039" type="#_x0000_t16" style="position:absolute;margin-left:99pt;margin-top:25.45pt;width:13.5pt;height:10.5pt;z-index:251629568" fillcolor="#fbd4b4"/>
        </w:pict>
      </w:r>
      <w:r>
        <w:rPr>
          <w:noProof/>
        </w:rPr>
        <w:pict>
          <v:shape id="_x0000_s1040" type="#_x0000_t16" style="position:absolute;margin-left:80.25pt;margin-top:25.45pt;width:13.5pt;height:10.5pt;z-index:251627520" fillcolor="#fbd4b4"/>
        </w:pict>
      </w:r>
      <w:r>
        <w:rPr>
          <w:noProof/>
        </w:rPr>
        <w:pict>
          <v:shape id="_x0000_s1041" type="#_x0000_t16" style="position:absolute;margin-left:30.75pt;margin-top:16.45pt;width:13.5pt;height:10.5pt;z-index:251621376" fillcolor="#92cddc"/>
        </w:pict>
      </w:r>
      <w:r>
        <w:rPr>
          <w:noProof/>
        </w:rPr>
        <w:pict>
          <v:shape id="_x0000_s1042" type="#_x0000_t16" style="position:absolute;margin-left:30.75pt;margin-top:2.95pt;width:13.5pt;height:10.5pt;z-index:251620352" fillcolor="#92cddc"/>
        </w:pict>
      </w:r>
      <w:r>
        <w:rPr>
          <w:noProof/>
        </w:rPr>
        <w:pict>
          <v:shape id="_x0000_s1043" type="#_x0000_t16" style="position:absolute;margin-left:10.5pt;margin-top:16.45pt;width:13.5pt;height:10.5pt;z-index:251609088" fillcolor="#92cddc"/>
        </w:pict>
      </w:r>
      <w:r>
        <w:rPr>
          <w:noProof/>
        </w:rPr>
        <w:pict>
          <v:shape id="_x0000_s1044" type="#_x0000_t16" style="position:absolute;margin-left:10.5pt;margin-top:2.95pt;width:13.5pt;height:10.5pt;z-index:251608064" fillcolor="#92cddc"/>
        </w:pict>
      </w:r>
      <w:r>
        <w:rPr>
          <w:noProof/>
        </w:rPr>
        <w:pict>
          <v:shape id="_x0000_s1045" type="#_x0000_t16" style="position:absolute;margin-left:-9pt;margin-top:16.45pt;width:13.5pt;height:10.5pt;z-index:251602944" fillcolor="#92cddc"/>
        </w:pict>
      </w:r>
      <w:r>
        <w:rPr>
          <w:noProof/>
        </w:rPr>
        <w:pict>
          <v:shape id="_x0000_s1046" type="#_x0000_t16" style="position:absolute;margin-left:-9pt;margin-top:2.95pt;width:13.5pt;height:10.5pt;z-index:251601920" fillcolor="#92cddc"/>
        </w:pict>
      </w:r>
    </w:p>
    <w:p w:rsidR="00DF5688" w:rsidRDefault="00DF5688">
      <w:r>
        <w:rPr>
          <w:noProof/>
        </w:rPr>
        <w:pict>
          <v:shape id="_x0000_s1047" type="#_x0000_t16" style="position:absolute;margin-left:30.75pt;margin-top:1.45pt;width:13.5pt;height:10.5pt;z-index:251632640" fillcolor="#92cddc"/>
        </w:pict>
      </w:r>
      <w:r>
        <w:rPr>
          <w:noProof/>
        </w:rPr>
        <w:pict>
          <v:shape id="_x0000_s1048" type="#_x0000_t16" style="position:absolute;margin-left:90pt;margin-top:17.95pt;width:13.5pt;height:10.5pt;z-index:251630592" fillcolor="#fbd4b4"/>
        </w:pict>
      </w:r>
      <w:r>
        <w:rPr>
          <w:noProof/>
        </w:rPr>
        <w:pict>
          <v:shape id="_x0000_s1049" type="#_x0000_t16" style="position:absolute;margin-left:112.5pt;margin-top:17.95pt;width:13.5pt;height:10.5pt;z-index:251631616" fillcolor="#fbd4b4"/>
        </w:pict>
      </w:r>
      <w:r>
        <w:rPr>
          <w:noProof/>
        </w:rPr>
        <w:pict>
          <v:shape id="_x0000_s1050" type="#_x0000_t16" style="position:absolute;margin-left:30.75pt;margin-top:17.95pt;width:13.5pt;height:10.5pt;z-index:251623424" fillcolor="#92cddc"/>
        </w:pict>
      </w:r>
      <w:r>
        <w:rPr>
          <w:noProof/>
        </w:rPr>
        <w:pict>
          <v:shape id="_x0000_s1051" type="#_x0000_t16" style="position:absolute;margin-left:30.75pt;margin-top:1.45pt;width:13.5pt;height:10.5pt;z-index:251622400"/>
        </w:pict>
      </w:r>
      <w:r>
        <w:rPr>
          <w:noProof/>
        </w:rPr>
        <w:pict>
          <v:shape id="_x0000_s1052" type="#_x0000_t16" style="position:absolute;margin-left:10.5pt;margin-top:1.45pt;width:13.5pt;height:10.5pt;z-index:251610112" fillcolor="#92cddc"/>
        </w:pict>
      </w:r>
      <w:r>
        <w:rPr>
          <w:noProof/>
        </w:rPr>
        <w:pict>
          <v:shape id="_x0000_s1053" type="#_x0000_t16" style="position:absolute;margin-left:10.5pt;margin-top:17.95pt;width:13.5pt;height:10.5pt;z-index:251611136" fillcolor="#92cddc"/>
        </w:pict>
      </w:r>
      <w:r>
        <w:rPr>
          <w:noProof/>
        </w:rPr>
        <w:pict>
          <v:shape id="_x0000_s1054" type="#_x0000_t16" style="position:absolute;margin-left:-9pt;margin-top:17.95pt;width:13.5pt;height:10.5pt;z-index:251604992" fillcolor="#92cddc"/>
        </w:pict>
      </w:r>
      <w:r>
        <w:rPr>
          <w:noProof/>
        </w:rPr>
        <w:pict>
          <v:shape id="_x0000_s1055" type="#_x0000_t16" style="position:absolute;margin-left:-9pt;margin-top:1.45pt;width:13.5pt;height:10.5pt;z-index:251603968" fillcolor="#92cddc"/>
        </w:pict>
      </w:r>
    </w:p>
    <w:p w:rsidR="00DF5688" w:rsidRDefault="00DF5688">
      <w:r>
        <w:rPr>
          <w:noProof/>
        </w:rPr>
        <w:pict>
          <v:shape id="_x0000_s1056" type="#_x0000_t16" style="position:absolute;margin-left:30.75pt;margin-top:24pt;width:13.5pt;height:10.5pt;z-index:251625472" fillcolor="#92cddc"/>
        </w:pict>
      </w:r>
      <w:r>
        <w:rPr>
          <w:noProof/>
        </w:rPr>
        <w:pict>
          <v:shape id="_x0000_s1057" type="#_x0000_t16" style="position:absolute;margin-left:30.75pt;margin-top:8.25pt;width:13.5pt;height:10.5pt;z-index:251624448" fillcolor="#92cddc"/>
        </w:pict>
      </w:r>
      <w:r>
        <w:rPr>
          <w:noProof/>
        </w:rPr>
        <w:pict>
          <v:shape id="_x0000_s1058" type="#_x0000_t16" style="position:absolute;margin-left:10.5pt;margin-top:24pt;width:13.5pt;height:10.5pt;z-index:251616256" fillcolor="#92cddc"/>
        </w:pict>
      </w:r>
      <w:r>
        <w:rPr>
          <w:noProof/>
        </w:rPr>
        <w:pict>
          <v:shape id="_x0000_s1059" type="#_x0000_t16" style="position:absolute;margin-left:10.5pt;margin-top:8.25pt;width:13.5pt;height:10.5pt;z-index:251615232" fillcolor="#92cddc"/>
        </w:pict>
      </w:r>
      <w:r>
        <w:rPr>
          <w:noProof/>
        </w:rPr>
        <w:pict>
          <v:shape id="_x0000_s1060" type="#_x0000_t16" style="position:absolute;margin-left:-9pt;margin-top:8.25pt;width:13.5pt;height:10.5pt;z-index:251612160" fillcolor="#92cddc"/>
        </w:pict>
      </w:r>
      <w:r>
        <w:rPr>
          <w:noProof/>
        </w:rPr>
        <w:pict>
          <v:shape id="_x0000_s1061" type="#_x0000_t16" style="position:absolute;margin-left:-9pt;margin-top:24pt;width:13.5pt;height:10.5pt;z-index:251613184" fillcolor="#92cddc"/>
        </w:pict>
      </w:r>
    </w:p>
    <w:p w:rsidR="00DF5688" w:rsidRDefault="00DF5688">
      <w:r>
        <w:rPr>
          <w:noProof/>
        </w:rPr>
        <w:pict>
          <v:shape id="_x0000_s1062" type="#_x0000_t16" style="position:absolute;margin-left:30.75pt;margin-top:15.8pt;width:13.5pt;height:10.5pt;z-index:251626496" fillcolor="#92cddc"/>
        </w:pict>
      </w:r>
      <w:r>
        <w:rPr>
          <w:noProof/>
        </w:rPr>
        <w:pict>
          <v:shape id="_x0000_s1063" type="#_x0000_t16" style="position:absolute;margin-left:10.5pt;margin-top:15.8pt;width:13.5pt;height:10.5pt;z-index:251617280" fillcolor="#92cddc"/>
        </w:pict>
      </w:r>
      <w:r>
        <w:rPr>
          <w:noProof/>
        </w:rPr>
        <w:pict>
          <v:shape id="_x0000_s1064" type="#_x0000_t16" style="position:absolute;margin-left:-9pt;margin-top:15.8pt;width:13.5pt;height:10.5pt;z-index:251614208" fillcolor="#92cddc"/>
        </w:pict>
      </w:r>
    </w:p>
    <w:p w:rsidR="00DF5688" w:rsidRDefault="00DF5688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5" type="#_x0000_t202" style="position:absolute;margin-left:19.5pt;margin-top:11.3pt;width:166.5pt;height:95.5pt;z-index:251633664">
            <v:textbox style="mso-next-textbox:#_x0000_s1065">
              <w:txbxContent>
                <w:p w:rsidR="00DF5688" w:rsidRPr="00035086" w:rsidRDefault="00DF5688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3508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Küçük sincap fındıklarının sayısını modelle </w:t>
                  </w:r>
                  <w:r w:rsidRPr="007C7E22">
                    <w:rPr>
                      <w:rFonts w:ascii="Times New Roman" w:hAnsi="Times New Roman" w:cs="Times New Roman"/>
                      <w:sz w:val="24"/>
                      <w:szCs w:val="24"/>
                    </w:rPr>
                    <w:t>göstermiştir</w:t>
                  </w:r>
                  <w:r w:rsidRPr="00035086">
                    <w:rPr>
                      <w:rFonts w:ascii="Times New Roman" w:hAnsi="Times New Roman" w:cs="Times New Roman"/>
                      <w:sz w:val="28"/>
                      <w:szCs w:val="28"/>
                    </w:rPr>
                    <w:t>.Buna göre sincabın kaç tane fındığı vardır?</w:t>
                  </w:r>
                </w:p>
              </w:txbxContent>
            </v:textbox>
          </v:shape>
        </w:pict>
      </w:r>
    </w:p>
    <w:p w:rsidR="00DF5688" w:rsidRDefault="00DF5688" w:rsidP="00035086">
      <w:r w:rsidRPr="00C51BF3">
        <w:rPr>
          <w:b/>
          <w:bCs/>
          <w:sz w:val="28"/>
          <w:szCs w:val="28"/>
        </w:rPr>
        <w:t xml:space="preserve"> </w:t>
      </w:r>
      <w:r w:rsidRPr="00C51BF3">
        <w:rPr>
          <w:noProof/>
        </w:rPr>
        <w:t xml:space="preserve">    </w:t>
      </w:r>
      <w:r>
        <w:rPr>
          <w:noProof/>
        </w:rPr>
        <w:t xml:space="preserve">    </w:t>
      </w:r>
      <w:r w:rsidRPr="00C51BF3">
        <w:rPr>
          <w:noProof/>
        </w:rPr>
        <w:t xml:space="preserve">                                   </w:t>
      </w:r>
      <w:r>
        <w:rPr>
          <w:noProof/>
        </w:rPr>
        <w:t xml:space="preserve">                                 </w: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i1025" type="#_x0000_t75" style="width:48pt;height:55.5pt;visibility:visible">
            <v:imagedata r:id="rId7" o:title=""/>
            <o:lock v:ext="edit" aspectratio="f"/>
          </v:shape>
        </w:pict>
      </w:r>
    </w:p>
    <w:p w:rsidR="00DF5688" w:rsidRPr="00035086" w:rsidRDefault="00DF5688" w:rsidP="00035086"/>
    <w:p w:rsidR="00DF5688" w:rsidRPr="00035086" w:rsidRDefault="00DF5688" w:rsidP="00035086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035086">
        <w:rPr>
          <w:sz w:val="28"/>
          <w:szCs w:val="28"/>
        </w:rPr>
        <w:t xml:space="preserve">A)31          </w:t>
      </w:r>
      <w:r w:rsidRPr="00035086">
        <w:rPr>
          <w:b/>
          <w:bCs/>
          <w:sz w:val="28"/>
          <w:szCs w:val="28"/>
        </w:rPr>
        <w:t xml:space="preserve">  </w:t>
      </w:r>
      <w:r w:rsidRPr="00035086">
        <w:rPr>
          <w:sz w:val="28"/>
          <w:szCs w:val="28"/>
        </w:rPr>
        <w:t>B</w:t>
      </w:r>
      <w:r w:rsidRPr="00035086">
        <w:rPr>
          <w:b/>
          <w:bCs/>
          <w:sz w:val="28"/>
          <w:szCs w:val="28"/>
        </w:rPr>
        <w:t>.</w:t>
      </w:r>
      <w:r w:rsidRPr="00035086">
        <w:rPr>
          <w:sz w:val="28"/>
          <w:szCs w:val="28"/>
        </w:rPr>
        <w:t xml:space="preserve"> 36                C.35</w:t>
      </w:r>
    </w:p>
    <w:p w:rsidR="00DF5688" w:rsidRPr="008F0C07" w:rsidRDefault="00DF5688">
      <w:pPr>
        <w:rPr>
          <w:b/>
          <w:bCs/>
          <w:sz w:val="28"/>
          <w:szCs w:val="28"/>
        </w:rPr>
      </w:pPr>
      <w:r>
        <w:rPr>
          <w:noProof/>
        </w:rPr>
        <w:pict>
          <v:shape id="_x0000_s1066" type="#_x0000_t202" style="position:absolute;margin-left:10.5pt;margin-top:7.3pt;width:166.5pt;height:77.1pt;z-index:251634688">
            <v:textbox style="mso-next-textbox:#_x0000_s1066">
              <w:txbxContent>
                <w:p w:rsidR="00DF5688" w:rsidRPr="007703C1" w:rsidRDefault="00DF568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703C1">
                    <w:rPr>
                      <w:rFonts w:ascii="Times New Roman" w:hAnsi="Times New Roman" w:cs="Times New Roman"/>
                      <w:sz w:val="24"/>
                      <w:szCs w:val="24"/>
                    </w:rPr>
                    <w:t>Bahçemizdeki çiçeklerin sayısı iki basamaklı en büyük sayıdan 8 eksiktir.Bu bahçede kaç çiçek vardır?</w:t>
                  </w:r>
                </w:p>
              </w:txbxContent>
            </v:textbox>
          </v:shape>
        </w:pict>
      </w:r>
      <w:r w:rsidRPr="008F0C07">
        <w:rPr>
          <w:b/>
          <w:bCs/>
          <w:sz w:val="28"/>
          <w:szCs w:val="28"/>
        </w:rPr>
        <w:t xml:space="preserve">2.                                                 </w:t>
      </w:r>
    </w:p>
    <w:p w:rsidR="00DF5688" w:rsidRPr="007703C1" w:rsidRDefault="00DF5688" w:rsidP="0003508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  <w:r w:rsidRPr="008F0C07">
        <w:rPr>
          <w:rFonts w:ascii="Hand writing Mutlu" w:hAnsi="Hand writing Mutlu" w:cs="Hand writing Mutlu"/>
          <w:noProof/>
        </w:rPr>
        <w:t xml:space="preserve"> </w:t>
      </w:r>
      <w:r w:rsidRPr="006432F0">
        <w:rPr>
          <w:rFonts w:ascii="Hand writing Mutlu" w:hAnsi="Hand writing Mutlu" w:cs="Hand writing Mutlu"/>
          <w:noProof/>
        </w:rPr>
        <w:pict>
          <v:shape id="Resim 3" o:spid="_x0000_i1026" type="#_x0000_t75" alt="1" style="width:60pt;height:54.75pt;visibility:visible">
            <v:imagedata r:id="rId8" o:title=""/>
            <o:lock v:ext="edit" aspectratio="f"/>
          </v:shape>
        </w:pict>
      </w:r>
    </w:p>
    <w:p w:rsidR="00DF5688" w:rsidRPr="00035086" w:rsidRDefault="00DF5688" w:rsidP="00035086">
      <w:pPr>
        <w:rPr>
          <w:rFonts w:ascii="Times New Roman" w:hAnsi="Times New Roman" w:cs="Times New Roman"/>
          <w:sz w:val="24"/>
          <w:szCs w:val="24"/>
        </w:rPr>
      </w:pPr>
      <w:r w:rsidRPr="00035086">
        <w:rPr>
          <w:sz w:val="28"/>
          <w:szCs w:val="28"/>
        </w:rPr>
        <w:t>A)</w:t>
      </w:r>
      <w:r w:rsidRPr="00035086">
        <w:rPr>
          <w:rFonts w:ascii="Times New Roman" w:hAnsi="Times New Roman" w:cs="Times New Roman"/>
          <w:sz w:val="24"/>
          <w:szCs w:val="24"/>
        </w:rPr>
        <w:t>99                       B)91                             C)95</w:t>
      </w:r>
    </w:p>
    <w:p w:rsidR="00DF5688" w:rsidRDefault="00DF5688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67" type="#_x0000_t5" style="position:absolute;margin-left:194.25pt;margin-top:24.55pt;width:11.25pt;height:15pt;z-index:251644928"/>
        </w:pict>
      </w:r>
      <w:r>
        <w:rPr>
          <w:noProof/>
        </w:rPr>
        <w:pict>
          <v:shape id="_x0000_s1068" type="#_x0000_t5" style="position:absolute;margin-left:177pt;margin-top:24.55pt;width:11.65pt;height:15pt;z-index:251643904"/>
        </w:pict>
      </w:r>
      <w:r>
        <w:rPr>
          <w:noProof/>
        </w:rPr>
        <w:pict>
          <v:shape id="_x0000_s1069" type="#_x0000_t5" style="position:absolute;margin-left:68.25pt;margin-top:24.55pt;width:12pt;height:15pt;z-index:251638784"/>
        </w:pict>
      </w:r>
      <w:r>
        <w:rPr>
          <w:noProof/>
        </w:rPr>
        <w:pict>
          <v:shape id="_x0000_s1070" type="#_x0000_t5" style="position:absolute;margin-left:52.5pt;margin-top:24.55pt;width:10.5pt;height:15pt;z-index:251637760"/>
        </w:pict>
      </w:r>
    </w:p>
    <w:p w:rsidR="00DF5688" w:rsidRPr="008F0C07" w:rsidRDefault="00DF5688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</w:rPr>
        <w:pict>
          <v:rect id="_x0000_s1071" style="position:absolute;margin-left:153.75pt;margin-top:3.9pt;width:17.25pt;height:9.75pt;z-index:251642880"/>
        </w:pict>
      </w:r>
      <w:r>
        <w:rPr>
          <w:noProof/>
        </w:rPr>
        <w:pict>
          <v:rect id="_x0000_s1072" style="position:absolute;margin-left:132pt;margin-top:3.9pt;width:17.25pt;height:9.75pt;z-index:251641856"/>
        </w:pict>
      </w:r>
      <w:r>
        <w:rPr>
          <w:noProof/>
        </w:rPr>
        <w:pict>
          <v:oval id="_x0000_s1073" style="position:absolute;margin-left:108.75pt;margin-top:3.9pt;width:17.25pt;height:9.75pt;z-index:251640832"/>
        </w:pict>
      </w:r>
      <w:r>
        <w:rPr>
          <w:noProof/>
        </w:rPr>
        <w:pict>
          <v:oval id="_x0000_s1074" style="position:absolute;margin-left:86.25pt;margin-top:3.9pt;width:17.25pt;height:9.75pt;z-index:251639808"/>
        </w:pict>
      </w:r>
      <w:r>
        <w:rPr>
          <w:noProof/>
        </w:rPr>
        <w:pict>
          <v:rect id="_x0000_s1075" style="position:absolute;margin-left:30pt;margin-top:3.9pt;width:14.25pt;height:9.75pt;z-index:251636736"/>
        </w:pict>
      </w:r>
      <w:r>
        <w:rPr>
          <w:noProof/>
        </w:rPr>
        <w:pict>
          <v:rect id="_x0000_s1076" style="position:absolute;margin-left:10.5pt;margin-top:3.9pt;width:13.5pt;height:9.75pt;z-index:251635712"/>
        </w:pict>
      </w:r>
      <w:r w:rsidRPr="008F0C07">
        <w:rPr>
          <w:rFonts w:ascii="Times New Roman" w:hAnsi="Times New Roman" w:cs="Times New Roman"/>
          <w:b/>
          <w:bCs/>
          <w:sz w:val="24"/>
          <w:szCs w:val="24"/>
        </w:rPr>
        <w:t>3.</w:t>
      </w:r>
    </w:p>
    <w:p w:rsidR="00DF5688" w:rsidRPr="00FE056E" w:rsidRDefault="00DF5688" w:rsidP="00992ED9">
      <w:pPr>
        <w:rPr>
          <w:rFonts w:ascii="Times New Roman" w:hAnsi="Times New Roman" w:cs="Times New Roman"/>
          <w:sz w:val="28"/>
          <w:szCs w:val="28"/>
        </w:rPr>
      </w:pPr>
      <w:r w:rsidRPr="00FE056E">
        <w:rPr>
          <w:rFonts w:ascii="Times New Roman" w:hAnsi="Times New Roman" w:cs="Times New Roman"/>
          <w:sz w:val="28"/>
          <w:szCs w:val="28"/>
        </w:rPr>
        <w:t>Aşağıdaki örüntülerden hangisi yukarıdaki örüntüye benzemektedir?</w:t>
      </w:r>
    </w:p>
    <w:p w:rsidR="00DF5688" w:rsidRPr="00992ED9" w:rsidRDefault="00DF5688" w:rsidP="00992ED9">
      <w:pPr>
        <w:rPr>
          <w:rFonts w:ascii="Times New Roman" w:hAnsi="Times New Roman" w:cs="Times New Roman"/>
          <w:sz w:val="24"/>
          <w:szCs w:val="24"/>
        </w:rPr>
      </w:pPr>
      <w:r w:rsidRPr="0041705E">
        <w:rPr>
          <w:rFonts w:ascii="Times New Roman" w:hAnsi="Times New Roman" w:cs="Times New Roman"/>
          <w:b/>
          <w:bCs/>
          <w:sz w:val="24"/>
          <w:szCs w:val="24"/>
        </w:rPr>
        <w:t>A)</w:t>
      </w:r>
      <w:r w:rsidRPr="00992ED9">
        <w:rPr>
          <w:rFonts w:ascii="Times New Roman" w:hAnsi="Times New Roman" w:cs="Times New Roman"/>
          <w:snapToGrid w:val="0"/>
          <w:color w:val="000000"/>
          <w:w w:val="0"/>
          <w:sz w:val="2"/>
          <w:szCs w:val="2"/>
          <w:u w:color="000000"/>
          <w:bdr w:val="none" w:sz="0" w:space="0" w:color="000000"/>
          <w:shd w:val="clear" w:color="000000" w:fill="000000"/>
        </w:rPr>
        <w:t xml:space="preserve"> </w:t>
      </w:r>
      <w:r w:rsidRPr="006432F0">
        <w:rPr>
          <w:rFonts w:ascii="Times New Roman" w:hAnsi="Times New Roman" w:cs="Times New Roman"/>
          <w:noProof/>
          <w:sz w:val="24"/>
          <w:szCs w:val="24"/>
        </w:rPr>
        <w:pict>
          <v:shape id="Resim 8" o:spid="_x0000_i1027" type="#_x0000_t75" style="width:18.75pt;height:32.25pt;visibility:visible">
            <v:imagedata r:id="rId9" o:title="" cropbottom="-602f"/>
            <o:lock v:ext="edit" aspectratio="f"/>
          </v:shape>
        </w:pict>
      </w:r>
      <w:r w:rsidRPr="006432F0">
        <w:rPr>
          <w:rFonts w:ascii="Times New Roman" w:hAnsi="Times New Roman" w:cs="Times New Roman"/>
          <w:noProof/>
          <w:color w:val="000000"/>
          <w:w w:val="0"/>
          <w:sz w:val="2"/>
          <w:szCs w:val="2"/>
          <w:u w:color="000000"/>
          <w:bdr w:val="none" w:sz="0" w:space="0" w:color="000000"/>
          <w:shd w:val="clear" w:color="000000" w:fill="000000"/>
        </w:rPr>
        <w:pict>
          <v:shape id="_x0000_i1028" type="#_x0000_t75" style="width:20.25pt;height:32.25pt;visibility:visible">
            <v:imagedata r:id="rId10" o:title="" cropbottom="-602f"/>
            <o:lock v:ext="edit" aspectratio="f"/>
          </v:shape>
        </w:pict>
      </w:r>
      <w:r w:rsidRPr="006432F0">
        <w:rPr>
          <w:rFonts w:ascii="Times New Roman" w:hAnsi="Times New Roman" w:cs="Times New Roman"/>
          <w:noProof/>
          <w:color w:val="000000"/>
          <w:w w:val="0"/>
          <w:sz w:val="2"/>
          <w:szCs w:val="2"/>
          <w:u w:color="000000"/>
          <w:bdr w:val="none" w:sz="0" w:space="0" w:color="000000"/>
          <w:shd w:val="clear" w:color="000000" w:fill="000000"/>
        </w:rPr>
        <w:pict>
          <v:shape id="Resim 9" o:spid="_x0000_i1029" type="#_x0000_t75" style="width:18pt;height:32.25pt;visibility:visible">
            <v:imagedata r:id="rId11" o:title="" cropbottom="-602f"/>
            <o:lock v:ext="edit" aspectratio="f"/>
          </v:shape>
        </w:pict>
      </w:r>
      <w:r w:rsidRPr="006432F0">
        <w:rPr>
          <w:rFonts w:ascii="Times New Roman" w:hAnsi="Times New Roman" w:cs="Times New Roman"/>
          <w:noProof/>
          <w:color w:val="000000"/>
          <w:w w:val="0"/>
          <w:sz w:val="2"/>
          <w:szCs w:val="2"/>
          <w:u w:color="000000"/>
          <w:bdr w:val="none" w:sz="0" w:space="0" w:color="000000"/>
          <w:shd w:val="clear" w:color="000000" w:fill="000000"/>
        </w:rPr>
        <w:pict>
          <v:shape id="_x0000_i1030" type="#_x0000_t75" style="width:16.5pt;height:31.5pt;visibility:visible">
            <v:imagedata r:id="rId12" o:title="" cropbottom="-525f"/>
            <o:lock v:ext="edit" aspectratio="f"/>
          </v:shape>
        </w:pict>
      </w:r>
      <w:r w:rsidRPr="006432F0">
        <w:rPr>
          <w:rFonts w:ascii="Times New Roman" w:hAnsi="Times New Roman" w:cs="Times New Roman"/>
          <w:noProof/>
          <w:color w:val="000000"/>
          <w:w w:val="0"/>
          <w:sz w:val="2"/>
          <w:szCs w:val="2"/>
          <w:u w:color="000000"/>
          <w:bdr w:val="none" w:sz="0" w:space="0" w:color="000000"/>
          <w:shd w:val="clear" w:color="000000" w:fill="000000"/>
        </w:rPr>
        <w:pict>
          <v:shape id="Resim 10" o:spid="_x0000_i1031" type="#_x0000_t75" style="width:21.75pt;height:33pt;visibility:visible">
            <v:imagedata r:id="rId13" o:title="" cropbottom="-1325f"/>
            <o:lock v:ext="edit" aspectratio="f"/>
          </v:shape>
        </w:pict>
      </w:r>
      <w:r w:rsidRPr="006432F0">
        <w:rPr>
          <w:rFonts w:ascii="Times New Roman" w:hAnsi="Times New Roman" w:cs="Times New Roman"/>
          <w:noProof/>
          <w:color w:val="000000"/>
          <w:w w:val="0"/>
          <w:sz w:val="2"/>
          <w:szCs w:val="2"/>
          <w:u w:color="000000"/>
          <w:bdr w:val="none" w:sz="0" w:space="0" w:color="000000"/>
          <w:shd w:val="clear" w:color="000000" w:fill="000000"/>
        </w:rPr>
        <w:pict>
          <v:shape id="_x0000_i1032" type="#_x0000_t75" style="width:21.75pt;height:31.5pt;visibility:visible">
            <v:imagedata r:id="rId14" o:title="" cropbottom="-1281f"/>
            <o:lock v:ext="edit" aspectratio="f"/>
          </v:shape>
        </w:pict>
      </w:r>
      <w:r w:rsidRPr="006432F0">
        <w:rPr>
          <w:rFonts w:ascii="Times New Roman" w:hAnsi="Times New Roman" w:cs="Times New Roman"/>
          <w:noProof/>
          <w:color w:val="000000"/>
          <w:w w:val="0"/>
          <w:sz w:val="2"/>
          <w:szCs w:val="2"/>
          <w:u w:color="000000"/>
          <w:bdr w:val="none" w:sz="0" w:space="0" w:color="000000"/>
          <w:shd w:val="clear" w:color="000000" w:fill="000000"/>
        </w:rPr>
        <w:pict>
          <v:shape id="_x0000_i1033" type="#_x0000_t75" style="width:22.5pt;height:32.25pt;visibility:visible">
            <v:imagedata r:id="rId15" o:title="" cropbottom="-1204f" cropright="-418f"/>
            <o:lock v:ext="edit" aspectratio="f"/>
          </v:shape>
        </w:pict>
      </w:r>
      <w:r w:rsidRPr="006432F0">
        <w:rPr>
          <w:rFonts w:ascii="Times New Roman" w:hAnsi="Times New Roman" w:cs="Times New Roman"/>
          <w:noProof/>
          <w:color w:val="000000"/>
          <w:w w:val="0"/>
          <w:sz w:val="2"/>
          <w:szCs w:val="2"/>
          <w:u w:color="000000"/>
          <w:bdr w:val="none" w:sz="0" w:space="0" w:color="000000"/>
          <w:shd w:val="clear" w:color="000000" w:fill="000000"/>
        </w:rPr>
        <w:pict>
          <v:shape id="_x0000_i1034" type="#_x0000_t75" style="width:27.75pt;height:32.25pt;visibility:visible">
            <v:imagedata r:id="rId16" o:title="" cropbottom="-602f" cropright="-120f"/>
            <o:lock v:ext="edit" aspectratio="f"/>
          </v:shape>
        </w:pict>
      </w:r>
      <w:r w:rsidRPr="006432F0">
        <w:rPr>
          <w:rFonts w:ascii="Times New Roman" w:hAnsi="Times New Roman" w:cs="Times New Roman"/>
          <w:noProof/>
          <w:color w:val="000000"/>
          <w:w w:val="0"/>
          <w:sz w:val="2"/>
          <w:szCs w:val="2"/>
          <w:u w:color="000000"/>
          <w:bdr w:val="none" w:sz="0" w:space="0" w:color="000000"/>
          <w:shd w:val="clear" w:color="000000" w:fill="000000"/>
        </w:rPr>
        <w:pict>
          <v:shape id="_x0000_i1035" type="#_x0000_t75" style="width:23.25pt;height:32.25pt;visibility:visible">
            <v:imagedata r:id="rId17" o:title="" cropbottom="-602f"/>
            <o:lock v:ext="edit" aspectratio="f"/>
          </v:shape>
        </w:pict>
      </w:r>
      <w:r w:rsidRPr="006432F0">
        <w:rPr>
          <w:rFonts w:ascii="Times New Roman" w:hAnsi="Times New Roman" w:cs="Times New Roman"/>
          <w:noProof/>
          <w:color w:val="000000"/>
          <w:w w:val="0"/>
          <w:sz w:val="2"/>
          <w:szCs w:val="2"/>
          <w:u w:color="000000"/>
          <w:bdr w:val="none" w:sz="0" w:space="0" w:color="000000"/>
          <w:shd w:val="clear" w:color="000000" w:fill="000000"/>
        </w:rPr>
        <w:pict>
          <v:shape id="_x0000_i1036" type="#_x0000_t75" style="width:24.75pt;height:32.25pt;visibility:visible">
            <v:imagedata r:id="rId18" o:title="" cropbottom="-602f"/>
            <o:lock v:ext="edit" aspectratio="f"/>
          </v:shape>
        </w:pict>
      </w:r>
    </w:p>
    <w:p w:rsidR="00DF5688" w:rsidRDefault="00DF5688">
      <w:r w:rsidRPr="0041705E">
        <w:rPr>
          <w:b/>
          <w:bCs/>
        </w:rPr>
        <w:t>B)</w:t>
      </w:r>
      <w:r w:rsidRPr="00B01C50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>
        <w:rPr>
          <w:noProof/>
        </w:rPr>
        <w:pict>
          <v:shape id="_x0000_i1037" type="#_x0000_t75" style="width:18.75pt;height:32.25pt;visibility:visible">
            <v:imagedata r:id="rId9" o:title="" cropbottom="-602f"/>
            <o:lock v:ext="edit" aspectratio="f"/>
          </v:shape>
        </w:pict>
      </w:r>
      <w:r w:rsidRPr="006432F0">
        <w:rPr>
          <w:rFonts w:ascii="Times New Roman" w:hAnsi="Times New Roman" w:cs="Times New Roman"/>
          <w:noProof/>
          <w:sz w:val="24"/>
          <w:szCs w:val="24"/>
        </w:rPr>
        <w:pict>
          <v:shape id="_x0000_i1038" type="#_x0000_t75" style="width:20.25pt;height:32.25pt;visibility:visible">
            <v:imagedata r:id="rId10" o:title="" cropbottom="-602f"/>
            <o:lock v:ext="edit" aspectratio="f"/>
          </v:shape>
        </w:pict>
      </w:r>
      <w:r w:rsidRPr="006432F0">
        <w:rPr>
          <w:rFonts w:ascii="Times New Roman" w:hAnsi="Times New Roman" w:cs="Times New Roman"/>
          <w:noProof/>
          <w:sz w:val="24"/>
          <w:szCs w:val="24"/>
        </w:rPr>
        <w:pict>
          <v:shape id="_x0000_i1039" type="#_x0000_t75" style="width:18pt;height:32.25pt;visibility:visible">
            <v:imagedata r:id="rId11" o:title="" cropbottom="-602f"/>
            <o:lock v:ext="edit" aspectratio="f"/>
          </v:shape>
        </w:pict>
      </w:r>
      <w:r w:rsidRPr="006432F0">
        <w:rPr>
          <w:rFonts w:ascii="Times New Roman" w:hAnsi="Times New Roman" w:cs="Times New Roman"/>
          <w:noProof/>
          <w:sz w:val="24"/>
          <w:szCs w:val="24"/>
        </w:rPr>
        <w:pict>
          <v:shape id="_x0000_i1040" type="#_x0000_t75" style="width:21.75pt;height:33pt;visibility:visible">
            <v:imagedata r:id="rId13" o:title="" cropbottom="-1325f"/>
            <o:lock v:ext="edit" aspectratio="f"/>
          </v:shape>
        </w:pict>
      </w:r>
      <w:r w:rsidRPr="006432F0">
        <w:rPr>
          <w:rFonts w:ascii="Times New Roman" w:hAnsi="Times New Roman" w:cs="Times New Roman"/>
          <w:noProof/>
          <w:sz w:val="24"/>
          <w:szCs w:val="24"/>
        </w:rPr>
        <w:pict>
          <v:shape id="_x0000_i1041" type="#_x0000_t75" style="width:22.5pt;height:32.25pt;visibility:visible">
            <v:imagedata r:id="rId15" o:title="" cropbottom="-1204f" cropright="-418f"/>
            <o:lock v:ext="edit" aspectratio="f"/>
          </v:shape>
        </w:pict>
      </w:r>
      <w:r w:rsidRPr="006432F0">
        <w:rPr>
          <w:rFonts w:ascii="Times New Roman" w:hAnsi="Times New Roman" w:cs="Times New Roman"/>
          <w:noProof/>
          <w:sz w:val="24"/>
          <w:szCs w:val="24"/>
        </w:rPr>
        <w:pict>
          <v:shape id="_x0000_i1042" type="#_x0000_t75" style="width:27.75pt;height:32.25pt;visibility:visible">
            <v:imagedata r:id="rId16" o:title="" cropbottom="-602f" cropright="-120f"/>
            <o:lock v:ext="edit" aspectratio="f"/>
          </v:shape>
        </w:pict>
      </w:r>
      <w:r w:rsidRPr="006432F0">
        <w:rPr>
          <w:rFonts w:ascii="Times New Roman" w:hAnsi="Times New Roman" w:cs="Times New Roman"/>
          <w:noProof/>
          <w:sz w:val="24"/>
          <w:szCs w:val="24"/>
        </w:rPr>
        <w:pict>
          <v:shape id="_x0000_i1043" type="#_x0000_t75" style="width:20.25pt;height:32.25pt;visibility:visible">
            <v:imagedata r:id="rId19" o:title="" cropbottom="-602f"/>
            <o:lock v:ext="edit" aspectratio="f"/>
          </v:shape>
        </w:pict>
      </w:r>
      <w:r w:rsidRPr="006432F0">
        <w:rPr>
          <w:rFonts w:ascii="Times New Roman" w:hAnsi="Times New Roman" w:cs="Times New Roman"/>
          <w:noProof/>
          <w:sz w:val="24"/>
          <w:szCs w:val="24"/>
        </w:rPr>
        <w:pict>
          <v:shape id="_x0000_i1044" type="#_x0000_t75" style="width:16.5pt;height:32.25pt;visibility:visible">
            <v:imagedata r:id="rId20" o:title="" cropbottom="-602f"/>
            <o:lock v:ext="edit" aspectratio="f"/>
          </v:shape>
        </w:pict>
      </w:r>
      <w:r w:rsidRPr="006432F0">
        <w:rPr>
          <w:rFonts w:ascii="Times New Roman" w:hAnsi="Times New Roman" w:cs="Times New Roman"/>
          <w:noProof/>
          <w:sz w:val="24"/>
          <w:szCs w:val="24"/>
        </w:rPr>
        <w:pict>
          <v:shape id="_x0000_i1045" type="#_x0000_t75" style="width:18.75pt;height:31.5pt;visibility:visible">
            <v:imagedata r:id="rId21" o:title="" cropbottom="-525f"/>
            <o:lock v:ext="edit" aspectratio="f"/>
          </v:shape>
        </w:pict>
      </w:r>
      <w:r w:rsidRPr="006432F0">
        <w:rPr>
          <w:rFonts w:ascii="Times New Roman" w:hAnsi="Times New Roman" w:cs="Times New Roman"/>
          <w:noProof/>
          <w:sz w:val="24"/>
          <w:szCs w:val="24"/>
        </w:rPr>
        <w:pict>
          <v:shape id="_x0000_i1046" type="#_x0000_t75" style="width:18pt;height:31.5pt;visibility:visible">
            <v:imagedata r:id="rId22" o:title="" cropbottom="-1281f"/>
            <o:lock v:ext="edit" aspectratio="f"/>
          </v:shape>
        </w:pict>
      </w:r>
    </w:p>
    <w:p w:rsidR="00DF5688" w:rsidRDefault="00DF5688">
      <w:r w:rsidRPr="0041705E">
        <w:rPr>
          <w:b/>
          <w:bCs/>
        </w:rPr>
        <w:t>C)</w:t>
      </w:r>
      <w:r w:rsidRPr="00B01C50">
        <w:t xml:space="preserve"> </w:t>
      </w:r>
      <w:r>
        <w:rPr>
          <w:noProof/>
        </w:rPr>
        <w:pict>
          <v:shape id="_x0000_i1047" type="#_x0000_t75" style="width:18.75pt;height:32.25pt;visibility:visible">
            <v:imagedata r:id="rId9" o:title="" cropbottom="-602f"/>
            <o:lock v:ext="edit" aspectratio="f"/>
          </v:shape>
        </w:pict>
      </w:r>
      <w:r>
        <w:rPr>
          <w:noProof/>
        </w:rPr>
        <w:pict>
          <v:shape id="_x0000_i1048" type="#_x0000_t75" style="width:18.75pt;height:32.25pt;visibility:visible">
            <v:imagedata r:id="rId9" o:title="" cropbottom="-602f"/>
            <o:lock v:ext="edit" aspectratio="f"/>
          </v:shape>
        </w:pict>
      </w:r>
      <w:r>
        <w:rPr>
          <w:noProof/>
        </w:rPr>
        <w:pict>
          <v:shape id="_x0000_i1049" type="#_x0000_t75" style="width:18.75pt;height:31.5pt;visibility:visible">
            <v:imagedata r:id="rId21" o:title="" cropbottom="-525f"/>
            <o:lock v:ext="edit" aspectratio="f"/>
          </v:shape>
        </w:pict>
      </w:r>
      <w:r>
        <w:rPr>
          <w:noProof/>
        </w:rPr>
        <w:pict>
          <v:shape id="_x0000_i1050" type="#_x0000_t75" style="width:18.75pt;height:31.5pt;visibility:visible">
            <v:imagedata r:id="rId21" o:title="" cropbottom="-525f"/>
            <o:lock v:ext="edit" aspectratio="f"/>
          </v:shape>
        </w:pict>
      </w:r>
      <w:r>
        <w:rPr>
          <w:noProof/>
        </w:rPr>
        <w:pict>
          <v:shape id="_x0000_i1051" type="#_x0000_t75" style="width:22.5pt;height:32.25pt;visibility:visible">
            <v:imagedata r:id="rId15" o:title="" cropbottom="-1204f" cropright="-418f"/>
            <o:lock v:ext="edit" aspectratio="f"/>
          </v:shape>
        </w:pict>
      </w:r>
      <w:r>
        <w:rPr>
          <w:noProof/>
        </w:rPr>
        <w:pict>
          <v:shape id="_x0000_i1052" type="#_x0000_t75" style="width:18.75pt;height:31.5pt;visibility:visible">
            <v:imagedata r:id="rId21" o:title="" cropbottom="-525f"/>
            <o:lock v:ext="edit" aspectratio="f"/>
          </v:shape>
        </w:pict>
      </w:r>
      <w:r>
        <w:rPr>
          <w:noProof/>
        </w:rPr>
        <w:pict>
          <v:shape id="_x0000_i1053" type="#_x0000_t75" style="width:18.75pt;height:31.5pt;visibility:visible">
            <v:imagedata r:id="rId21" o:title="" cropbottom="-525f"/>
            <o:lock v:ext="edit" aspectratio="f"/>
          </v:shape>
        </w:pict>
      </w:r>
      <w:r>
        <w:rPr>
          <w:noProof/>
        </w:rPr>
        <w:pict>
          <v:shape id="_x0000_i1054" type="#_x0000_t75" style="width:22.5pt;height:32.25pt;visibility:visible">
            <v:imagedata r:id="rId15" o:title="" cropbottom="-1204f" cropright="-418f"/>
            <o:lock v:ext="edit" aspectratio="f"/>
          </v:shape>
        </w:pict>
      </w:r>
      <w:r>
        <w:rPr>
          <w:noProof/>
        </w:rPr>
        <w:pict>
          <v:shape id="_x0000_i1055" type="#_x0000_t75" style="width:23.25pt;height:32.25pt;visibility:visible">
            <v:imagedata r:id="rId17" o:title="" cropbottom="-602f"/>
            <o:lock v:ext="edit" aspectratio="f"/>
          </v:shape>
        </w:pict>
      </w:r>
      <w:r>
        <w:rPr>
          <w:noProof/>
        </w:rPr>
        <w:pict>
          <v:shape id="_x0000_i1056" type="#_x0000_t75" style="width:23.25pt;height:32.25pt;visibility:visible">
            <v:imagedata r:id="rId17" o:title="" cropbottom="-602f"/>
            <o:lock v:ext="edit" aspectratio="f"/>
          </v:shape>
        </w:pict>
      </w:r>
    </w:p>
    <w:p w:rsidR="00DF5688" w:rsidRDefault="00DF5688"/>
    <w:p w:rsidR="00DF5688" w:rsidRPr="0041705E" w:rsidRDefault="00DF5688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77" type="#_x0000_t120" style="position:absolute;margin-left:209.6pt;margin-top:3.85pt;width:31.5pt;height:27pt;z-index:251651072" fillcolor="#c30">
            <v:textbox style="mso-next-textbox:#_x0000_s1077">
              <w:txbxContent>
                <w:p w:rsidR="00DF5688" w:rsidRDefault="00DF5688" w:rsidP="0041705E">
                  <w:r>
                    <w:t>40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78" type="#_x0000_t120" style="position:absolute;margin-left:172.1pt;margin-top:3.85pt;width:31.5pt;height:27pt;z-index:251650048" fillcolor="#c30">
            <v:textbox style="mso-next-textbox:#_x0000_s1078">
              <w:txbxContent>
                <w:p w:rsidR="00DF5688" w:rsidRDefault="00DF5688" w:rsidP="0041705E">
                  <w:r>
                    <w:t>37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79" type="#_x0000_t120" style="position:absolute;margin-left:133.1pt;margin-top:3.85pt;width:31.5pt;height:27pt;z-index:251649024" fillcolor="#c30">
            <v:textbox style="mso-next-textbox:#_x0000_s1079">
              <w:txbxContent>
                <w:p w:rsidR="00DF5688" w:rsidRPr="000227A0" w:rsidRDefault="00DF5688" w:rsidP="0041705E">
                  <w:pPr>
                    <w:rPr>
                      <w:b/>
                      <w:bCs/>
                    </w:rPr>
                  </w:pPr>
                  <w:r w:rsidRPr="000227A0">
                    <w:rPr>
                      <w:b/>
                      <w:bCs/>
                    </w:rPr>
                    <w:t>14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80" type="#_x0000_t120" style="position:absolute;margin-left:95.6pt;margin-top:3.85pt;width:31.5pt;height:27pt;z-index:251648000" fillcolor="#c30">
            <v:textbox style="mso-next-textbox:#_x0000_s1080">
              <w:txbxContent>
                <w:p w:rsidR="00DF5688" w:rsidRPr="000227A0" w:rsidRDefault="00DF5688" w:rsidP="0041705E">
                  <w:pPr>
                    <w:rPr>
                      <w:b/>
                      <w:bCs/>
                    </w:rPr>
                  </w:pPr>
                  <w:r w:rsidRPr="000227A0">
                    <w:rPr>
                      <w:b/>
                      <w:bCs/>
                    </w:rPr>
                    <w:t>42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81" type="#_x0000_t120" style="position:absolute;margin-left:59.6pt;margin-top:3.85pt;width:31.5pt;height:27pt;z-index:251646976" fillcolor="#c30">
            <v:textbox style="mso-next-textbox:#_x0000_s1081">
              <w:txbxContent>
                <w:p w:rsidR="00DF5688" w:rsidRPr="000227A0" w:rsidRDefault="00DF5688" w:rsidP="0041705E">
                  <w:pPr>
                    <w:rPr>
                      <w:b/>
                      <w:bCs/>
                    </w:rPr>
                  </w:pPr>
                  <w:r w:rsidRPr="000227A0">
                    <w:rPr>
                      <w:b/>
                      <w:bCs/>
                    </w:rPr>
                    <w:t>21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82" type="#_x0000_t120" style="position:absolute;margin-left:22.1pt;margin-top:3.85pt;width:31.5pt;height:27pt;z-index:251645952" fillcolor="#c30">
            <v:textbox style="mso-next-textbox:#_x0000_s1082">
              <w:txbxContent>
                <w:p w:rsidR="00DF5688" w:rsidRPr="000227A0" w:rsidRDefault="00DF5688">
                  <w:pPr>
                    <w:rPr>
                      <w:b/>
                      <w:bCs/>
                    </w:rPr>
                  </w:pPr>
                  <w:r w:rsidRPr="000227A0">
                    <w:rPr>
                      <w:b/>
                      <w:bCs/>
                    </w:rPr>
                    <w:t>17</w:t>
                  </w:r>
                </w:p>
              </w:txbxContent>
            </v:textbox>
          </v:shape>
        </w:pict>
      </w:r>
      <w:r w:rsidRPr="0041705E">
        <w:rPr>
          <w:rFonts w:ascii="Times New Roman" w:hAnsi="Times New Roman" w:cs="Times New Roman"/>
          <w:sz w:val="28"/>
          <w:szCs w:val="28"/>
        </w:rPr>
        <w:t>4.</w:t>
      </w:r>
    </w:p>
    <w:p w:rsidR="00DF5688" w:rsidRDefault="00DF5688">
      <w:r>
        <w:rPr>
          <w:noProof/>
        </w:rPr>
        <w:pict>
          <v:shape id="_x0000_s1083" type="#_x0000_t202" style="position:absolute;margin-left:83.6pt;margin-top:24.35pt;width:162.65pt;height:68.8pt;z-index:251652096" fillcolor="#fde9d9">
            <v:textbox style="mso-next-textbox:#_x0000_s1083">
              <w:txbxContent>
                <w:p w:rsidR="00DF5688" w:rsidRPr="000227A0" w:rsidRDefault="00DF568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227A0">
                    <w:rPr>
                      <w:rFonts w:ascii="Times New Roman" w:hAnsi="Times New Roman" w:cs="Times New Roman"/>
                      <w:sz w:val="24"/>
                      <w:szCs w:val="24"/>
                    </w:rPr>
                    <w:t>Tavşan yukarıdaki  basketbol toplarından tek sayıları potaya atacaktır.Buna göre tavşan hangi sayıları potaya atar ?</w:t>
                  </w:r>
                </w:p>
              </w:txbxContent>
            </v:textbox>
          </v:shape>
        </w:pict>
      </w:r>
    </w:p>
    <w:p w:rsidR="00DF5688" w:rsidRDefault="00DF5688">
      <w:r>
        <w:rPr>
          <w:noProof/>
        </w:rPr>
        <w:pict>
          <v:shape id="Resim 14" o:spid="_x0000_i1057" type="#_x0000_t75" style="width:70.5pt;height:50.25pt;visibility:visible">
            <v:imagedata r:id="rId23" o:title=""/>
          </v:shape>
        </w:pict>
      </w:r>
    </w:p>
    <w:p w:rsidR="00DF5688" w:rsidRPr="000227A0" w:rsidRDefault="00DF5688">
      <w:pPr>
        <w:rPr>
          <w:rFonts w:ascii="Times New Roman" w:hAnsi="Times New Roman" w:cs="Times New Roman"/>
          <w:b/>
          <w:bCs/>
        </w:rPr>
      </w:pPr>
      <w:r>
        <w:rPr>
          <w:noProof/>
        </w:rPr>
        <w:pict>
          <v:shape id="_x0000_s1084" type="#_x0000_t120" style="position:absolute;margin-left:101.6pt;margin-top:16.7pt;width:31.5pt;height:27pt;z-index:251655168" fillcolor="#c30">
            <v:textbox style="mso-next-textbox:#_x0000_s1084">
              <w:txbxContent>
                <w:p w:rsidR="00DF5688" w:rsidRPr="000227A0" w:rsidRDefault="00DF5688" w:rsidP="000227A0">
                  <w:pPr>
                    <w:rPr>
                      <w:b/>
                      <w:bCs/>
                    </w:rPr>
                  </w:pPr>
                  <w:r w:rsidRPr="000227A0">
                    <w:rPr>
                      <w:b/>
                      <w:bCs/>
                    </w:rPr>
                    <w:t>37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85" type="#_x0000_t120" style="position:absolute;margin-left:59.6pt;margin-top:16.7pt;width:31.5pt;height:27pt;z-index:251654144" fillcolor="#c30">
            <v:textbox style="mso-next-textbox:#_x0000_s1085">
              <w:txbxContent>
                <w:p w:rsidR="00DF5688" w:rsidRPr="000227A0" w:rsidRDefault="00DF5688" w:rsidP="000227A0">
                  <w:pPr>
                    <w:rPr>
                      <w:b/>
                      <w:bCs/>
                    </w:rPr>
                  </w:pPr>
                  <w:r w:rsidRPr="000227A0">
                    <w:rPr>
                      <w:b/>
                      <w:bCs/>
                    </w:rPr>
                    <w:t>14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86" type="#_x0000_t120" style="position:absolute;margin-left:13.85pt;margin-top:16.7pt;width:31.5pt;height:27pt;z-index:251653120" fillcolor="#c30">
            <v:textbox style="mso-next-textbox:#_x0000_s1086">
              <w:txbxContent>
                <w:p w:rsidR="00DF5688" w:rsidRPr="000227A0" w:rsidRDefault="00DF5688" w:rsidP="000227A0">
                  <w:pPr>
                    <w:rPr>
                      <w:b/>
                      <w:bCs/>
                    </w:rPr>
                  </w:pPr>
                  <w:r w:rsidRPr="000227A0">
                    <w:rPr>
                      <w:b/>
                      <w:bCs/>
                    </w:rPr>
                    <w:t>21</w:t>
                  </w:r>
                </w:p>
              </w:txbxContent>
            </v:textbox>
          </v:shape>
        </w:pict>
      </w:r>
    </w:p>
    <w:p w:rsidR="00DF5688" w:rsidRPr="000227A0" w:rsidRDefault="00DF5688">
      <w:pPr>
        <w:rPr>
          <w:rFonts w:ascii="Times New Roman" w:hAnsi="Times New Roman" w:cs="Times New Roman"/>
          <w:b/>
          <w:bCs/>
        </w:rPr>
      </w:pPr>
      <w:r w:rsidRPr="000227A0">
        <w:rPr>
          <w:rFonts w:ascii="Times New Roman" w:hAnsi="Times New Roman" w:cs="Times New Roman"/>
          <w:b/>
          <w:bCs/>
        </w:rPr>
        <w:t>A)</w:t>
      </w:r>
    </w:p>
    <w:p w:rsidR="00DF5688" w:rsidRPr="000227A0" w:rsidRDefault="00DF5688">
      <w:pPr>
        <w:rPr>
          <w:rFonts w:ascii="Times New Roman" w:hAnsi="Times New Roman" w:cs="Times New Roman"/>
          <w:b/>
          <w:bCs/>
        </w:rPr>
      </w:pPr>
      <w:r>
        <w:rPr>
          <w:noProof/>
        </w:rPr>
        <w:pict>
          <v:shape id="_x0000_s1087" type="#_x0000_t120" style="position:absolute;margin-left:105.35pt;margin-top:12.95pt;width:31.5pt;height:27pt;z-index:251658240" fillcolor="#c30">
            <v:textbox style="mso-next-textbox:#_x0000_s1087">
              <w:txbxContent>
                <w:p w:rsidR="00DF5688" w:rsidRPr="000227A0" w:rsidRDefault="00DF5688" w:rsidP="000227A0">
                  <w:pPr>
                    <w:rPr>
                      <w:b/>
                      <w:bCs/>
                    </w:rPr>
                  </w:pPr>
                  <w:r w:rsidRPr="000227A0">
                    <w:rPr>
                      <w:b/>
                      <w:bCs/>
                    </w:rPr>
                    <w:t>37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88" type="#_x0000_t120" style="position:absolute;margin-left:59.6pt;margin-top:12.95pt;width:31.5pt;height:27pt;z-index:251657216" fillcolor="#c30">
            <v:textbox style="mso-next-textbox:#_x0000_s1088">
              <w:txbxContent>
                <w:p w:rsidR="00DF5688" w:rsidRPr="000227A0" w:rsidRDefault="00DF5688" w:rsidP="000227A0">
                  <w:pPr>
                    <w:rPr>
                      <w:b/>
                      <w:bCs/>
                    </w:rPr>
                  </w:pPr>
                  <w:r w:rsidRPr="000227A0">
                    <w:rPr>
                      <w:b/>
                      <w:bCs/>
                    </w:rPr>
                    <w:t>21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89" type="#_x0000_t120" style="position:absolute;margin-left:13.85pt;margin-top:12.95pt;width:31.5pt;height:27pt;z-index:251656192" fillcolor="#c30">
            <v:textbox style="mso-next-textbox:#_x0000_s1089">
              <w:txbxContent>
                <w:p w:rsidR="00DF5688" w:rsidRPr="000227A0" w:rsidRDefault="00DF5688" w:rsidP="000227A0">
                  <w:pPr>
                    <w:rPr>
                      <w:b/>
                      <w:bCs/>
                    </w:rPr>
                  </w:pPr>
                  <w:r w:rsidRPr="000227A0">
                    <w:rPr>
                      <w:b/>
                      <w:bCs/>
                    </w:rPr>
                    <w:t>17</w:t>
                  </w:r>
                </w:p>
              </w:txbxContent>
            </v:textbox>
          </v:shape>
        </w:pict>
      </w:r>
    </w:p>
    <w:p w:rsidR="00DF5688" w:rsidRPr="000227A0" w:rsidRDefault="00DF5688">
      <w:pPr>
        <w:rPr>
          <w:rFonts w:ascii="Times New Roman" w:hAnsi="Times New Roman" w:cs="Times New Roman"/>
          <w:b/>
          <w:bCs/>
        </w:rPr>
      </w:pPr>
      <w:r w:rsidRPr="000227A0">
        <w:rPr>
          <w:rFonts w:ascii="Times New Roman" w:hAnsi="Times New Roman" w:cs="Times New Roman"/>
          <w:b/>
          <w:bCs/>
        </w:rPr>
        <w:t>B)</w:t>
      </w:r>
    </w:p>
    <w:p w:rsidR="00DF5688" w:rsidRPr="000227A0" w:rsidRDefault="00DF5688">
      <w:pPr>
        <w:rPr>
          <w:rFonts w:ascii="Times New Roman" w:hAnsi="Times New Roman" w:cs="Times New Roman"/>
          <w:b/>
          <w:bCs/>
        </w:rPr>
      </w:pPr>
      <w:r>
        <w:rPr>
          <w:noProof/>
        </w:rPr>
        <w:pict>
          <v:shape id="_x0000_s1090" type="#_x0000_t120" style="position:absolute;margin-left:105.35pt;margin-top:17.6pt;width:31.5pt;height:27pt;z-index:251661312" fillcolor="#c30">
            <v:textbox style="mso-next-textbox:#_x0000_s1090">
              <w:txbxContent>
                <w:p w:rsidR="00DF5688" w:rsidRPr="000227A0" w:rsidRDefault="00DF5688" w:rsidP="000227A0">
                  <w:pPr>
                    <w:rPr>
                      <w:b/>
                      <w:bCs/>
                    </w:rPr>
                  </w:pPr>
                  <w:r w:rsidRPr="000227A0">
                    <w:rPr>
                      <w:b/>
                      <w:bCs/>
                    </w:rPr>
                    <w:t>40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91" type="#_x0000_t120" style="position:absolute;margin-left:59.6pt;margin-top:17.6pt;width:31.5pt;height:27pt;z-index:251660288" fillcolor="#c30">
            <v:textbox style="mso-next-textbox:#_x0000_s1091">
              <w:txbxContent>
                <w:p w:rsidR="00DF5688" w:rsidRPr="000227A0" w:rsidRDefault="00DF5688" w:rsidP="000227A0">
                  <w:pPr>
                    <w:rPr>
                      <w:b/>
                      <w:bCs/>
                    </w:rPr>
                  </w:pPr>
                  <w:r w:rsidRPr="000227A0">
                    <w:rPr>
                      <w:b/>
                      <w:bCs/>
                    </w:rPr>
                    <w:t>37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92" type="#_x0000_t120" style="position:absolute;margin-left:13.85pt;margin-top:17.6pt;width:31.5pt;height:27pt;z-index:251659264" fillcolor="#c30">
            <v:textbox style="mso-next-textbox:#_x0000_s1092">
              <w:txbxContent>
                <w:p w:rsidR="00DF5688" w:rsidRPr="000227A0" w:rsidRDefault="00DF5688" w:rsidP="000227A0">
                  <w:pPr>
                    <w:rPr>
                      <w:b/>
                      <w:bCs/>
                    </w:rPr>
                  </w:pPr>
                  <w:r w:rsidRPr="000227A0">
                    <w:rPr>
                      <w:b/>
                      <w:bCs/>
                    </w:rPr>
                    <w:t>42</w:t>
                  </w:r>
                </w:p>
              </w:txbxContent>
            </v:textbox>
          </v:shape>
        </w:pict>
      </w:r>
    </w:p>
    <w:p w:rsidR="00DF5688" w:rsidRDefault="00DF5688" w:rsidP="007703C1">
      <w:pPr>
        <w:rPr>
          <w:rFonts w:ascii="Times New Roman" w:hAnsi="Times New Roman" w:cs="Times New Roman"/>
          <w:b/>
          <w:bCs/>
        </w:rPr>
      </w:pPr>
      <w:r w:rsidRPr="000227A0">
        <w:rPr>
          <w:rFonts w:ascii="Times New Roman" w:hAnsi="Times New Roman" w:cs="Times New Roman"/>
          <w:b/>
          <w:bCs/>
        </w:rPr>
        <w:t>C)</w:t>
      </w:r>
    </w:p>
    <w:p w:rsidR="00DF5688" w:rsidRDefault="00DF5688" w:rsidP="00FE056E">
      <w:pPr>
        <w:keepNext/>
        <w:rPr>
          <w:rFonts w:ascii="Times New Roman" w:hAnsi="Times New Roman" w:cs="Times New Roman"/>
          <w:b/>
          <w:bCs/>
        </w:rPr>
      </w:pPr>
    </w:p>
    <w:p w:rsidR="00DF5688" w:rsidRDefault="00DF5688" w:rsidP="00FE056E">
      <w:pPr>
        <w:keepNext/>
        <w:rPr>
          <w:rFonts w:ascii="Times New Roman" w:hAnsi="Times New Roman" w:cs="Times New Roman"/>
          <w:b/>
          <w:bCs/>
        </w:rPr>
      </w:pPr>
      <w:r>
        <w:rPr>
          <w:noProof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_x0000_s1093" type="#_x0000_t122" style="position:absolute;margin-left:187.1pt;margin-top:3.2pt;width:41.25pt;height:26.25pt;z-index:251665408" fillcolor="#c6d9f1">
            <v:textbox style="mso-next-textbox:#_x0000_s1093">
              <w:txbxContent>
                <w:p w:rsidR="00DF5688" w:rsidRDefault="00DF5688">
                  <w:r>
                    <w:t xml:space="preserve">    29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94" type="#_x0000_t122" style="position:absolute;margin-left:130.85pt;margin-top:3.2pt;width:41.25pt;height:26.25pt;z-index:251664384" fillcolor="#c6d9f1">
            <v:textbox style="mso-next-textbox:#_x0000_s1094">
              <w:txbxContent>
                <w:p w:rsidR="00DF5688" w:rsidRDefault="00DF5688">
                  <w:r>
                    <w:t xml:space="preserve">   48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95" type="#_x0000_t122" style="position:absolute;margin-left:75.35pt;margin-top:3.2pt;width:41.25pt;height:26.25pt;z-index:251663360" fillcolor="#c6d9f1">
            <v:textbox style="mso-next-textbox:#_x0000_s1095">
              <w:txbxContent>
                <w:p w:rsidR="00DF5688" w:rsidRDefault="00DF5688">
                  <w:r>
                    <w:t xml:space="preserve">    27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96" type="#_x0000_t122" style="position:absolute;margin-left:22.1pt;margin-top:3.2pt;width:41.25pt;height:26.25pt;z-index:251662336" fillcolor="#c6d9f1">
            <v:textbox style="mso-next-textbox:#_x0000_s1096">
              <w:txbxContent>
                <w:p w:rsidR="00DF5688" w:rsidRDefault="00DF5688">
                  <w:r>
                    <w:t xml:space="preserve">   31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bCs/>
        </w:rPr>
        <w:t>5)</w:t>
      </w:r>
    </w:p>
    <w:p w:rsidR="00DF5688" w:rsidRDefault="00DF5688" w:rsidP="00FE056E">
      <w:pPr>
        <w:keepNext/>
      </w:pPr>
    </w:p>
    <w:p w:rsidR="00DF5688" w:rsidRPr="00FE056E" w:rsidRDefault="00DF5688" w:rsidP="00FE056E">
      <w:pPr>
        <w:keepNext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shape id="_x0000_s1097" type="#_x0000_t122" style="position:absolute;margin-left:142.85pt;margin-top:43.25pt;width:41.25pt;height:26.25pt;z-index:251668480" fillcolor="#c6d9f1">
            <v:textbox style="mso-next-textbox:#_x0000_s1097">
              <w:txbxContent>
                <w:p w:rsidR="00DF5688" w:rsidRDefault="00DF5688" w:rsidP="00FE056E">
                  <w:r>
                    <w:t xml:space="preserve">   48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98" type="#_x0000_t122" style="position:absolute;margin-left:83.6pt;margin-top:43.25pt;width:41.25pt;height:26.25pt;z-index:251667456" fillcolor="#c6d9f1">
            <v:textbox style="mso-next-textbox:#_x0000_s1098">
              <w:txbxContent>
                <w:p w:rsidR="00DF5688" w:rsidRDefault="00DF5688" w:rsidP="00FE056E">
                  <w:r>
                    <w:t xml:space="preserve">   31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99" type="#_x0000_t122" style="position:absolute;margin-left:22.1pt;margin-top:43.25pt;width:41.25pt;height:26.25pt;z-index:251666432" fillcolor="#c6d9f1">
            <v:textbox style="mso-next-textbox:#_x0000_s1099">
              <w:txbxContent>
                <w:p w:rsidR="00DF5688" w:rsidRDefault="00DF5688" w:rsidP="00FE056E">
                  <w:r>
                    <w:t xml:space="preserve">    27</w:t>
                  </w:r>
                </w:p>
              </w:txbxContent>
            </v:textbox>
          </v:shape>
        </w:pict>
      </w:r>
      <w:r w:rsidRPr="00FE056E">
        <w:rPr>
          <w:rFonts w:ascii="Times New Roman" w:hAnsi="Times New Roman" w:cs="Times New Roman"/>
          <w:sz w:val="28"/>
          <w:szCs w:val="28"/>
        </w:rPr>
        <w:t>Yukarıdaki sayıları büyükten küçüğe doğru sıralarsak hangi sıralama oluşur?</w:t>
      </w:r>
    </w:p>
    <w:p w:rsidR="00DF5688" w:rsidRPr="00FE056E" w:rsidRDefault="00DF5688" w:rsidP="00FE056E">
      <w:pPr>
        <w:pStyle w:val="Caption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A)</w:t>
      </w:r>
    </w:p>
    <w:p w:rsidR="00DF5688" w:rsidRDefault="00DF5688">
      <w:r>
        <w:rPr>
          <w:noProof/>
        </w:rPr>
        <w:pict>
          <v:shape id="_x0000_s1100" type="#_x0000_t122" style="position:absolute;margin-left:142.85pt;margin-top:20.3pt;width:41.25pt;height:26.25pt;z-index:251671552" fillcolor="#c6d9f1">
            <v:textbox style="mso-next-textbox:#_x0000_s1100">
              <w:txbxContent>
                <w:p w:rsidR="00DF5688" w:rsidRDefault="00DF5688" w:rsidP="00FE056E">
                  <w:r>
                    <w:t xml:space="preserve">   31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01" type="#_x0000_t122" style="position:absolute;margin-left:83.6pt;margin-top:20.3pt;width:41.25pt;height:26.25pt;z-index:251670528" fillcolor="#c6d9f1">
            <v:textbox style="mso-next-textbox:#_x0000_s1101">
              <w:txbxContent>
                <w:p w:rsidR="00DF5688" w:rsidRDefault="00DF5688" w:rsidP="00FE056E">
                  <w:r>
                    <w:t xml:space="preserve">    29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02" type="#_x0000_t122" style="position:absolute;margin-left:22.1pt;margin-top:20.3pt;width:41.25pt;height:26.25pt;z-index:251669504" fillcolor="#c6d9f1">
            <v:textbox style="mso-next-textbox:#_x0000_s1102">
              <w:txbxContent>
                <w:p w:rsidR="00DF5688" w:rsidRDefault="00DF5688" w:rsidP="00FE056E">
                  <w:r>
                    <w:t xml:space="preserve">   48</w:t>
                  </w:r>
                </w:p>
              </w:txbxContent>
            </v:textbox>
          </v:shape>
        </w:pict>
      </w:r>
    </w:p>
    <w:p w:rsidR="00DF5688" w:rsidRDefault="00DF5688">
      <w:pPr>
        <w:rPr>
          <w:rFonts w:ascii="Times New Roman" w:hAnsi="Times New Roman" w:cs="Times New Roman"/>
          <w:sz w:val="28"/>
          <w:szCs w:val="28"/>
        </w:rPr>
      </w:pPr>
      <w:r w:rsidRPr="00FE056E">
        <w:rPr>
          <w:rFonts w:ascii="Times New Roman" w:hAnsi="Times New Roman" w:cs="Times New Roman"/>
          <w:sz w:val="28"/>
          <w:szCs w:val="28"/>
        </w:rPr>
        <w:t>B)</w:t>
      </w:r>
    </w:p>
    <w:p w:rsidR="00DF5688" w:rsidRDefault="00DF5688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shape id="_x0000_s1103" type="#_x0000_t122" style="position:absolute;margin-left:142.85pt;margin-top:14.55pt;width:41.25pt;height:26.25pt;z-index:251674624" fillcolor="#c6d9f1">
            <v:textbox style="mso-next-textbox:#_x0000_s1103">
              <w:txbxContent>
                <w:p w:rsidR="00DF5688" w:rsidRDefault="00DF5688" w:rsidP="00035086">
                  <w:r>
                    <w:t xml:space="preserve">    29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04" type="#_x0000_t122" style="position:absolute;margin-left:85.85pt;margin-top:14.55pt;width:41.25pt;height:26.25pt;z-index:251673600" fillcolor="#c6d9f1">
            <v:textbox style="mso-next-textbox:#_x0000_s1104">
              <w:txbxContent>
                <w:p w:rsidR="00DF5688" w:rsidRDefault="00DF5688" w:rsidP="00035086">
                  <w:r>
                    <w:t xml:space="preserve">   31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05" type="#_x0000_t122" style="position:absolute;margin-left:22.1pt;margin-top:14.6pt;width:41.25pt;height:26.25pt;z-index:251672576" fillcolor="#c6d9f1">
            <v:textbox style="mso-next-textbox:#_x0000_s1105">
              <w:txbxContent>
                <w:p w:rsidR="00DF5688" w:rsidRDefault="00DF5688" w:rsidP="00FE056E">
                  <w:r>
                    <w:t xml:space="preserve">   48</w:t>
                  </w:r>
                </w:p>
              </w:txbxContent>
            </v:textbox>
          </v:shape>
        </w:pict>
      </w:r>
    </w:p>
    <w:p w:rsidR="00DF5688" w:rsidRDefault="00DF568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</w:t>
      </w:r>
    </w:p>
    <w:p w:rsidR="00DF5688" w:rsidRDefault="00DF5688">
      <w:pPr>
        <w:rPr>
          <w:rFonts w:ascii="Times New Roman" w:hAnsi="Times New Roman" w:cs="Times New Roman"/>
          <w:sz w:val="28"/>
          <w:szCs w:val="28"/>
        </w:rPr>
      </w:pPr>
    </w:p>
    <w:p w:rsidR="00DF5688" w:rsidRDefault="00DF5688">
      <w:r>
        <w:rPr>
          <w:noProof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106" type="#_x0000_t12" style="position:absolute;margin-left:40.85pt;margin-top:6.1pt;width:54.75pt;height:49.5pt;z-index:251676672" fillcolor="#ff9">
            <v:textbox style="mso-next-textbox:#_x0000_s1106">
              <w:txbxContent>
                <w:p w:rsidR="00DF5688" w:rsidRDefault="00DF5688">
                  <w:r>
                    <w:t>18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07" type="#_x0000_t12" style="position:absolute;margin-left:-8.65pt;margin-top:6.1pt;width:58.5pt;height:49.5pt;z-index:251675648" fillcolor="#ff9">
            <v:textbox style="mso-next-textbox:#_x0000_s1107">
              <w:txbxContent>
                <w:p w:rsidR="00DF5688" w:rsidRDefault="00DF5688">
                  <w:r>
                    <w:t>133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08" type="#_x0000_t12" style="position:absolute;margin-left:209.6pt;margin-top:7.6pt;width:58.5pt;height:55.5pt;z-index:251680768" fillcolor="#ff9">
            <v:textbox style="mso-next-textbox:#_x0000_s1108">
              <w:txbxContent>
                <w:p w:rsidR="00DF5688" w:rsidRDefault="00DF5688">
                  <w:r>
                    <w:t>38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09" type="#_x0000_t12" style="position:absolute;margin-left:172.1pt;margin-top:6.1pt;width:48.75pt;height:57pt;z-index:251679744" fillcolor="#ff9">
            <v:textbox style="mso-next-textbox:#_x0000_s1109">
              <w:txbxContent>
                <w:p w:rsidR="00DF5688" w:rsidRDefault="00DF5688">
                  <w:r>
                    <w:t>33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10" type="#_x0000_t12" style="position:absolute;margin-left:130.85pt;margin-top:6.1pt;width:53.25pt;height:49.5pt;z-index:251678720" fillcolor="#ff9">
            <v:textbox style="mso-next-textbox:#_x0000_s1110">
              <w:txbxContent>
                <w:p w:rsidR="00DF5688" w:rsidRDefault="00DF5688">
                  <w:r>
                    <w:t xml:space="preserve">  ?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11" type="#_x0000_t12" style="position:absolute;margin-left:91.1pt;margin-top:7.6pt;width:51.75pt;height:48pt;z-index:251677696" fillcolor="#ff9">
            <v:textbox style="mso-next-textbox:#_x0000_s1111">
              <w:txbxContent>
                <w:p w:rsidR="00DF5688" w:rsidRDefault="00DF5688">
                  <w:r>
                    <w:t>23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8"/>
          <w:szCs w:val="28"/>
        </w:rPr>
        <w:t>6)</w:t>
      </w:r>
    </w:p>
    <w:p w:rsidR="00DF5688" w:rsidRDefault="00DF5688"/>
    <w:p w:rsidR="00DF5688" w:rsidRPr="0058573A" w:rsidRDefault="00DF5688">
      <w:pPr>
        <w:rPr>
          <w:rFonts w:ascii="Times New Roman" w:hAnsi="Times New Roman" w:cs="Times New Roman"/>
          <w:sz w:val="28"/>
          <w:szCs w:val="28"/>
        </w:rPr>
      </w:pPr>
      <w:r w:rsidRPr="0058573A">
        <w:rPr>
          <w:rFonts w:ascii="Times New Roman" w:hAnsi="Times New Roman" w:cs="Times New Roman"/>
          <w:sz w:val="28"/>
          <w:szCs w:val="28"/>
        </w:rPr>
        <w:t xml:space="preserve">Yukarıdaki sayılar belli bir kurala göre dizilmiştir. Buna göre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573A">
        <w:rPr>
          <w:rFonts w:ascii="Times New Roman" w:hAnsi="Times New Roman" w:cs="Times New Roman"/>
          <w:sz w:val="28"/>
          <w:szCs w:val="28"/>
        </w:rPr>
        <w:t xml:space="preserve">?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573A">
        <w:rPr>
          <w:rFonts w:ascii="Times New Roman" w:hAnsi="Times New Roman" w:cs="Times New Roman"/>
          <w:sz w:val="28"/>
          <w:szCs w:val="28"/>
        </w:rPr>
        <w:t>yerine hangi sayı gelmelidir?</w:t>
      </w:r>
    </w:p>
    <w:p w:rsidR="00DF5688" w:rsidRDefault="00DF56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A)32                  B)28             C)40</w:t>
      </w:r>
    </w:p>
    <w:p w:rsidR="00DF5688" w:rsidRDefault="00DF5688">
      <w:pPr>
        <w:rPr>
          <w:rFonts w:ascii="Times New Roman" w:hAnsi="Times New Roman" w:cs="Times New Roman"/>
          <w:sz w:val="28"/>
          <w:szCs w:val="28"/>
        </w:rPr>
      </w:pPr>
    </w:p>
    <w:p w:rsidR="00DF5688" w:rsidRDefault="00DF5688">
      <w:pPr>
        <w:rPr>
          <w:rFonts w:ascii="Times New Roman" w:hAnsi="Times New Roman" w:cs="Times New Roman"/>
          <w:snapToGrid w:val="0"/>
          <w:color w:val="000000"/>
          <w:w w:val="0"/>
          <w:sz w:val="2"/>
          <w:szCs w:val="2"/>
          <w:u w:color="000000"/>
          <w:bdr w:val="none" w:sz="0" w:space="0" w:color="000000"/>
          <w:shd w:val="clear" w:color="000000" w:fill="000000"/>
        </w:rPr>
      </w:pPr>
      <w:r>
        <w:rPr>
          <w:noProof/>
        </w:rPr>
        <w:pict>
          <v:oval id="_x0000_s1112" style="position:absolute;margin-left:45.75pt;margin-top:170.25pt;width:34.5pt;height:33pt;z-index:251688960" fillcolor="#92d050">
            <v:textbox style="mso-next-textbox:#_x0000_s1112">
              <w:txbxContent>
                <w:p w:rsidR="00DF5688" w:rsidRDefault="00DF5688" w:rsidP="00B44E5D">
                  <w:r>
                    <w:t>50</w:t>
                  </w:r>
                </w:p>
              </w:txbxContent>
            </v:textbox>
          </v:oval>
        </w:pict>
      </w:r>
      <w:r>
        <w:rPr>
          <w:noProof/>
        </w:rPr>
        <w:pict>
          <v:oval id="_x0000_s1113" style="position:absolute;margin-left:80.25pt;margin-top:170.25pt;width:34.5pt;height:33pt;z-index:251687936" fillcolor="#92d050">
            <v:textbox style="mso-next-textbox:#_x0000_s1113">
              <w:txbxContent>
                <w:p w:rsidR="00DF5688" w:rsidRDefault="00DF5688">
                  <w:r>
                    <w:t>55</w:t>
                  </w:r>
                </w:p>
              </w:txbxContent>
            </v:textbox>
          </v:oval>
        </w:pict>
      </w:r>
      <w:r>
        <w:rPr>
          <w:noProof/>
        </w:rPr>
        <w:pict>
          <v:oval id="_x0000_s1114" style="position:absolute;margin-left:114.75pt;margin-top:161.25pt;width:34.5pt;height:33pt;z-index:251686912" fillcolor="#92d050">
            <v:textbox style="mso-next-textbox:#_x0000_s1114">
              <w:txbxContent>
                <w:p w:rsidR="00DF5688" w:rsidRDefault="00DF5688">
                  <w:r>
                    <w:t>56</w:t>
                  </w:r>
                </w:p>
              </w:txbxContent>
            </v:textbox>
          </v:oval>
        </w:pict>
      </w:r>
      <w:r>
        <w:rPr>
          <w:noProof/>
        </w:rPr>
        <w:pict>
          <v:oval id="_x0000_s1115" style="position:absolute;margin-left:142.5pt;margin-top:146.25pt;width:34.5pt;height:33pt;z-index:251685888" fillcolor="#92d050">
            <v:textbox style="mso-next-textbox:#_x0000_s1115">
              <w:txbxContent>
                <w:p w:rsidR="00DF5688" w:rsidRDefault="00DF5688">
                  <w:r>
                    <w:t>59</w:t>
                  </w:r>
                </w:p>
              </w:txbxContent>
            </v:textbox>
          </v:oval>
        </w:pict>
      </w:r>
      <w:r>
        <w:rPr>
          <w:noProof/>
        </w:rPr>
        <w:pict>
          <v:oval id="_x0000_s1116" style="position:absolute;margin-left:149.25pt;margin-top:113.25pt;width:34.5pt;height:33pt;z-index:251684864" fillcolor="#92d050">
            <v:textbox style="mso-next-textbox:#_x0000_s1116">
              <w:txbxContent>
                <w:p w:rsidR="00DF5688" w:rsidRDefault="00DF5688">
                  <w:r>
                    <w:t>60</w:t>
                  </w:r>
                </w:p>
              </w:txbxContent>
            </v:textbox>
          </v:oval>
        </w:pict>
      </w:r>
      <w:r>
        <w:rPr>
          <w:noProof/>
        </w:rPr>
        <w:pict>
          <v:oval id="_x0000_s1117" style="position:absolute;margin-left:128.25pt;margin-top:88.5pt;width:34.5pt;height:33pt;z-index:251683840" fillcolor="#92d050">
            <v:textbox style="mso-next-textbox:#_x0000_s1117">
              <w:txbxContent>
                <w:p w:rsidR="00DF5688" w:rsidRDefault="00DF5688">
                  <w:r>
                    <w:t>65</w:t>
                  </w:r>
                </w:p>
              </w:txbxContent>
            </v:textbox>
          </v:oval>
        </w:pict>
      </w:r>
      <w:r>
        <w:rPr>
          <w:noProof/>
        </w:rPr>
        <w:pict>
          <v:oval id="_x0000_s1118" style="position:absolute;margin-left:108pt;margin-top:61.5pt;width:34.5pt;height:33pt;z-index:251682816" fillcolor="#92d050">
            <v:textbox style="mso-next-textbox:#_x0000_s1118">
              <w:txbxContent>
                <w:p w:rsidR="00DF5688" w:rsidRDefault="00DF5688">
                  <w:r>
                    <w:t>67</w:t>
                  </w:r>
                </w:p>
              </w:txbxContent>
            </v:textbox>
          </v:oval>
        </w:pict>
      </w:r>
      <w:r>
        <w:rPr>
          <w:noProof/>
        </w:rPr>
        <w:pict>
          <v:oval id="_x0000_s1119" style="position:absolute;margin-left:81.75pt;margin-top:39.75pt;width:34.5pt;height:33pt;z-index:251681792" fillcolor="#92d050">
            <v:textbox style="mso-next-textbox:#_x0000_s1119">
              <w:txbxContent>
                <w:p w:rsidR="00DF5688" w:rsidRDefault="00DF5688">
                  <w:r>
                    <w:t>70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sz w:val="28"/>
          <w:szCs w:val="28"/>
        </w:rPr>
        <w:t>7)</w:t>
      </w:r>
      <w:r w:rsidRPr="00DC21A2">
        <w:rPr>
          <w:rFonts w:ascii="Times New Roman" w:hAnsi="Times New Roman" w:cs="Times New Roman"/>
          <w:snapToGrid w:val="0"/>
          <w:color w:val="000000"/>
          <w:w w:val="0"/>
          <w:sz w:val="2"/>
          <w:szCs w:val="2"/>
          <w:u w:color="000000"/>
          <w:bdr w:val="none" w:sz="0" w:space="0" w:color="000000"/>
          <w:shd w:val="clear" w:color="000000" w:fill="000000"/>
        </w:rPr>
        <w:t xml:space="preserve"> </w:t>
      </w:r>
      <w:r w:rsidRPr="006432F0">
        <w:rPr>
          <w:rFonts w:ascii="Times New Roman" w:hAnsi="Times New Roman" w:cs="Times New Roman"/>
          <w:noProof/>
          <w:sz w:val="28"/>
          <w:szCs w:val="28"/>
        </w:rPr>
        <w:pict>
          <v:shape id="Resim 1" o:spid="_x0000_i1058" type="#_x0000_t75" style="width:62.25pt;height:62.25pt;visibility:visible">
            <v:imagedata r:id="rId24" o:title=""/>
          </v:shape>
        </w:pict>
      </w:r>
    </w:p>
    <w:p w:rsidR="00DF5688" w:rsidRDefault="00DF5688">
      <w:pPr>
        <w:rPr>
          <w:rFonts w:ascii="Times New Roman" w:hAnsi="Times New Roman" w:cs="Times New Roman"/>
          <w:snapToGrid w:val="0"/>
          <w:color w:val="000000"/>
          <w:w w:val="0"/>
          <w:sz w:val="2"/>
          <w:szCs w:val="2"/>
          <w:u w:color="000000"/>
          <w:bdr w:val="none" w:sz="0" w:space="0" w:color="000000"/>
          <w:shd w:val="clear" w:color="000000" w:fill="000000"/>
        </w:rPr>
      </w:pPr>
    </w:p>
    <w:p w:rsidR="00DF5688" w:rsidRDefault="00DF5688">
      <w:pPr>
        <w:rPr>
          <w:rFonts w:ascii="Times New Roman" w:hAnsi="Times New Roman" w:cs="Times New Roman"/>
          <w:snapToGrid w:val="0"/>
          <w:color w:val="000000"/>
          <w:w w:val="0"/>
          <w:sz w:val="2"/>
          <w:szCs w:val="2"/>
          <w:u w:color="000000"/>
          <w:bdr w:val="none" w:sz="0" w:space="0" w:color="000000"/>
          <w:shd w:val="clear" w:color="000000" w:fill="000000"/>
        </w:rPr>
      </w:pPr>
    </w:p>
    <w:p w:rsidR="00DF5688" w:rsidRDefault="00DF5688">
      <w:pPr>
        <w:rPr>
          <w:rFonts w:ascii="Times New Roman" w:hAnsi="Times New Roman" w:cs="Times New Roman"/>
          <w:snapToGrid w:val="0"/>
          <w:color w:val="000000"/>
          <w:w w:val="0"/>
          <w:sz w:val="2"/>
          <w:szCs w:val="2"/>
          <w:u w:color="000000"/>
          <w:bdr w:val="none" w:sz="0" w:space="0" w:color="000000"/>
          <w:shd w:val="clear" w:color="000000" w:fill="000000"/>
        </w:rPr>
      </w:pPr>
    </w:p>
    <w:p w:rsidR="00DF5688" w:rsidRDefault="00DF5688">
      <w:pPr>
        <w:rPr>
          <w:rFonts w:ascii="Times New Roman" w:hAnsi="Times New Roman" w:cs="Times New Roman"/>
          <w:snapToGrid w:val="0"/>
          <w:color w:val="000000"/>
          <w:w w:val="0"/>
          <w:sz w:val="2"/>
          <w:szCs w:val="2"/>
          <w:u w:color="000000"/>
          <w:bdr w:val="none" w:sz="0" w:space="0" w:color="000000"/>
          <w:shd w:val="clear" w:color="000000" w:fill="000000"/>
        </w:rPr>
      </w:pPr>
    </w:p>
    <w:p w:rsidR="00DF5688" w:rsidRDefault="00DF5688">
      <w:pPr>
        <w:rPr>
          <w:rFonts w:ascii="Times New Roman" w:hAnsi="Times New Roman" w:cs="Times New Roman"/>
          <w:snapToGrid w:val="0"/>
          <w:color w:val="000000"/>
          <w:w w:val="0"/>
          <w:sz w:val="2"/>
          <w:szCs w:val="2"/>
          <w:u w:color="000000"/>
          <w:bdr w:val="none" w:sz="0" w:space="0" w:color="000000"/>
          <w:shd w:val="clear" w:color="000000" w:fill="000000"/>
        </w:rPr>
      </w:pPr>
    </w:p>
    <w:p w:rsidR="00DF5688" w:rsidRDefault="00DF5688">
      <w:pPr>
        <w:rPr>
          <w:rFonts w:ascii="Times New Roman" w:hAnsi="Times New Roman" w:cs="Times New Roman"/>
          <w:snapToGrid w:val="0"/>
          <w:color w:val="000000"/>
          <w:w w:val="0"/>
          <w:sz w:val="2"/>
          <w:szCs w:val="2"/>
          <w:u w:color="000000"/>
          <w:bdr w:val="none" w:sz="0" w:space="0" w:color="000000"/>
          <w:shd w:val="clear" w:color="000000" w:fill="000000"/>
        </w:rPr>
      </w:pPr>
    </w:p>
    <w:p w:rsidR="00DF5688" w:rsidRDefault="00DF5688">
      <w:pPr>
        <w:rPr>
          <w:rFonts w:ascii="Times New Roman" w:hAnsi="Times New Roman" w:cs="Times New Roman"/>
          <w:snapToGrid w:val="0"/>
          <w:color w:val="000000"/>
          <w:w w:val="0"/>
          <w:sz w:val="2"/>
          <w:szCs w:val="2"/>
          <w:u w:color="000000"/>
          <w:bdr w:val="none" w:sz="0" w:space="0" w:color="000000"/>
          <w:shd w:val="clear" w:color="000000" w:fill="000000"/>
        </w:rPr>
      </w:pPr>
    </w:p>
    <w:p w:rsidR="00DF5688" w:rsidRDefault="00DF5688">
      <w:pPr>
        <w:rPr>
          <w:rFonts w:ascii="Times New Roman" w:hAnsi="Times New Roman" w:cs="Times New Roman"/>
          <w:snapToGrid w:val="0"/>
          <w:color w:val="000000"/>
          <w:w w:val="0"/>
          <w:sz w:val="2"/>
          <w:szCs w:val="2"/>
          <w:u w:color="000000"/>
          <w:bdr w:val="none" w:sz="0" w:space="0" w:color="000000"/>
          <w:shd w:val="clear" w:color="000000" w:fill="000000"/>
        </w:rPr>
      </w:pPr>
    </w:p>
    <w:p w:rsidR="00DF5688" w:rsidRDefault="00DF5688">
      <w:pPr>
        <w:rPr>
          <w:rFonts w:ascii="Times New Roman" w:hAnsi="Times New Roman" w:cs="Times New Roman"/>
          <w:snapToGrid w:val="0"/>
          <w:color w:val="000000"/>
          <w:w w:val="0"/>
          <w:sz w:val="2"/>
          <w:szCs w:val="2"/>
          <w:u w:color="000000"/>
          <w:bdr w:val="none" w:sz="0" w:space="0" w:color="000000"/>
          <w:shd w:val="clear" w:color="000000" w:fill="000000"/>
        </w:rPr>
      </w:pPr>
    </w:p>
    <w:p w:rsidR="00DF5688" w:rsidRDefault="00DF5688">
      <w:pPr>
        <w:rPr>
          <w:rFonts w:ascii="Times New Roman" w:hAnsi="Times New Roman" w:cs="Times New Roman"/>
          <w:snapToGrid w:val="0"/>
          <w:color w:val="000000"/>
          <w:w w:val="0"/>
          <w:sz w:val="2"/>
          <w:szCs w:val="2"/>
          <w:u w:color="000000"/>
          <w:bdr w:val="none" w:sz="0" w:space="0" w:color="000000"/>
          <w:shd w:val="clear" w:color="000000" w:fill="000000"/>
        </w:rPr>
      </w:pPr>
    </w:p>
    <w:p w:rsidR="00DF5688" w:rsidRDefault="00DF5688">
      <w:pPr>
        <w:rPr>
          <w:rFonts w:ascii="Times New Roman" w:hAnsi="Times New Roman" w:cs="Times New Roman"/>
          <w:snapToGrid w:val="0"/>
          <w:color w:val="000000"/>
          <w:w w:val="0"/>
          <w:sz w:val="2"/>
          <w:szCs w:val="2"/>
          <w:u w:color="000000"/>
          <w:bdr w:val="none" w:sz="0" w:space="0" w:color="000000"/>
          <w:shd w:val="clear" w:color="000000" w:fill="000000"/>
        </w:rPr>
      </w:pPr>
    </w:p>
    <w:p w:rsidR="00DF5688" w:rsidRDefault="00DF5688">
      <w:pPr>
        <w:rPr>
          <w:rFonts w:ascii="Times New Roman" w:hAnsi="Times New Roman" w:cs="Times New Roman"/>
          <w:snapToGrid w:val="0"/>
          <w:color w:val="000000"/>
          <w:w w:val="0"/>
          <w:sz w:val="2"/>
          <w:szCs w:val="2"/>
          <w:u w:color="000000"/>
          <w:bdr w:val="none" w:sz="0" w:space="0" w:color="000000"/>
          <w:shd w:val="clear" w:color="000000" w:fill="000000"/>
        </w:rPr>
      </w:pPr>
    </w:p>
    <w:p w:rsidR="00DF5688" w:rsidRDefault="00DF5688">
      <w:pPr>
        <w:rPr>
          <w:rFonts w:ascii="Times New Roman" w:hAnsi="Times New Roman" w:cs="Times New Roman"/>
          <w:snapToGrid w:val="0"/>
          <w:color w:val="000000"/>
          <w:w w:val="0"/>
          <w:sz w:val="2"/>
          <w:szCs w:val="2"/>
          <w:u w:color="000000"/>
          <w:bdr w:val="none" w:sz="0" w:space="0" w:color="000000"/>
          <w:shd w:val="clear" w:color="000000" w:fill="000000"/>
        </w:rPr>
      </w:pPr>
      <w:r>
        <w:rPr>
          <w:noProof/>
        </w:rPr>
        <w:pict>
          <v:roundrect id="_x0000_s1120" style="position:absolute;margin-left:6.75pt;margin-top:16.05pt;width:219.75pt;height:64.5pt;z-index:251689984" arcsize="10923f" fillcolor="#f2dbdb">
            <v:textbox style="mso-next-textbox:#_x0000_s1120">
              <w:txbxContent>
                <w:p w:rsidR="00DF5688" w:rsidRPr="00DC21A2" w:rsidRDefault="00DF568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21A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Kurbağa 70 ten başlayarak geriye doğru 5’er ritmik sayarken  hangi taşların üzerine </w:t>
                  </w:r>
                  <w:r w:rsidRPr="00DC21A2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u w:val="single"/>
                    </w:rPr>
                    <w:t>atlamaz</w:t>
                  </w:r>
                  <w:r w:rsidRPr="00DC21A2">
                    <w:rPr>
                      <w:rFonts w:ascii="Times New Roman" w:hAnsi="Times New Roman" w:cs="Times New Roman"/>
                      <w:sz w:val="24"/>
                      <w:szCs w:val="24"/>
                    </w:rPr>
                    <w:t>?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snapToGrid w:val="0"/>
          <w:color w:val="000000"/>
          <w:w w:val="0"/>
          <w:sz w:val="2"/>
          <w:szCs w:val="2"/>
          <w:u w:color="000000"/>
          <w:bdr w:val="none" w:sz="0" w:space="0" w:color="000000"/>
          <w:shd w:val="clear" w:color="000000" w:fill="000000"/>
        </w:rPr>
        <w:t xml:space="preserve">                                                                                  </w:t>
      </w:r>
    </w:p>
    <w:p w:rsidR="00DF5688" w:rsidRDefault="00DF5688">
      <w:pPr>
        <w:rPr>
          <w:rFonts w:ascii="Times New Roman" w:hAnsi="Times New Roman" w:cs="Times New Roman"/>
          <w:snapToGrid w:val="0"/>
          <w:color w:val="000000"/>
          <w:w w:val="0"/>
          <w:sz w:val="2"/>
          <w:szCs w:val="2"/>
          <w:u w:color="000000"/>
          <w:bdr w:val="none" w:sz="0" w:space="0" w:color="000000"/>
          <w:shd w:val="clear" w:color="000000" w:fill="000000"/>
        </w:rPr>
      </w:pPr>
    </w:p>
    <w:p w:rsidR="00DF5688" w:rsidRDefault="00DF5688">
      <w:pPr>
        <w:rPr>
          <w:rFonts w:ascii="Times New Roman" w:hAnsi="Times New Roman" w:cs="Times New Roman"/>
          <w:snapToGrid w:val="0"/>
          <w:color w:val="000000"/>
          <w:w w:val="0"/>
          <w:sz w:val="2"/>
          <w:szCs w:val="2"/>
          <w:u w:color="000000"/>
          <w:bdr w:val="none" w:sz="0" w:space="0" w:color="000000"/>
          <w:shd w:val="clear" w:color="000000" w:fill="000000"/>
        </w:rPr>
      </w:pPr>
    </w:p>
    <w:p w:rsidR="00DF5688" w:rsidRDefault="00DF5688">
      <w:pPr>
        <w:rPr>
          <w:rFonts w:ascii="Times New Roman" w:hAnsi="Times New Roman" w:cs="Times New Roman"/>
          <w:snapToGrid w:val="0"/>
          <w:color w:val="000000"/>
          <w:w w:val="0"/>
          <w:sz w:val="2"/>
          <w:szCs w:val="2"/>
          <w:u w:color="000000"/>
          <w:bdr w:val="none" w:sz="0" w:space="0" w:color="000000"/>
          <w:shd w:val="clear" w:color="000000" w:fill="000000"/>
        </w:rPr>
      </w:pPr>
    </w:p>
    <w:p w:rsidR="00DF5688" w:rsidRDefault="00DF5688">
      <w:pPr>
        <w:rPr>
          <w:rFonts w:ascii="Times New Roman" w:hAnsi="Times New Roman" w:cs="Times New Roman"/>
          <w:snapToGrid w:val="0"/>
          <w:color w:val="000000"/>
          <w:w w:val="0"/>
          <w:sz w:val="2"/>
          <w:szCs w:val="2"/>
          <w:u w:color="000000"/>
          <w:bdr w:val="none" w:sz="0" w:space="0" w:color="000000"/>
          <w:shd w:val="clear" w:color="000000" w:fill="000000"/>
        </w:rPr>
      </w:pPr>
    </w:p>
    <w:p w:rsidR="00DF5688" w:rsidRDefault="00DF5688">
      <w:pPr>
        <w:rPr>
          <w:rFonts w:ascii="Times New Roman" w:hAnsi="Times New Roman" w:cs="Times New Roman"/>
          <w:snapToGrid w:val="0"/>
          <w:color w:val="000000"/>
          <w:w w:val="0"/>
          <w:sz w:val="2"/>
          <w:szCs w:val="2"/>
          <w:u w:color="000000"/>
          <w:bdr w:val="none" w:sz="0" w:space="0" w:color="000000"/>
          <w:shd w:val="clear" w:color="000000" w:fill="000000"/>
        </w:rPr>
      </w:pPr>
    </w:p>
    <w:p w:rsidR="00DF5688" w:rsidRDefault="00DF5688">
      <w:pPr>
        <w:rPr>
          <w:rFonts w:ascii="Times New Roman" w:hAnsi="Times New Roman" w:cs="Times New Roman"/>
          <w:snapToGrid w:val="0"/>
          <w:color w:val="000000"/>
          <w:w w:val="0"/>
          <w:sz w:val="2"/>
          <w:szCs w:val="2"/>
          <w:u w:color="000000"/>
          <w:bdr w:val="none" w:sz="0" w:space="0" w:color="000000"/>
          <w:shd w:val="clear" w:color="000000" w:fill="000000"/>
        </w:rPr>
      </w:pPr>
    </w:p>
    <w:p w:rsidR="00DF5688" w:rsidRDefault="00DF5688">
      <w:pPr>
        <w:rPr>
          <w:rFonts w:ascii="Times New Roman" w:hAnsi="Times New Roman" w:cs="Times New Roman"/>
          <w:snapToGrid w:val="0"/>
          <w:color w:val="000000"/>
          <w:w w:val="0"/>
          <w:sz w:val="2"/>
          <w:szCs w:val="2"/>
          <w:u w:color="000000"/>
          <w:bdr w:val="none" w:sz="0" w:space="0" w:color="000000"/>
          <w:shd w:val="clear" w:color="000000" w:fill="000000"/>
        </w:rPr>
      </w:pPr>
    </w:p>
    <w:p w:rsidR="00DF5688" w:rsidRDefault="00DF5688">
      <w:pPr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     A) 65  , 59 ,55</w:t>
      </w:r>
    </w:p>
    <w:p w:rsidR="00DF5688" w:rsidRDefault="00DF5688">
      <w:pPr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     B) 67  , 59 ,56</w:t>
      </w:r>
    </w:p>
    <w:p w:rsidR="00DF5688" w:rsidRDefault="00DF5688">
      <w:pPr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     C) 55 , 56,  67</w:t>
      </w:r>
    </w:p>
    <w:p w:rsidR="00DF5688" w:rsidRDefault="00DF5688">
      <w:pPr>
        <w:rPr>
          <w:rFonts w:ascii="Times New Roman" w:hAnsi="Times New Roman" w:cs="Times New Roman"/>
          <w:noProof/>
          <w:sz w:val="28"/>
          <w:szCs w:val="28"/>
        </w:rPr>
      </w:pPr>
    </w:p>
    <w:p w:rsidR="00DF5688" w:rsidRDefault="00DF5688" w:rsidP="007703C1">
      <w:pPr>
        <w:rPr>
          <w:rFonts w:ascii="Times New Roman" w:hAnsi="Times New Roman" w:cs="Times New Roman"/>
          <w:b/>
          <w:bCs/>
          <w:noProof/>
          <w:sz w:val="28"/>
          <w:szCs w:val="28"/>
        </w:rPr>
      </w:pPr>
      <w:r w:rsidRPr="00DC21A2">
        <w:rPr>
          <w:rFonts w:ascii="Times New Roman" w:hAnsi="Times New Roman" w:cs="Times New Roman"/>
          <w:b/>
          <w:bCs/>
          <w:noProof/>
          <w:sz w:val="28"/>
          <w:szCs w:val="28"/>
        </w:rPr>
        <w:t>8</w:t>
      </w:r>
      <w:r>
        <w:rPr>
          <w:rFonts w:ascii="Times New Roman" w:hAnsi="Times New Roman" w:cs="Times New Roman"/>
          <w:b/>
          <w:bCs/>
          <w:noProof/>
          <w:sz w:val="28"/>
          <w:szCs w:val="28"/>
        </w:rPr>
        <w:t>)</w:t>
      </w:r>
      <w:r w:rsidRPr="007703C1">
        <w:rPr>
          <w:rFonts w:ascii="Times New Roman" w:hAnsi="Times New Roman" w:cs="Times New Roman"/>
          <w:snapToGrid w:val="0"/>
          <w:color w:val="000000"/>
          <w:w w:val="0"/>
          <w:sz w:val="2"/>
          <w:szCs w:val="2"/>
          <w:u w:color="000000"/>
          <w:bdr w:val="none" w:sz="0" w:space="0" w:color="000000"/>
          <w:shd w:val="clear" w:color="000000" w:fill="000000"/>
        </w:rPr>
        <w:t xml:space="preserve"> </w:t>
      </w:r>
      <w:r w:rsidRPr="006432F0">
        <w:rPr>
          <w:rFonts w:ascii="Times New Roman" w:hAnsi="Times New Roman" w:cs="Times New Roman"/>
          <w:b/>
          <w:bCs/>
          <w:noProof/>
          <w:sz w:val="28"/>
          <w:szCs w:val="28"/>
        </w:rPr>
        <w:pict>
          <v:shape id="_x0000_i1059" type="#_x0000_t75" style="width:134.25pt;height:73.5pt;visibility:visible">
            <v:imagedata r:id="rId25" o:title=""/>
          </v:shape>
        </w:pict>
      </w:r>
    </w:p>
    <w:p w:rsidR="00DF5688" w:rsidRPr="00A71F81" w:rsidRDefault="00DF5688" w:rsidP="007703C1">
      <w:pPr>
        <w:rPr>
          <w:rFonts w:ascii="Times New Roman" w:hAnsi="Times New Roman" w:cs="Times New Roman"/>
          <w:b/>
          <w:bCs/>
          <w:noProof/>
          <w:sz w:val="24"/>
          <w:szCs w:val="24"/>
        </w:rPr>
      </w:pPr>
      <w:r>
        <w:rPr>
          <w:noProof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121" type="#_x0000_t63" style="position:absolute;margin-left:75.75pt;margin-top:44.2pt;width:183pt;height:48.9pt;z-index:251691008" adj="2638,24383" fillcolor="#cff">
            <v:textbox>
              <w:txbxContent>
                <w:p w:rsidR="00DF5688" w:rsidRDefault="00DF5688">
                  <w:r>
                    <w:t>12 tane  kalem bir destedir.</w:t>
                  </w:r>
                </w:p>
              </w:txbxContent>
            </v:textbox>
          </v:shape>
        </w:pict>
      </w:r>
      <w:r w:rsidRPr="00A71F81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Suna öğretmen öğrencilerine desteye örnek </w:t>
      </w:r>
      <w:r>
        <w:rPr>
          <w:rFonts w:ascii="Times New Roman" w:hAnsi="Times New Roman" w:cs="Times New Roman"/>
          <w:b/>
          <w:bCs/>
          <w:noProof/>
          <w:sz w:val="24"/>
          <w:szCs w:val="24"/>
        </w:rPr>
        <w:t>vermelerini istedi.Buna göre han</w:t>
      </w:r>
      <w:r w:rsidRPr="00A71F81">
        <w:rPr>
          <w:rFonts w:ascii="Times New Roman" w:hAnsi="Times New Roman" w:cs="Times New Roman"/>
          <w:b/>
          <w:bCs/>
          <w:noProof/>
          <w:sz w:val="24"/>
          <w:szCs w:val="24"/>
        </w:rPr>
        <w:t>gisi desteye doğru örnek vermiştir?</w:t>
      </w:r>
    </w:p>
    <w:p w:rsidR="00DF5688" w:rsidRDefault="00DF5688" w:rsidP="007703C1">
      <w:pPr>
        <w:rPr>
          <w:rFonts w:ascii="Times New Roman" w:hAnsi="Times New Roman" w:cs="Times New Roman"/>
          <w:noProof/>
          <w:sz w:val="28"/>
          <w:szCs w:val="28"/>
        </w:rPr>
      </w:pPr>
      <w:r>
        <w:rPr>
          <w:noProof/>
        </w:rPr>
        <w:pict>
          <v:shape id="_x0000_s1122" type="#_x0000_t63" style="position:absolute;margin-left:69pt;margin-top:50.35pt;width:186pt;height:49.5pt;z-index:251692032" adj="2770,24829" fillcolor="#cff">
            <v:textbox>
              <w:txbxContent>
                <w:p w:rsidR="00DF5688" w:rsidRDefault="00DF5688" w:rsidP="007703C1">
                  <w:r>
                    <w:t>10 tane yumurta bir destedir.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t xml:space="preserve">A)   </w:t>
      </w:r>
      <w:r>
        <w:rPr>
          <w:noProof/>
        </w:rPr>
        <w:pict>
          <v:shape id="Resim 4" o:spid="_x0000_i1060" type="#_x0000_t75" alt="9KZCAOVEYF3CASNKB40CA78IF9PCAZTT1EXCA8LQE6JCA0EHLFMCA4KQ4OPCAGUCUIBCAOE8ZO4CA4B9WBZCA0YDIQICAACZRWKCANZFCRNCAUOA524CACWRUTUCAVH7G2JCAZ24IT1CA4AGX17CAF6J4PX" style="width:50.25pt;height:48.75pt;visibility:visible">
            <v:imagedata r:id="rId26" o:title="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t xml:space="preserve">  </w:t>
      </w:r>
    </w:p>
    <w:p w:rsidR="00DF5688" w:rsidRDefault="00DF5688" w:rsidP="007703C1">
      <w:pPr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B)</w:t>
      </w:r>
      <w:r w:rsidRPr="00601F80">
        <w:rPr>
          <w:noProof/>
        </w:rPr>
        <w:t xml:space="preserve"> </w:t>
      </w:r>
      <w:r>
        <w:rPr>
          <w:noProof/>
        </w:rPr>
        <w:pict>
          <v:shape id="Resim 7" o:spid="_x0000_i1061" type="#_x0000_t75" alt="603CA2DYUZDCA7L61GUCAIY1WXJCA97J3GSCA16PMOWCAM0PC9FCA75HNQXCA4JUH4RCAO4C8LQCAVJU3LDCA8LZM05CAYR7989CA7HD1PJCADR1KF4CA3FT5KFCANJZEB5CALZ7M7ICA17N34MCAFUBEAB" style="width:49.5pt;height:38.25pt;visibility:visible">
            <v:imagedata r:id="rId27" o:title=""/>
          </v:shape>
        </w:pict>
      </w:r>
    </w:p>
    <w:p w:rsidR="00DF5688" w:rsidRDefault="00DF5688" w:rsidP="007703C1">
      <w:pPr>
        <w:rPr>
          <w:rFonts w:ascii="Times New Roman" w:hAnsi="Times New Roman" w:cs="Times New Roman"/>
          <w:noProof/>
          <w:sz w:val="28"/>
          <w:szCs w:val="28"/>
        </w:rPr>
      </w:pPr>
      <w:r>
        <w:rPr>
          <w:noProof/>
        </w:rPr>
        <w:pict>
          <v:shape id="_x0000_s1123" type="#_x0000_t63" style="position:absolute;margin-left:81.75pt;margin-top:16.9pt;width:177pt;height:39pt;z-index:251693056" adj="1263,20935" fillcolor="#cff">
            <v:textbox>
              <w:txbxContent>
                <w:p w:rsidR="00DF5688" w:rsidRDefault="00DF5688" w:rsidP="00601F80">
                  <w:r>
                    <w:t>12 tane boya bir destedir</w:t>
                  </w:r>
                </w:p>
              </w:txbxContent>
            </v:textbox>
          </v:shape>
        </w:pict>
      </w:r>
    </w:p>
    <w:p w:rsidR="00DF5688" w:rsidRDefault="00DF5688" w:rsidP="007703C1">
      <w:pPr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C)</w:t>
      </w:r>
      <w:r w:rsidRPr="00601F80">
        <w:t xml:space="preserve"> </w:t>
      </w:r>
      <w:r>
        <w:rPr>
          <w:noProof/>
        </w:rPr>
        <w:pict>
          <v:shape id="_x0000_i1062" type="#_x0000_t75" alt="WJHCA65EK01CAE2FSKPCA4F33WOCATF340KCA2KQZBACA2GYTZWCAZSDFYBCAVW1T3QCAM24RCQCAWAX3BUCAR39L84CAN5POSACAP42P4UCAQTAJF0CA2T9SQ7CAX3RZ6UCA5JSNXOCAPYPUYJCAN9IZZ0" style="width:63pt;height:32.25pt;visibility:visible">
            <v:imagedata r:id="rId28" o:title=""/>
          </v:shape>
        </w:pict>
      </w:r>
    </w:p>
    <w:p w:rsidR="00DF5688" w:rsidRDefault="00DF5688" w:rsidP="007703C1">
      <w:pPr>
        <w:rPr>
          <w:rFonts w:ascii="Times New Roman" w:hAnsi="Times New Roman" w:cs="Times New Roman"/>
          <w:noProof/>
          <w:sz w:val="28"/>
          <w:szCs w:val="28"/>
        </w:rPr>
      </w:pPr>
      <w:r>
        <w:rPr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124" type="#_x0000_t106" style="position:absolute;margin-left:188.6pt;margin-top:-.1pt;width:85.5pt;height:113.35pt;z-index:251697152" adj="-657,21238" fillcolor="#dbe5f1">
            <v:textbox>
              <w:txbxContent>
                <w:p w:rsidR="00DF5688" w:rsidRDefault="00DF5688" w:rsidP="002B3532">
                  <w:pPr>
                    <w:spacing w:before="100" w:beforeAutospacing="1"/>
                  </w:pPr>
                  <w:r>
                    <w:t xml:space="preserve">      74</w:t>
                  </w:r>
                </w:p>
                <w:p w:rsidR="00DF5688" w:rsidRDefault="00DF5688" w:rsidP="002B3532">
                  <w:pPr>
                    <w:spacing w:after="0"/>
                  </w:pPr>
                  <w:r>
                    <w:t xml:space="preserve">      17</w:t>
                  </w:r>
                </w:p>
                <w:p w:rsidR="00DF5688" w:rsidRPr="00A71F81" w:rsidRDefault="00DF5688" w:rsidP="002B3532">
                  <w:pPr>
                    <w:spacing w:after="0"/>
                  </w:pPr>
                  <w:r>
                    <w:t>+</w:t>
                  </w:r>
                </w:p>
                <w:p w:rsidR="00DF5688" w:rsidRPr="00A71F81" w:rsidRDefault="00DF5688" w:rsidP="002B3532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83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25" type="#_x0000_t106" style="position:absolute;margin-left:93.35pt;margin-top:-.1pt;width:85.5pt;height:113.35pt;z-index:251696128" adj="-657,21238" fillcolor="#dbe5f1">
            <v:textbox>
              <w:txbxContent>
                <w:p w:rsidR="00DF5688" w:rsidRDefault="00DF5688" w:rsidP="002B3532">
                  <w:pPr>
                    <w:spacing w:before="100" w:beforeAutospacing="1"/>
                  </w:pPr>
                  <w:r>
                    <w:t xml:space="preserve">      62</w:t>
                  </w:r>
                </w:p>
                <w:p w:rsidR="00DF5688" w:rsidRDefault="00DF5688" w:rsidP="002B3532">
                  <w:pPr>
                    <w:spacing w:after="0"/>
                  </w:pPr>
                  <w:r>
                    <w:t xml:space="preserve">      21</w:t>
                  </w:r>
                </w:p>
                <w:p w:rsidR="00DF5688" w:rsidRPr="00A71F81" w:rsidRDefault="00DF5688" w:rsidP="002B3532">
                  <w:pPr>
                    <w:spacing w:after="0"/>
                  </w:pPr>
                  <w:r>
                    <w:t>+</w:t>
                  </w:r>
                </w:p>
                <w:p w:rsidR="00DF5688" w:rsidRPr="00A71F81" w:rsidRDefault="00DF5688" w:rsidP="002B3532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84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26" type="#_x0000_t106" style="position:absolute;margin-left:-2.65pt;margin-top:-.1pt;width:85.5pt;height:113.35pt;z-index:251694080" adj="-657,21238" fillcolor="#dbe5f1">
            <v:textbox>
              <w:txbxContent>
                <w:p w:rsidR="00DF5688" w:rsidRDefault="00DF5688" w:rsidP="002B3532">
                  <w:pPr>
                    <w:spacing w:before="100" w:beforeAutospacing="1"/>
                  </w:pPr>
                  <w:r>
                    <w:t xml:space="preserve">      83</w:t>
                  </w:r>
                </w:p>
                <w:p w:rsidR="00DF5688" w:rsidRDefault="00DF5688" w:rsidP="002B3532">
                  <w:pPr>
                    <w:spacing w:after="0"/>
                  </w:pPr>
                  <w:r>
                    <w:t xml:space="preserve">      12</w:t>
                  </w:r>
                </w:p>
                <w:p w:rsidR="00DF5688" w:rsidRPr="00A71F81" w:rsidRDefault="00DF5688" w:rsidP="002B3532">
                  <w:pPr>
                    <w:spacing w:after="0"/>
                  </w:pPr>
                  <w:r>
                    <w:t>+</w:t>
                  </w:r>
                </w:p>
                <w:p w:rsidR="00DF5688" w:rsidRPr="00A71F81" w:rsidRDefault="00DF5688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95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t>9.</w:t>
      </w:r>
    </w:p>
    <w:p w:rsidR="00DF5688" w:rsidRPr="007703C1" w:rsidRDefault="00DF5688" w:rsidP="007703C1">
      <w:pPr>
        <w:rPr>
          <w:rFonts w:ascii="Times New Roman" w:hAnsi="Times New Roman" w:cs="Times New Roman"/>
          <w:noProof/>
          <w:sz w:val="28"/>
          <w:szCs w:val="28"/>
        </w:rPr>
      </w:pPr>
    </w:p>
    <w:p w:rsidR="00DF5688" w:rsidRDefault="00DF5688">
      <w:pPr>
        <w:rPr>
          <w:rFonts w:ascii="Times New Roman" w:hAnsi="Times New Roman" w:cs="Times New Roman"/>
          <w:strike/>
          <w:noProof/>
          <w:sz w:val="2"/>
          <w:szCs w:val="2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27" type="#_x0000_t32" style="position:absolute;margin-left:206.6pt;margin-top:15.75pt;width:44.25pt;height:0;z-index:251699200" o:connectortype="straight"/>
        </w:pict>
      </w:r>
      <w:r>
        <w:rPr>
          <w:noProof/>
        </w:rPr>
        <w:pict>
          <v:shape id="_x0000_s1128" type="#_x0000_t32" style="position:absolute;margin-left:109.85pt;margin-top:15.75pt;width:51.75pt;height:0;z-index:251698176" o:connectortype="straight"/>
        </w:pict>
      </w:r>
      <w:r>
        <w:rPr>
          <w:noProof/>
        </w:rPr>
        <w:pict>
          <v:shape id="_x0000_s1129" type="#_x0000_t32" style="position:absolute;margin-left:17.6pt;margin-top:15.75pt;width:47.25pt;height:0;z-index:251695104" o:connectortype="straight"/>
        </w:pict>
      </w:r>
    </w:p>
    <w:p w:rsidR="00DF5688" w:rsidRDefault="00DF5688">
      <w:pPr>
        <w:rPr>
          <w:rFonts w:ascii="Times New Roman" w:hAnsi="Times New Roman" w:cs="Times New Roman"/>
          <w:strike/>
          <w:noProof/>
          <w:sz w:val="2"/>
          <w:szCs w:val="2"/>
        </w:rPr>
      </w:pPr>
    </w:p>
    <w:p w:rsidR="00DF5688" w:rsidRDefault="00DF5688">
      <w:pPr>
        <w:rPr>
          <w:rFonts w:ascii="Times New Roman" w:hAnsi="Times New Roman" w:cs="Times New Roman"/>
          <w:strike/>
          <w:noProof/>
          <w:sz w:val="2"/>
          <w:szCs w:val="2"/>
        </w:rPr>
      </w:pPr>
    </w:p>
    <w:p w:rsidR="00DF5688" w:rsidRDefault="00DF5688">
      <w:pPr>
        <w:rPr>
          <w:rFonts w:ascii="Times New Roman" w:hAnsi="Times New Roman" w:cs="Times New Roman"/>
          <w:strike/>
          <w:noProof/>
          <w:sz w:val="2"/>
          <w:szCs w:val="2"/>
        </w:rPr>
      </w:pPr>
    </w:p>
    <w:p w:rsidR="00DF5688" w:rsidRDefault="00DF5688">
      <w:pPr>
        <w:rPr>
          <w:rFonts w:ascii="Times New Roman" w:hAnsi="Times New Roman" w:cs="Times New Roman"/>
          <w:strike/>
          <w:noProof/>
          <w:sz w:val="2"/>
          <w:szCs w:val="2"/>
        </w:rPr>
      </w:pPr>
    </w:p>
    <w:p w:rsidR="00DF5688" w:rsidRDefault="00DF5688">
      <w:pPr>
        <w:rPr>
          <w:rFonts w:ascii="Times New Roman" w:hAnsi="Times New Roman" w:cs="Times New Roman"/>
          <w:strike/>
          <w:noProof/>
          <w:sz w:val="2"/>
          <w:szCs w:val="2"/>
        </w:rPr>
      </w:pPr>
      <w:r>
        <w:rPr>
          <w:noProof/>
        </w:rPr>
        <w:pict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_x0000_s1130" type="#_x0000_t184" style="position:absolute;margin-left:213.35pt;margin-top:7.9pt;width:20.25pt;height:23.15pt;z-index:251702272"/>
        </w:pict>
      </w:r>
      <w:r>
        <w:rPr>
          <w:noProof/>
        </w:rPr>
        <w:pict>
          <v:shape id="_x0000_s1131" type="#_x0000_t12" style="position:absolute;margin-left:115.1pt;margin-top:7.9pt;width:40.5pt;height:23.15pt;z-index:251701248"/>
        </w:pict>
      </w:r>
      <w:r>
        <w:rPr>
          <w:noProof/>
        </w:rPr>
        <w:pict>
          <v:shape id="_x0000_s1132" type="#_x0000_t5" style="position:absolute;margin-left:26.6pt;margin-top:7.9pt;width:24.75pt;height:23.15pt;z-index:251700224"/>
        </w:pict>
      </w:r>
    </w:p>
    <w:p w:rsidR="00DF5688" w:rsidRDefault="00DF5688">
      <w:pPr>
        <w:rPr>
          <w:rFonts w:ascii="Times New Roman" w:hAnsi="Times New Roman" w:cs="Times New Roman"/>
          <w:strike/>
          <w:noProof/>
          <w:sz w:val="2"/>
          <w:szCs w:val="2"/>
        </w:rPr>
      </w:pPr>
    </w:p>
    <w:p w:rsidR="00DF5688" w:rsidRDefault="00DF5688">
      <w:pPr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    </w:t>
      </w:r>
    </w:p>
    <w:p w:rsidR="00DF5688" w:rsidRDefault="00DF5688" w:rsidP="00085CC9">
      <w:pPr>
        <w:rPr>
          <w:rFonts w:ascii="Times New Roman" w:hAnsi="Times New Roman" w:cs="Times New Roman"/>
          <w:noProof/>
          <w:sz w:val="28"/>
          <w:szCs w:val="28"/>
        </w:rPr>
      </w:pPr>
      <w:r>
        <w:rPr>
          <w:noProof/>
        </w:rPr>
        <w:pict>
          <v:shape id="_x0000_s1133" type="#_x0000_t12" style="position:absolute;margin-left:102.35pt;margin-top:42.2pt;width:40.5pt;height:23.15pt;z-index:251704320"/>
        </w:pict>
      </w:r>
      <w:r>
        <w:rPr>
          <w:noProof/>
        </w:rPr>
        <w:pict>
          <v:shape id="_x0000_s1134" type="#_x0000_t184" style="position:absolute;margin-left:225.35pt;margin-top:42.2pt;width:20.25pt;height:23.15pt;z-index:251705344"/>
        </w:pict>
      </w:r>
      <w:r>
        <w:rPr>
          <w:noProof/>
        </w:rPr>
        <w:pict>
          <v:shape id="_x0000_s1135" type="#_x0000_t5" style="position:absolute;margin-left:26.6pt;margin-top:38.45pt;width:24.75pt;height:23.15pt;z-index:251703296"/>
        </w:pict>
      </w:r>
      <w:r>
        <w:rPr>
          <w:rFonts w:ascii="Times New Roman" w:hAnsi="Times New Roman" w:cs="Times New Roman"/>
          <w:noProof/>
          <w:sz w:val="28"/>
          <w:szCs w:val="28"/>
        </w:rPr>
        <w:t xml:space="preserve">   Yukarıdaki buşutlardan hangisinin üzerindeki işlem </w:t>
      </w:r>
      <w:r w:rsidRPr="00085CC9">
        <w:rPr>
          <w:rFonts w:ascii="Times New Roman" w:hAnsi="Times New Roman" w:cs="Times New Roman"/>
          <w:b/>
          <w:bCs/>
          <w:noProof/>
          <w:sz w:val="28"/>
          <w:szCs w:val="28"/>
          <w:u w:val="single"/>
        </w:rPr>
        <w:t xml:space="preserve">doğrudur </w:t>
      </w:r>
      <w:r>
        <w:rPr>
          <w:rFonts w:ascii="Times New Roman" w:hAnsi="Times New Roman" w:cs="Times New Roman"/>
          <w:noProof/>
          <w:sz w:val="28"/>
          <w:szCs w:val="28"/>
        </w:rPr>
        <w:t>?</w:t>
      </w:r>
    </w:p>
    <w:p w:rsidR="00DF5688" w:rsidRDefault="00DF5688" w:rsidP="00085CC9">
      <w:pPr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A)                     B)                              C)</w:t>
      </w:r>
    </w:p>
    <w:p w:rsidR="00DF5688" w:rsidRDefault="00DF5688" w:rsidP="00085CC9">
      <w:pPr>
        <w:rPr>
          <w:rFonts w:ascii="Times New Roman" w:hAnsi="Times New Roman" w:cs="Times New Roman"/>
          <w:noProof/>
          <w:sz w:val="28"/>
          <w:szCs w:val="28"/>
        </w:rPr>
      </w:pPr>
    </w:p>
    <w:p w:rsidR="00DF5688" w:rsidRDefault="00DF5688" w:rsidP="00085CC9">
      <w:pPr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10.</w:t>
      </w:r>
    </w:p>
    <w:p w:rsidR="00DF5688" w:rsidRPr="00C51BF3" w:rsidRDefault="00DF5688" w:rsidP="00085CC9">
      <w:pPr>
        <w:rPr>
          <w:rFonts w:ascii="Times New Roman" w:hAnsi="Times New Roman" w:cs="Times New Roman"/>
          <w:noProof/>
          <w:sz w:val="28"/>
          <w:szCs w:val="28"/>
        </w:rPr>
      </w:pPr>
      <w:r>
        <w:rPr>
          <w:noProof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136" type="#_x0000_t65" style="position:absolute;margin-left:178.85pt;margin-top:1.8pt;width:38.25pt;height:46.5pt;z-index:251709440" strokecolor="#b2a1c7" strokeweight="1pt">
            <v:fill color2="#ccc0d9" focusposition="1" focussize="" focus="100%" type="gradient"/>
            <v:shadow on="t" type="perspective" color="#3f3151" opacity=".5" offset="1pt" offset2="-3pt"/>
            <v:textbox style="mso-next-textbox:#_x0000_s1136">
              <w:txbxContent>
                <w:p w:rsidR="00DF5688" w:rsidRPr="00AE6C9C" w:rsidRDefault="00DF5688" w:rsidP="00AE6C9C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137" type="#_x0000_t65" style="position:absolute;margin-left:127.85pt;margin-top:1.8pt;width:38.25pt;height:46.5pt;z-index:251708416" strokecolor="#b2a1c7" strokeweight="1pt">
            <v:fill color2="#ccc0d9" focusposition="1" focussize="" focus="100%" type="gradient"/>
            <v:shadow on="t" type="perspective" color="#3f3151" opacity=".5" offset="1pt" offset2="-3pt"/>
            <v:textbox style="mso-next-textbox:#_x0000_s1137">
              <w:txbxContent>
                <w:p w:rsidR="00DF5688" w:rsidRPr="00AE6C9C" w:rsidRDefault="00DF5688" w:rsidP="00AE6C9C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138" type="#_x0000_t65" style="position:absolute;margin-left:76.85pt;margin-top:1.8pt;width:38.25pt;height:46.5pt;z-index:251707392" strokecolor="#b2a1c7" strokeweight="1pt">
            <v:fill color2="#ccc0d9" focusposition="1" focussize="" focus="100%" type="gradient"/>
            <v:shadow on="t" type="perspective" color="#3f3151" opacity=".5" offset="1pt" offset2="-3pt"/>
            <v:textbox style="mso-next-textbox:#_x0000_s1138">
              <w:txbxContent>
                <w:p w:rsidR="00DF5688" w:rsidRPr="00AE6C9C" w:rsidRDefault="00DF5688" w:rsidP="00AE6C9C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139" type="#_x0000_t65" style="position:absolute;margin-left:26.6pt;margin-top:1.8pt;width:38.25pt;height:46.5pt;z-index:251706368" strokecolor="#b2a1c7" strokeweight="1pt">
            <v:fill color2="#ccc0d9" focusposition="1" focussize="" focus="100%" type="gradient"/>
            <v:shadow on="t" type="perspective" color="#3f3151" opacity=".5" offset="1pt" offset2="-3pt"/>
            <v:textbox style="mso-next-textbox:#_x0000_s1139">
              <w:txbxContent>
                <w:p w:rsidR="00DF5688" w:rsidRPr="00AE6C9C" w:rsidRDefault="00DF5688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9</w:t>
                  </w:r>
                </w:p>
              </w:txbxContent>
            </v:textbox>
          </v:shape>
        </w:pict>
      </w:r>
    </w:p>
    <w:p w:rsidR="00DF5688" w:rsidRDefault="00DF5688" w:rsidP="00085CC9">
      <w:pPr>
        <w:rPr>
          <w:rFonts w:ascii="Times New Roman" w:hAnsi="Times New Roman" w:cs="Times New Roman"/>
          <w:snapToGrid w:val="0"/>
          <w:color w:val="000000"/>
          <w:w w:val="0"/>
          <w:u w:color="000000"/>
          <w:bdr w:val="none" w:sz="0" w:space="0" w:color="000000"/>
          <w:shd w:val="clear" w:color="000000" w:fill="000000"/>
        </w:rPr>
      </w:pPr>
    </w:p>
    <w:p w:rsidR="00DF5688" w:rsidRDefault="00DF5688" w:rsidP="00AE6C9C">
      <w:pPr>
        <w:rPr>
          <w:rFonts w:ascii="Times New Roman" w:hAnsi="Times New Roman" w:cs="Times New Roman"/>
          <w:b/>
          <w:bCs/>
          <w:noProof/>
        </w:rPr>
      </w:pPr>
      <w:r>
        <w:rPr>
          <w:rFonts w:ascii="Times New Roman" w:hAnsi="Times New Roman" w:cs="Times New Roman"/>
          <w:noProof/>
        </w:rPr>
        <w:t xml:space="preserve">       </w:t>
      </w:r>
      <w:r w:rsidRPr="00AE6C9C">
        <w:rPr>
          <w:rFonts w:ascii="Times New Roman" w:hAnsi="Times New Roman" w:cs="Times New Roman"/>
          <w:b/>
          <w:bCs/>
          <w:noProof/>
        </w:rPr>
        <w:t>1.Sayı            2.Sayı         3.Sayı         4.Sayı</w:t>
      </w:r>
    </w:p>
    <w:p w:rsidR="00DF5688" w:rsidRDefault="00DF5688" w:rsidP="00AE6C9C">
      <w:pPr>
        <w:rPr>
          <w:rFonts w:ascii="Times New Roman" w:hAnsi="Times New Roman" w:cs="Times New Roman"/>
          <w:b/>
          <w:bCs/>
          <w:noProof/>
        </w:rPr>
      </w:pPr>
      <w:r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140" type="#_x0000_t62" style="position:absolute;margin-left:70.1pt;margin-top:15.9pt;width:204pt;height:44.25pt;z-index:251710464" adj="1159,39832">
            <v:textbox>
              <w:txbxContent>
                <w:p w:rsidR="00DF5688" w:rsidRPr="00AE6C9C" w:rsidRDefault="00DF568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E6C9C">
                    <w:rPr>
                      <w:rFonts w:ascii="Times New Roman" w:hAnsi="Times New Roman" w:cs="Times New Roman"/>
                      <w:sz w:val="24"/>
                      <w:szCs w:val="24"/>
                    </w:rPr>
                    <w:t>9 dan başlayarak 3’er ritmik sayarken söylediğimiz 4. sayı nedir?</w:t>
                  </w:r>
                </w:p>
              </w:txbxContent>
            </v:textbox>
          </v:shape>
        </w:pict>
      </w:r>
      <w:r>
        <w:rPr>
          <w:noProof/>
        </w:rPr>
        <w:pict>
          <v:shape id="Resim 15" o:spid="_x0000_i1063" type="#_x0000_t75" alt="6YQCA81P1AICAULWXDECADDTDJ9CAYTIADCCAP0YHF0CALK1602CAZMQ7T3CAG6DYBZCARP2A3LCAXTXDROCAOY958GCA555ZZQCAIFKE25CAIJ0NUTCACIHCUVCAX2R6WDCAF8CWQFCA7GTD0SCA6YKKZ7" style="width:73.5pt;height:96.75pt;visibility:visible">
            <v:imagedata r:id="rId29" o:title=""/>
          </v:shape>
        </w:pict>
      </w:r>
    </w:p>
    <w:p w:rsidR="00DF5688" w:rsidRDefault="00DF5688" w:rsidP="00C51BF3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bCs/>
          <w:noProof/>
        </w:rPr>
      </w:pPr>
      <w:r>
        <w:rPr>
          <w:noProof/>
        </w:rPr>
        <w:pict>
          <v:shape id="_x0000_s1141" type="#_x0000_t65" style="position:absolute;left:0;text-align:left;margin-left:175.1pt;margin-top:7pt;width:38.25pt;height:46.5pt;z-index:251713536" strokecolor="#b2a1c7" strokeweight="1pt">
            <v:fill color2="#ccc0d9" focusposition="1" focussize="" focus="100%" type="gradient"/>
            <v:shadow on="t" type="perspective" color="#3f3151" opacity=".5" offset="1pt" offset2="-3pt"/>
            <v:textbox style="mso-next-textbox:#_x0000_s1141">
              <w:txbxContent>
                <w:p w:rsidR="00DF5688" w:rsidRPr="00AE6C9C" w:rsidRDefault="00DF5688" w:rsidP="00AE6C9C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18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42" type="#_x0000_t65" style="position:absolute;left:0;text-align:left;margin-left:102.35pt;margin-top:10.75pt;width:38.25pt;height:46.5pt;z-index:251712512" strokecolor="#b2a1c7" strokeweight="1pt">
            <v:fill color2="#ccc0d9" focusposition="1" focussize="" focus="100%" type="gradient"/>
            <v:shadow on="t" type="perspective" color="#3f3151" opacity=".5" offset="1pt" offset2="-3pt"/>
            <v:textbox style="mso-next-textbox:#_x0000_s1142">
              <w:txbxContent>
                <w:p w:rsidR="00DF5688" w:rsidRPr="00AE6C9C" w:rsidRDefault="00DF5688" w:rsidP="00AE6C9C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21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43" type="#_x0000_t65" style="position:absolute;left:0;text-align:left;margin-left:26.6pt;margin-top:10.75pt;width:38.25pt;height:46.5pt;z-index:251711488" strokecolor="#b2a1c7" strokeweight="1pt">
            <v:fill color2="#ccc0d9" focusposition="1" focussize="" focus="100%" type="gradient"/>
            <v:shadow on="t" type="perspective" color="#3f3151" opacity=".5" offset="1pt" offset2="-3pt"/>
            <v:textbox style="mso-next-textbox:#_x0000_s1143">
              <w:txbxContent>
                <w:p w:rsidR="00DF5688" w:rsidRPr="00AE6C9C" w:rsidRDefault="00DF5688" w:rsidP="00AE6C9C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bCs/>
          <w:noProof/>
        </w:rPr>
        <w:t xml:space="preserve">                   B)                      C)</w:t>
      </w:r>
    </w:p>
    <w:p w:rsidR="00DF5688" w:rsidRDefault="00DF5688" w:rsidP="00C51BF3">
      <w:pPr>
        <w:rPr>
          <w:rFonts w:ascii="Times New Roman" w:hAnsi="Times New Roman" w:cs="Times New Roman"/>
          <w:b/>
          <w:bCs/>
          <w:noProof/>
        </w:rPr>
      </w:pPr>
    </w:p>
    <w:p w:rsidR="00DF5688" w:rsidRDefault="00DF5688" w:rsidP="00C51BF3">
      <w:pPr>
        <w:rPr>
          <w:rFonts w:ascii="Times New Roman" w:hAnsi="Times New Roman" w:cs="Times New Roman"/>
          <w:b/>
          <w:bCs/>
          <w:noProof/>
        </w:rPr>
      </w:pPr>
    </w:p>
    <w:p w:rsidR="00DF5688" w:rsidRDefault="00DF5688" w:rsidP="00C51BF3">
      <w:pPr>
        <w:rPr>
          <w:rFonts w:ascii="Times New Roman" w:hAnsi="Times New Roman" w:cs="Times New Roman"/>
          <w:b/>
          <w:bCs/>
          <w:noProof/>
        </w:rPr>
      </w:pPr>
      <w:r>
        <w:rPr>
          <w:rFonts w:ascii="Times New Roman" w:hAnsi="Times New Roman" w:cs="Times New Roman"/>
          <w:b/>
          <w:bCs/>
          <w:noProof/>
        </w:rPr>
        <w:t xml:space="preserve"> </w:t>
      </w:r>
    </w:p>
    <w:p w:rsidR="00DF5688" w:rsidRPr="00C51BF3" w:rsidRDefault="00DF5688" w:rsidP="00C51BF3">
      <w:pPr>
        <w:rPr>
          <w:rFonts w:ascii="Times New Roman" w:hAnsi="Times New Roman" w:cs="Times New Roman"/>
          <w:b/>
          <w:bCs/>
          <w:noProof/>
        </w:rPr>
      </w:pPr>
      <w:r>
        <w:rPr>
          <w:noProof/>
        </w:rPr>
        <w:pict>
          <v:shape id="_x0000_s1144" type="#_x0000_t62" style="position:absolute;margin-left:82.85pt;margin-top:1.6pt;width:177pt;height:42.75pt;z-index:251714560" adj="1348,24101" fillcolor="#fcf">
            <v:textbox>
              <w:txbxContent>
                <w:p w:rsidR="00DF5688" w:rsidRDefault="00DF5688">
                  <w:r>
                    <w:t>Ben bugün 18 saat koştum.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bCs/>
          <w:noProof/>
        </w:rPr>
        <w:t xml:space="preserve">  11.</w:t>
      </w:r>
      <w:r w:rsidRPr="00C51BF3">
        <w:t xml:space="preserve"> </w:t>
      </w:r>
      <w:r>
        <w:rPr>
          <w:noProof/>
        </w:rPr>
        <w:pict>
          <v:shape id="Resim 18" o:spid="_x0000_i1064" type="#_x0000_t75" alt="BCECA65QAEACAZM1XNMCALNB2EWCAYL625VCAVCVN8RCAH19IAQCA2296V1CADY3G0UCAEIS0K6CA52DSS2CAWZ95S8CAOQA3A8CAUSUFP3CAM2VGU8CAVZHPMMCA8EYN87CA8LJTOCCAIG9WLHCAZNUX0F" style="width:49.5pt;height:39pt;visibility:visible">
            <v:imagedata r:id="rId30" o:title=""/>
          </v:shape>
        </w:pict>
      </w:r>
    </w:p>
    <w:p w:rsidR="00DF5688" w:rsidRDefault="00DF5688" w:rsidP="00C51BF3">
      <w:pPr>
        <w:pStyle w:val="ListParagraph"/>
        <w:rPr>
          <w:rFonts w:ascii="Times New Roman" w:hAnsi="Times New Roman" w:cs="Times New Roman"/>
          <w:b/>
          <w:bCs/>
          <w:noProof/>
        </w:rPr>
      </w:pPr>
      <w:r>
        <w:rPr>
          <w:noProof/>
        </w:rPr>
        <w:pict>
          <v:shape id="_x0000_s1145" type="#_x0000_t62" style="position:absolute;left:0;text-align:left;margin-left:102.35pt;margin-top:5.35pt;width:177pt;height:42.75pt;z-index:251715584" adj="1348,24101" fillcolor="#cf6">
            <v:textbox>
              <w:txbxContent>
                <w:p w:rsidR="00DF5688" w:rsidRDefault="00DF5688" w:rsidP="00C51BF3">
                  <w:r>
                    <w:t>Ben bugün 15 saat koştum.</w:t>
                  </w:r>
                </w:p>
              </w:txbxContent>
            </v:textbox>
          </v:shape>
        </w:pict>
      </w:r>
      <w:r>
        <w:rPr>
          <w:noProof/>
        </w:rPr>
        <w:pict>
          <v:shape id="Resim 21" o:spid="_x0000_i1065" type="#_x0000_t75" alt="HDMCAU3XE8DCAMJL0CMCAC1PYSJCA53M3CHCA7XZ6M3CANCNN9BCA2XOLHVCA13G339CAATJN2QCAA18GJNCA2Z2YZXCAEYPM67CACRFNPRCA6AONZACAMBAQVSCAR2XGG5CA1J7LABCA231PF2CANDYI8K" style="width:71.25pt;height:43.5pt;visibility:visible">
            <v:imagedata r:id="rId31" o:title=""/>
          </v:shape>
        </w:pict>
      </w:r>
    </w:p>
    <w:p w:rsidR="00DF5688" w:rsidRDefault="00DF5688" w:rsidP="00C51BF3">
      <w:pPr>
        <w:rPr>
          <w:noProof/>
        </w:rPr>
      </w:pPr>
      <w:r>
        <w:rPr>
          <w:rFonts w:ascii="Times New Roman" w:hAnsi="Times New Roman" w:cs="Times New Roman"/>
          <w:b/>
          <w:bCs/>
          <w:noProof/>
        </w:rPr>
        <w:t>Kuzu ve tavşan toplam kaç saat koşmuşlardır?</w:t>
      </w:r>
      <w:r w:rsidRPr="00C51BF3">
        <w:rPr>
          <w:noProof/>
        </w:rPr>
        <w:t xml:space="preserve"> </w:t>
      </w:r>
    </w:p>
    <w:p w:rsidR="00DF5688" w:rsidRDefault="00DF5688" w:rsidP="00C51BF3">
      <w:pPr>
        <w:rPr>
          <w:rFonts w:ascii="Times New Roman" w:hAnsi="Times New Roman" w:cs="Times New Roman"/>
          <w:noProof/>
          <w:sz w:val="24"/>
          <w:szCs w:val="24"/>
        </w:rPr>
      </w:pPr>
      <w:r w:rsidRPr="00C51BF3">
        <w:rPr>
          <w:rFonts w:ascii="Times New Roman" w:hAnsi="Times New Roman" w:cs="Times New Roman"/>
          <w:noProof/>
          <w:sz w:val="24"/>
          <w:szCs w:val="24"/>
        </w:rPr>
        <w:t xml:space="preserve">        A)35                      B)33                        C)30</w:t>
      </w:r>
    </w:p>
    <w:p w:rsidR="00DF5688" w:rsidRDefault="00DF5688" w:rsidP="00C51BF3">
      <w:pPr>
        <w:rPr>
          <w:rFonts w:ascii="Times New Roman" w:hAnsi="Times New Roman" w:cs="Times New Roman"/>
          <w:noProof/>
          <w:sz w:val="24"/>
          <w:szCs w:val="24"/>
        </w:rPr>
      </w:pPr>
      <w:r>
        <w:rPr>
          <w:noProof/>
        </w:rPr>
        <w:pict>
          <v:rect id="_x0000_s1146" style="position:absolute;margin-left:61.5pt;margin-top:1.4pt;width:18.75pt;height:12.75pt;z-index:251716608" fillcolor="#4f81bd" strokecolor="#f2f2f2" strokeweight="3pt">
            <v:shadow on="t" type="perspective" color="#243f60" opacity=".5" offset="1pt" offset2="-1pt"/>
          </v:rect>
        </w:pict>
      </w:r>
      <w:r w:rsidRPr="006E6CAF">
        <w:rPr>
          <w:rFonts w:ascii="Times New Roman" w:hAnsi="Times New Roman" w:cs="Times New Roman"/>
          <w:b/>
          <w:bCs/>
          <w:noProof/>
          <w:sz w:val="28"/>
          <w:szCs w:val="28"/>
        </w:rPr>
        <w:t>12.</w:t>
      </w:r>
      <w:r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     </w:t>
      </w:r>
      <w:r w:rsidRPr="006E6CAF">
        <w:rPr>
          <w:rFonts w:ascii="Times New Roman" w:hAnsi="Times New Roman" w:cs="Times New Roman"/>
          <w:noProof/>
          <w:sz w:val="24"/>
          <w:szCs w:val="24"/>
        </w:rPr>
        <w:t>58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+             =72</w:t>
      </w:r>
    </w:p>
    <w:p w:rsidR="00DF5688" w:rsidRPr="006E6CAF" w:rsidRDefault="00DF5688" w:rsidP="00C51BF3">
      <w:pPr>
        <w:rPr>
          <w:rFonts w:ascii="Times New Roman" w:hAnsi="Times New Roman" w:cs="Times New Roman"/>
          <w:noProof/>
          <w:sz w:val="24"/>
          <w:szCs w:val="24"/>
        </w:rPr>
      </w:pPr>
      <w:r>
        <w:rPr>
          <w:noProof/>
        </w:rPr>
        <w:pict>
          <v:rect id="_x0000_s1147" style="position:absolute;margin-left:189.75pt;margin-top:1.8pt;width:20.25pt;height:12pt;z-index:251717632" fillcolor="#4f81bd" strokecolor="#f2f2f2" strokeweight="3pt">
            <v:shadow on="t" type="perspective" color="#243f60" opacity=".5" offset="1pt" offset2="-1pt"/>
          </v:rect>
        </w:pict>
      </w:r>
      <w:r w:rsidRPr="006E6CAF">
        <w:rPr>
          <w:rFonts w:ascii="Times New Roman" w:hAnsi="Times New Roman" w:cs="Times New Roman"/>
          <w:noProof/>
          <w:sz w:val="28"/>
          <w:szCs w:val="28"/>
        </w:rPr>
        <w:t xml:space="preserve">Yukarıdaki toplama işleminde             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 </w:t>
      </w:r>
      <w:r w:rsidRPr="006E6CAF">
        <w:rPr>
          <w:rFonts w:ascii="Times New Roman" w:hAnsi="Times New Roman" w:cs="Times New Roman"/>
          <w:noProof/>
          <w:sz w:val="28"/>
          <w:szCs w:val="28"/>
        </w:rPr>
        <w:t>yerine hangi sayı gelmelidir ?</w:t>
      </w:r>
    </w:p>
    <w:p w:rsidR="00DF5688" w:rsidRDefault="00DF5688" w:rsidP="006E6CAF">
      <w:pPr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6E6CAF">
        <w:rPr>
          <w:rFonts w:ascii="Times New Roman" w:hAnsi="Times New Roman" w:cs="Times New Roman"/>
          <w:noProof/>
          <w:sz w:val="28"/>
          <w:szCs w:val="28"/>
        </w:rPr>
        <w:t xml:space="preserve"> A)  16              B)15             C)18</w:t>
      </w:r>
    </w:p>
    <w:p w:rsidR="00DF5688" w:rsidRDefault="00DF5688" w:rsidP="006E6CAF">
      <w:pPr>
        <w:rPr>
          <w:rFonts w:ascii="Times New Roman" w:hAnsi="Times New Roman" w:cs="Times New Roman"/>
          <w:b/>
          <w:bCs/>
          <w:noProof/>
          <w:sz w:val="28"/>
          <w:szCs w:val="28"/>
        </w:rPr>
      </w:pPr>
    </w:p>
    <w:p w:rsidR="00DF5688" w:rsidRDefault="00DF5688" w:rsidP="006E6CAF">
      <w:pPr>
        <w:rPr>
          <w:rFonts w:ascii="Times New Roman" w:hAnsi="Times New Roman" w:cs="Times New Roman"/>
          <w:b/>
          <w:bCs/>
          <w:noProof/>
          <w:sz w:val="28"/>
          <w:szCs w:val="28"/>
        </w:rPr>
      </w:pPr>
      <w:r w:rsidRPr="006E6CAF">
        <w:rPr>
          <w:rFonts w:ascii="Times New Roman" w:hAnsi="Times New Roman" w:cs="Times New Roman"/>
          <w:b/>
          <w:bCs/>
          <w:noProof/>
          <w:sz w:val="28"/>
          <w:szCs w:val="28"/>
        </w:rPr>
        <w:t>13.</w:t>
      </w:r>
      <w:r w:rsidRPr="006E6CAF">
        <w:t xml:space="preserve"> </w:t>
      </w:r>
      <w:r>
        <w:rPr>
          <w:noProof/>
        </w:rPr>
        <w:pict>
          <v:shape id="Resim 24" o:spid="_x0000_i1066" type="#_x0000_t75" alt="9NCCA5HUL4WCA3LUUERCA80JOICCASN6BCHCAVZF1X0CA2IS5QICARE2UUFCAYUNGU2CAJZ0UDNCAGWNARGCAHXD1WDCAEC5SRPCACU6OSPCABTYAV0CA14LUJ9CABZ75DHCA7RR1OYCAP7B2AGCA3SQ1AL" style="width:46.5pt;height:52.5pt;visibility:visible">
            <v:imagedata r:id="rId32" o:title="" cropbottom="-758f" cropright="-142f"/>
            <o:lock v:ext="edit" aspectratio="f"/>
          </v:shape>
        </w:pict>
      </w:r>
      <w:r>
        <w:rPr>
          <w:noProof/>
        </w:rPr>
        <w:pict>
          <v:shape id="_x0000_i1067" type="#_x0000_t75" alt="9NCCA5HUL4WCA3LUUERCA80JOICCASN6BCHCAVZF1X0CA2IS5QICARE2UUFCAYUNGU2CAJZ0UDNCAGWNARGCAHXD1WDCAEC5SRPCACU6OSPCABTYAV0CA14LUJ9CABZ75DHCA7RR1OYCAP7B2AGCA3SQ1AL" style="width:50.25pt;height:52.5pt;visibility:visible">
            <v:imagedata r:id="rId33" o:title="" cropbottom="-758f" cropright="-130f"/>
            <o:lock v:ext="edit" aspectratio="f"/>
          </v:shape>
        </w:pict>
      </w:r>
      <w:r>
        <w:rPr>
          <w:noProof/>
        </w:rPr>
        <w:pict>
          <v:shape id="_x0000_i1068" type="#_x0000_t75" alt="9NCCA5HUL4WCA3LUUERCA80JOICCASN6BCHCAVZF1X0CA2IS5QICARE2UUFCAYUNGU2CAJZ0UDNCAGWNARGCAHXD1WDCAEC5SRPCACU6OSPCABTYAV0CA14LUJ9CABZ75DHCA7RR1OYCAP7B2AGCA3SQ1AL" style="width:50.25pt;height:50.25pt;visibility:visible">
            <v:imagedata r:id="rId34" o:title="" cropbottom="-447f"/>
            <o:lock v:ext="edit" aspectratio="f"/>
          </v:shape>
        </w:pict>
      </w:r>
      <w:r>
        <w:rPr>
          <w:noProof/>
        </w:rPr>
        <w:pict>
          <v:shape id="_x0000_i1069" type="#_x0000_t75" alt="9NCCA5HUL4WCA3LUUERCA80JOICCASN6BCHCAVZF1X0CA2IS5QICARE2UUFCAYUNGU2CAJZ0UDNCAGWNARGCAHXD1WDCAEC5SRPCACU6OSPCABTYAV0CA14LUJ9CABZ75DHCA7RR1OYCAP7B2AGCA3SQ1AL" style="width:52.5pt;height:52.5pt;visibility:visible">
            <v:imagedata r:id="rId35" o:title="" cropbottom="-544f"/>
            <o:lock v:ext="edit" aspectratio="f"/>
          </v:shape>
        </w:pict>
      </w:r>
    </w:p>
    <w:p w:rsidR="00DF5688" w:rsidRDefault="00DF5688" w:rsidP="00027320">
      <w:pPr>
        <w:rPr>
          <w:rFonts w:ascii="Times New Roman" w:hAnsi="Times New Roman" w:cs="Times New Roman"/>
          <w:b/>
          <w:bCs/>
          <w:noProof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         46             37          45             32</w:t>
      </w:r>
    </w:p>
    <w:p w:rsidR="00DF5688" w:rsidRDefault="00DF5688" w:rsidP="00027320">
      <w:pPr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   </w:t>
      </w:r>
      <w:r>
        <w:rPr>
          <w:rFonts w:ascii="Times New Roman" w:hAnsi="Times New Roman" w:cs="Times New Roman"/>
          <w:noProof/>
          <w:sz w:val="28"/>
          <w:szCs w:val="28"/>
        </w:rPr>
        <w:t>Hangi çiçeğin altındaki sayının en yakın onluğu 40’tır?</w:t>
      </w:r>
    </w:p>
    <w:p w:rsidR="00DF5688" w:rsidRPr="00027320" w:rsidRDefault="00DF5688" w:rsidP="00027320">
      <w:pPr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       </w:t>
      </w:r>
    </w:p>
    <w:p w:rsidR="00DF5688" w:rsidRPr="006E6CAF" w:rsidRDefault="00DF5688" w:rsidP="00C51BF3">
      <w:pPr>
        <w:rPr>
          <w:rFonts w:ascii="Times New Roman" w:hAnsi="Times New Roman" w:cs="Times New Roman"/>
          <w:noProof/>
          <w:sz w:val="28"/>
          <w:szCs w:val="28"/>
        </w:rPr>
      </w:pPr>
      <w:r w:rsidRPr="006E6CAF">
        <w:rPr>
          <w:rFonts w:ascii="Times New Roman" w:hAnsi="Times New Roman" w:cs="Times New Roman"/>
          <w:noProof/>
          <w:sz w:val="28"/>
          <w:szCs w:val="28"/>
        </w:rPr>
        <w:t xml:space="preserve">    </w:t>
      </w:r>
      <w:r>
        <w:rPr>
          <w:rFonts w:ascii="Times New Roman" w:hAnsi="Times New Roman" w:cs="Times New Roman"/>
          <w:noProof/>
          <w:sz w:val="28"/>
          <w:szCs w:val="28"/>
        </w:rPr>
        <w:t>A)</w:t>
      </w:r>
      <w:r w:rsidRPr="006E6CAF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6432F0">
        <w:rPr>
          <w:rFonts w:ascii="Times New Roman" w:hAnsi="Times New Roman" w:cs="Times New Roman"/>
          <w:noProof/>
          <w:sz w:val="28"/>
          <w:szCs w:val="28"/>
        </w:rPr>
        <w:pict>
          <v:shape id="_x0000_i1070" type="#_x0000_t75" alt="9NCCA5HUL4WCA3LUUERCA80JOICCASN6BCHCAVZF1X0CA2IS5QICARE2UUFCAYUNGU2CAJZ0UDNCAGWNARGCAHXD1WDCAEC5SRPCACU6OSPCABTYAV0CA14LUJ9CABZ75DHCA7RR1OYCAP7B2AGCA3SQ1AL" style="width:46.5pt;height:52.5pt;visibility:visible">
            <v:imagedata r:id="rId36" o:title="" cropbottom="-758f" cropright="-142f"/>
            <o:lock v:ext="edit" aspectratio="f"/>
          </v:shape>
        </w:pict>
      </w:r>
      <w:r w:rsidRPr="006E6CAF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 B)  </w:t>
      </w:r>
      <w:r w:rsidRPr="006432F0">
        <w:rPr>
          <w:rFonts w:ascii="Times New Roman" w:hAnsi="Times New Roman" w:cs="Times New Roman"/>
          <w:noProof/>
          <w:sz w:val="28"/>
          <w:szCs w:val="28"/>
        </w:rPr>
        <w:pict>
          <v:shape id="_x0000_i1071" type="#_x0000_t75" alt="9NCCA5HUL4WCA3LUUERCA80JOICCASN6BCHCAVZF1X0CA2IS5QICARE2UUFCAYUNGU2CAJZ0UDNCAGWNARGCAHXD1WDCAEC5SRPCACU6OSPCABTYAV0CA14LUJ9CABZ75DHCA7RR1OYCAP7B2AGCA3SQ1AL" style="width:46.5pt;height:52.5pt;visibility:visible">
            <v:imagedata r:id="rId37" o:title="" cropbottom="-758f" cropright="-142f"/>
            <o:lock v:ext="edit" aspectratio="f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t xml:space="preserve">    C) </w:t>
      </w:r>
      <w:r w:rsidRPr="006432F0">
        <w:rPr>
          <w:rFonts w:ascii="Times New Roman" w:hAnsi="Times New Roman" w:cs="Times New Roman"/>
          <w:noProof/>
          <w:sz w:val="28"/>
          <w:szCs w:val="28"/>
        </w:rPr>
        <w:pict>
          <v:shape id="_x0000_i1072" type="#_x0000_t75" alt="9NCCA5HUL4WCA3LUUERCA80JOICCASN6BCHCAVZF1X0CA2IS5QICARE2UUFCAYUNGU2CAJZ0UDNCAGWNARGCAHXD1WDCAEC5SRPCACU6OSPCABTYAV0CA14LUJ9CABZ75DHCA7RR1OYCAP7B2AGCA3SQ1AL" style="width:46.5pt;height:52.5pt;visibility:visible">
            <v:imagedata r:id="rId38" o:title="" cropbottom="-758f" cropright="-142f"/>
            <o:lock v:ext="edit" aspectratio="f"/>
          </v:shape>
        </w:pict>
      </w:r>
    </w:p>
    <w:p w:rsidR="00DF5688" w:rsidRDefault="00DF5688" w:rsidP="00C51BF3">
      <w:pPr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027320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</w:t>
      </w:r>
      <w:r w:rsidRPr="00027320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 32                        37                        45</w:t>
      </w:r>
    </w:p>
    <w:p w:rsidR="00DF5688" w:rsidRDefault="00DF5688" w:rsidP="00C51BF3">
      <w:pPr>
        <w:rPr>
          <w:rFonts w:ascii="Times New Roman" w:hAnsi="Times New Roman" w:cs="Times New Roman"/>
          <w:b/>
          <w:bCs/>
          <w:noProof/>
          <w:sz w:val="24"/>
          <w:szCs w:val="24"/>
        </w:rPr>
      </w:pPr>
    </w:p>
    <w:p w:rsidR="00DF5688" w:rsidRDefault="00DF5688" w:rsidP="00C51BF3">
      <w:pPr>
        <w:rPr>
          <w:rFonts w:ascii="Times New Roman" w:hAnsi="Times New Roman" w:cs="Times New Roman"/>
          <w:b/>
          <w:bCs/>
          <w:noProof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</w:t>
      </w:r>
    </w:p>
    <w:p w:rsidR="00DF5688" w:rsidRDefault="00DF5688" w:rsidP="00C51BF3">
      <w:r>
        <w:rPr>
          <w:rFonts w:ascii="Times New Roman" w:hAnsi="Times New Roman" w:cs="Times New Roman"/>
          <w:b/>
          <w:bCs/>
          <w:noProof/>
          <w:sz w:val="24"/>
          <w:szCs w:val="24"/>
        </w:rPr>
        <w:t>14.</w:t>
      </w:r>
      <w:r w:rsidRPr="00027320">
        <w:t xml:space="preserve"> </w:t>
      </w:r>
    </w:p>
    <w:p w:rsidR="00DF5688" w:rsidRPr="007C7E22" w:rsidRDefault="00DF5688" w:rsidP="00C51BF3">
      <w:r>
        <w:rPr>
          <w:noProof/>
        </w:rPr>
        <w:pict>
          <v:shape id="Resim 27" o:spid="_x0000_i1073" type="#_x0000_t75" alt="HDMCAU3XE8DCAMJL0CMCAC1PYSJCA53M3CHCA7XZ6M3CANCNN9BCA2XOLHVCA13G339CAATJN2QCAA18GJNCA2Z2YZXCAEYPM67CACRFNPRCA6AONZACAMBAQVSCAR2XGG5CA1J7LABCA231PF2CANDYI8K" style="width:106.5pt;height:132pt;visibility:visible">
            <v:imagedata r:id="rId39" o:title="" cropbottom="-299f" cropright="-62f"/>
            <o:lock v:ext="edit" aspectratio="f"/>
          </v:shape>
        </w:pict>
      </w:r>
      <w:r>
        <w:rPr>
          <w:rFonts w:ascii="Times New Roman" w:hAnsi="Times New Roman" w:cs="Times New Roman"/>
          <w:sz w:val="28"/>
          <w:szCs w:val="28"/>
        </w:rPr>
        <w:t>Yandaki tavşan bir dakik</w:t>
      </w:r>
      <w:r w:rsidRPr="00027320">
        <w:rPr>
          <w:rFonts w:ascii="Times New Roman" w:hAnsi="Times New Roman" w:cs="Times New Roman"/>
          <w:sz w:val="28"/>
          <w:szCs w:val="28"/>
        </w:rPr>
        <w:t>ada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27320">
        <w:rPr>
          <w:rFonts w:ascii="Times New Roman" w:hAnsi="Times New Roman" w:cs="Times New Roman"/>
          <w:sz w:val="28"/>
          <w:szCs w:val="28"/>
        </w:rPr>
        <w:t xml:space="preserve"> 9 adım atabiliyor.</w:t>
      </w:r>
      <w:r>
        <w:rPr>
          <w:rFonts w:ascii="Times New Roman" w:hAnsi="Times New Roman" w:cs="Times New Roman"/>
          <w:sz w:val="28"/>
          <w:szCs w:val="28"/>
        </w:rPr>
        <w:t>Bu tavşan havuç tarlasına 3 dakikada ulaştığına göre tavşan ile havuç tarlası kaç adımdır?</w:t>
      </w:r>
    </w:p>
    <w:p w:rsidR="00DF5688" w:rsidRDefault="00DF5688" w:rsidP="00C51BF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A) 30            B) 33             C)27</w:t>
      </w:r>
    </w:p>
    <w:p w:rsidR="00DF5688" w:rsidRDefault="00DF5688" w:rsidP="00C51BF3">
      <w:pPr>
        <w:rPr>
          <w:rFonts w:ascii="Times New Roman" w:hAnsi="Times New Roman" w:cs="Times New Roman"/>
          <w:sz w:val="28"/>
          <w:szCs w:val="28"/>
        </w:rPr>
      </w:pPr>
    </w:p>
    <w:p w:rsidR="00DF5688" w:rsidRDefault="00DF5688" w:rsidP="00C51BF3">
      <w:pPr>
        <w:rPr>
          <w:rFonts w:ascii="Times New Roman" w:hAnsi="Times New Roman" w:cs="Times New Roman"/>
          <w:sz w:val="28"/>
          <w:szCs w:val="28"/>
        </w:rPr>
      </w:pPr>
    </w:p>
    <w:p w:rsidR="00DF5688" w:rsidRDefault="00DF5688" w:rsidP="00C51BF3">
      <w:pPr>
        <w:rPr>
          <w:rFonts w:ascii="Times New Roman" w:hAnsi="Times New Roman" w:cs="Times New Roman"/>
          <w:b/>
          <w:bCs/>
          <w:noProof/>
          <w:sz w:val="24"/>
          <w:szCs w:val="24"/>
        </w:rPr>
      </w:pPr>
    </w:p>
    <w:p w:rsidR="00DF5688" w:rsidRPr="00BB50A7" w:rsidRDefault="00DF5688" w:rsidP="00C51BF3">
      <w:pPr>
        <w:rPr>
          <w:rFonts w:ascii="Times New Roman" w:hAnsi="Times New Roman" w:cs="Times New Roman"/>
          <w:b/>
          <w:bCs/>
          <w:noProof/>
          <w:sz w:val="24"/>
          <w:szCs w:val="24"/>
        </w:rPr>
      </w:pPr>
      <w:r>
        <w:rPr>
          <w:noProof/>
        </w:rPr>
        <w:pict>
          <v:rect id="_x0000_s1148" style="position:absolute;margin-left:.35pt;margin-top:14.15pt;width:239.25pt;height:80.25pt;z-index:251718656" fillcolor="#ff6">
            <v:textbox style="mso-next-textbox:#_x0000_s1148">
              <w:txbxContent>
                <w:p w:rsidR="00DF5688" w:rsidRDefault="00DF5688">
                  <w:r>
                    <w:rPr>
                      <w:noProof/>
                    </w:rPr>
                    <w:pict>
                      <v:shape id="Resim 30" o:spid="_x0000_i1092" type="#_x0000_t75" style="width:21pt;height:30pt;visibility:visible">
                        <v:imagedata r:id="rId40" o:title=""/>
                      </v:shape>
                    </w:pict>
                  </w:r>
                  <w:r>
                    <w:rPr>
                      <w:noProof/>
                    </w:rPr>
                    <w:pict>
                      <v:shape id="_x0000_i1093" type="#_x0000_t75" style="width:21pt;height:30pt;visibility:visible">
                        <v:imagedata r:id="rId40" o:title=""/>
                      </v:shape>
                    </w:pict>
                  </w:r>
                  <w:r>
                    <w:rPr>
                      <w:noProof/>
                    </w:rPr>
                    <w:pict>
                      <v:shape id="_x0000_i1094" type="#_x0000_t75" style="width:21pt;height:30pt;visibility:visible">
                        <v:imagedata r:id="rId40" o:title=""/>
                      </v:shape>
                    </w:pict>
                  </w:r>
                  <w:r>
                    <w:rPr>
                      <w:noProof/>
                    </w:rPr>
                    <w:pict>
                      <v:shape id="_x0000_i1095" type="#_x0000_t75" style="width:21pt;height:30pt;visibility:visible">
                        <v:imagedata r:id="rId40" o:title=""/>
                      </v:shape>
                    </w:pict>
                  </w:r>
                  <w:r>
                    <w:rPr>
                      <w:noProof/>
                    </w:rPr>
                    <w:pict>
                      <v:shape id="_x0000_i1096" type="#_x0000_t75" style="width:21pt;height:30pt;visibility:visible">
                        <v:imagedata r:id="rId40" o:title=""/>
                      </v:shape>
                    </w:pict>
                  </w:r>
                  <w:r>
                    <w:rPr>
                      <w:noProof/>
                    </w:rPr>
                    <w:pict>
                      <v:shape id="_x0000_i1097" type="#_x0000_t75" style="width:21pt;height:30pt;visibility:visible">
                        <v:imagedata r:id="rId40" o:title=""/>
                      </v:shape>
                    </w:pict>
                  </w:r>
                  <w:r>
                    <w:rPr>
                      <w:noProof/>
                    </w:rPr>
                    <w:pict>
                      <v:shape id="_x0000_i1098" type="#_x0000_t75" style="width:21pt;height:30pt;visibility:visible">
                        <v:imagedata r:id="rId40" o:title=""/>
                      </v:shape>
                    </w:pict>
                  </w:r>
                  <w:r>
                    <w:rPr>
                      <w:noProof/>
                    </w:rPr>
                    <w:pict>
                      <v:shape id="_x0000_i1099" type="#_x0000_t75" style="width:21pt;height:30pt;visibility:visible">
                        <v:imagedata r:id="rId40" o:title=""/>
                      </v:shape>
                    </w:pict>
                  </w:r>
                  <w:r>
                    <w:rPr>
                      <w:noProof/>
                    </w:rPr>
                    <w:pict>
                      <v:shape id="_x0000_i1100" type="#_x0000_t75" style="width:21pt;height:30pt;visibility:visible">
                        <v:imagedata r:id="rId40" o:title=""/>
                      </v:shape>
                    </w:pict>
                  </w:r>
                  <w:r>
                    <w:rPr>
                      <w:noProof/>
                    </w:rPr>
                    <w:pict>
                      <v:shape id="_x0000_i1101" type="#_x0000_t75" style="width:21pt;height:30pt;visibility:visible">
                        <v:imagedata r:id="rId40" o:title=""/>
                      </v:shape>
                    </w:pict>
                  </w:r>
                  <w:r>
                    <w:rPr>
                      <w:noProof/>
                    </w:rPr>
                    <w:pict>
                      <v:shape id="_x0000_i1102" type="#_x0000_t75" style="width:21pt;height:30pt;visibility:visible">
                        <v:imagedata r:id="rId40" o:title=""/>
                      </v:shape>
                    </w:pict>
                  </w:r>
                  <w:r>
                    <w:rPr>
                      <w:noProof/>
                    </w:rPr>
                    <w:pict>
                      <v:shape id="_x0000_i1103" type="#_x0000_t75" style="width:21pt;height:30pt;visibility:visible">
                        <v:imagedata r:id="rId40" o:title=""/>
                      </v:shape>
                    </w:pict>
                  </w:r>
                  <w:r>
                    <w:rPr>
                      <w:noProof/>
                    </w:rPr>
                    <w:pict>
                      <v:shape id="_x0000_i1104" type="#_x0000_t75" style="width:21pt;height:30pt;visibility:visible">
                        <v:imagedata r:id="rId40" o:title=""/>
                      </v:shape>
                    </w:pict>
                  </w:r>
                  <w:r>
                    <w:rPr>
                      <w:noProof/>
                    </w:rPr>
                    <w:pict>
                      <v:shape id="_x0000_i1105" type="#_x0000_t75" style="width:21pt;height:30pt;visibility:visible">
                        <v:imagedata r:id="rId40" o:title=""/>
                      </v:shape>
                    </w:pict>
                  </w:r>
                  <w:r>
                    <w:rPr>
                      <w:noProof/>
                    </w:rPr>
                    <w:pict>
                      <v:shape id="_x0000_i1106" type="#_x0000_t75" style="width:21pt;height:30pt;visibility:visible">
                        <v:imagedata r:id="rId40" o:title=""/>
                      </v:shape>
                    </w:pict>
                  </w:r>
                  <w:r>
                    <w:rPr>
                      <w:noProof/>
                    </w:rPr>
                    <w:pict>
                      <v:shape id="_x0000_i1107" type="#_x0000_t75" style="width:21pt;height:30pt;visibility:visible">
                        <v:imagedata r:id="rId40" o:title=""/>
                      </v:shape>
                    </w:pict>
                  </w:r>
                  <w:r>
                    <w:rPr>
                      <w:noProof/>
                    </w:rPr>
                    <w:pict>
                      <v:shape id="_x0000_i1108" type="#_x0000_t75" style="width:21pt;height:30pt;visibility:visible">
                        <v:imagedata r:id="rId40" o:title=""/>
                      </v:shape>
                    </w:pict>
                  </w:r>
                  <w:r>
                    <w:rPr>
                      <w:noProof/>
                    </w:rPr>
                    <w:pict>
                      <v:shape id="_x0000_i1109" type="#_x0000_t75" style="width:21pt;height:30pt;visibility:visible">
                        <v:imagedata r:id="rId40" o:title=""/>
                      </v:shape>
                    </w:pict>
                  </w:r>
                </w:p>
              </w:txbxContent>
            </v:textbox>
          </v:rect>
        </w:pict>
      </w:r>
      <w:r w:rsidRPr="00BB50A7">
        <w:rPr>
          <w:rFonts w:ascii="Times New Roman" w:hAnsi="Times New Roman" w:cs="Times New Roman"/>
          <w:b/>
          <w:bCs/>
          <w:noProof/>
          <w:sz w:val="24"/>
          <w:szCs w:val="24"/>
        </w:rPr>
        <w:t>15.</w:t>
      </w:r>
    </w:p>
    <w:p w:rsidR="00DF5688" w:rsidRDefault="00DF5688" w:rsidP="00C51BF3">
      <w:pPr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  </w:t>
      </w:r>
      <w:r w:rsidRPr="006432F0">
        <w:rPr>
          <w:rFonts w:ascii="Times New Roman" w:hAnsi="Times New Roman" w:cs="Times New Roman"/>
          <w:b/>
          <w:bCs/>
          <w:noProof/>
          <w:sz w:val="28"/>
          <w:szCs w:val="28"/>
        </w:rPr>
        <w:pict>
          <v:shape id="_x0000_i1110" type="#_x0000_t75" style="width:21pt;height:30pt;visibility:visible">
            <v:imagedata r:id="rId40" o:title=""/>
          </v:shape>
        </w:pict>
      </w:r>
      <w:r w:rsidRPr="006432F0">
        <w:rPr>
          <w:rFonts w:ascii="Times New Roman" w:hAnsi="Times New Roman" w:cs="Times New Roman"/>
          <w:b/>
          <w:bCs/>
          <w:noProof/>
          <w:sz w:val="28"/>
          <w:szCs w:val="28"/>
        </w:rPr>
        <w:pict>
          <v:shape id="_x0000_i1111" type="#_x0000_t75" style="width:21pt;height:30pt;visibility:visible">
            <v:imagedata r:id="rId40" o:title=""/>
          </v:shape>
        </w:pict>
      </w:r>
      <w:r w:rsidRPr="006432F0">
        <w:rPr>
          <w:rFonts w:ascii="Times New Roman" w:hAnsi="Times New Roman" w:cs="Times New Roman"/>
          <w:b/>
          <w:bCs/>
          <w:noProof/>
          <w:sz w:val="28"/>
          <w:szCs w:val="28"/>
        </w:rPr>
        <w:pict>
          <v:shape id="_x0000_i1112" type="#_x0000_t75" style="width:21pt;height:30pt;visibility:visible">
            <v:imagedata r:id="rId40" o:title=""/>
          </v:shape>
        </w:pict>
      </w:r>
      <w:r w:rsidRPr="006432F0">
        <w:rPr>
          <w:rFonts w:ascii="Times New Roman" w:hAnsi="Times New Roman" w:cs="Times New Roman"/>
          <w:b/>
          <w:bCs/>
          <w:noProof/>
          <w:sz w:val="28"/>
          <w:szCs w:val="28"/>
        </w:rPr>
        <w:pict>
          <v:shape id="_x0000_i1113" type="#_x0000_t75" style="width:21pt;height:30pt;visibility:visible">
            <v:imagedata r:id="rId40" o:title=""/>
          </v:shape>
        </w:pict>
      </w:r>
      <w:r w:rsidRPr="006432F0">
        <w:rPr>
          <w:rFonts w:ascii="Times New Roman" w:hAnsi="Times New Roman" w:cs="Times New Roman"/>
          <w:noProof/>
          <w:sz w:val="24"/>
          <w:szCs w:val="24"/>
        </w:rPr>
        <w:pict>
          <v:shape id="_x0000_i1114" type="#_x0000_t75" style="width:21pt;height:30pt;visibility:visible">
            <v:imagedata r:id="rId40" o:title=""/>
          </v:shape>
        </w:pict>
      </w:r>
      <w:r w:rsidRPr="006432F0">
        <w:rPr>
          <w:rFonts w:ascii="Times New Roman" w:hAnsi="Times New Roman" w:cs="Times New Roman"/>
          <w:b/>
          <w:bCs/>
          <w:noProof/>
          <w:sz w:val="28"/>
          <w:szCs w:val="28"/>
        </w:rPr>
        <w:pict>
          <v:shape id="_x0000_i1115" type="#_x0000_t75" style="width:21pt;height:30pt;visibility:visible">
            <v:imagedata r:id="rId40" o:title=""/>
          </v:shape>
        </w:pict>
      </w:r>
      <w:r w:rsidRPr="006432F0">
        <w:rPr>
          <w:rFonts w:ascii="Times New Roman" w:hAnsi="Times New Roman" w:cs="Times New Roman"/>
          <w:noProof/>
          <w:sz w:val="24"/>
          <w:szCs w:val="24"/>
        </w:rPr>
        <w:pict>
          <v:shape id="_x0000_i1116" type="#_x0000_t75" style="width:21pt;height:30pt;visibility:visible">
            <v:imagedata r:id="rId40" o:title=""/>
          </v:shape>
        </w:pict>
      </w:r>
      <w:r w:rsidRPr="006432F0">
        <w:rPr>
          <w:rFonts w:ascii="Times New Roman" w:hAnsi="Times New Roman" w:cs="Times New Roman"/>
          <w:noProof/>
          <w:sz w:val="24"/>
          <w:szCs w:val="24"/>
        </w:rPr>
        <w:pict>
          <v:shape id="_x0000_i1117" type="#_x0000_t75" style="width:21pt;height:30pt;visibility:visible">
            <v:imagedata r:id="rId40" o:title="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6432F0">
        <w:rPr>
          <w:rFonts w:ascii="Times New Roman" w:hAnsi="Times New Roman" w:cs="Times New Roman"/>
          <w:noProof/>
          <w:sz w:val="24"/>
          <w:szCs w:val="24"/>
        </w:rPr>
        <w:pict>
          <v:shape id="_x0000_i1118" type="#_x0000_t75" style="width:21pt;height:30pt;visibility:visible">
            <v:imagedata r:id="rId40" o:title="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6432F0">
        <w:rPr>
          <w:rFonts w:ascii="Times New Roman" w:hAnsi="Times New Roman" w:cs="Times New Roman"/>
          <w:noProof/>
          <w:sz w:val="24"/>
          <w:szCs w:val="24"/>
        </w:rPr>
        <w:pict>
          <v:shape id="_x0000_i1119" type="#_x0000_t75" style="width:21pt;height:30pt;visibility:visible">
            <v:imagedata r:id="rId40" o:title="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6432F0">
        <w:rPr>
          <w:rFonts w:ascii="Times New Roman" w:hAnsi="Times New Roman" w:cs="Times New Roman"/>
          <w:noProof/>
          <w:sz w:val="24"/>
          <w:szCs w:val="24"/>
        </w:rPr>
        <w:pict>
          <v:shape id="_x0000_i1120" type="#_x0000_t75" style="width:21pt;height:30pt;visibility:visible">
            <v:imagedata r:id="rId40" o:title=""/>
          </v:shape>
        </w:pict>
      </w:r>
      <w:r w:rsidRPr="006432F0">
        <w:rPr>
          <w:rFonts w:ascii="Times New Roman" w:hAnsi="Times New Roman" w:cs="Times New Roman"/>
          <w:noProof/>
          <w:sz w:val="24"/>
          <w:szCs w:val="24"/>
        </w:rPr>
        <w:pict>
          <v:shape id="_x0000_i1121" type="#_x0000_t75" style="width:21pt;height:30pt;visibility:visible">
            <v:imagedata r:id="rId40" o:title="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t xml:space="preserve">  </w:t>
      </w:r>
      <w:r w:rsidRPr="006432F0">
        <w:rPr>
          <w:rFonts w:ascii="Times New Roman" w:hAnsi="Times New Roman" w:cs="Times New Roman"/>
          <w:noProof/>
          <w:sz w:val="24"/>
          <w:szCs w:val="24"/>
        </w:rPr>
        <w:pict>
          <v:shape id="_x0000_i1122" type="#_x0000_t75" style="width:21pt;height:30pt;visibility:visible">
            <v:imagedata r:id="rId40" o:title="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t xml:space="preserve">  </w:t>
      </w:r>
      <w:r w:rsidRPr="006432F0">
        <w:rPr>
          <w:rFonts w:ascii="Times New Roman" w:hAnsi="Times New Roman" w:cs="Times New Roman"/>
          <w:noProof/>
          <w:sz w:val="24"/>
          <w:szCs w:val="24"/>
        </w:rPr>
        <w:pict>
          <v:shape id="_x0000_i1123" type="#_x0000_t75" style="width:21pt;height:30pt;visibility:visible">
            <v:imagedata r:id="rId40" o:title="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6432F0">
        <w:rPr>
          <w:rFonts w:ascii="Times New Roman" w:hAnsi="Times New Roman" w:cs="Times New Roman"/>
          <w:noProof/>
          <w:sz w:val="24"/>
          <w:szCs w:val="24"/>
        </w:rPr>
        <w:pict>
          <v:shape id="_x0000_i1124" type="#_x0000_t75" style="width:21pt;height:30pt;visibility:visible">
            <v:imagedata r:id="rId40" o:title=""/>
          </v:shape>
        </w:pict>
      </w:r>
      <w:r w:rsidRPr="006432F0">
        <w:rPr>
          <w:rFonts w:ascii="Times New Roman" w:hAnsi="Times New Roman" w:cs="Times New Roman"/>
          <w:noProof/>
          <w:sz w:val="24"/>
          <w:szCs w:val="24"/>
        </w:rPr>
        <w:pict>
          <v:shape id="_x0000_i1125" type="#_x0000_t75" style="width:21pt;height:30pt;visibility:visible">
            <v:imagedata r:id="rId40" o:title=""/>
          </v:shape>
        </w:pict>
      </w:r>
      <w:r w:rsidRPr="006432F0">
        <w:rPr>
          <w:rFonts w:ascii="Times New Roman" w:hAnsi="Times New Roman" w:cs="Times New Roman"/>
          <w:noProof/>
          <w:sz w:val="24"/>
          <w:szCs w:val="24"/>
        </w:rPr>
        <w:pict>
          <v:shape id="_x0000_i1126" type="#_x0000_t75" style="width:21pt;height:30pt;visibility:visible">
            <v:imagedata r:id="rId40" o:title=""/>
          </v:shape>
        </w:pict>
      </w:r>
      <w:r w:rsidRPr="006432F0">
        <w:rPr>
          <w:rFonts w:ascii="Times New Roman" w:hAnsi="Times New Roman" w:cs="Times New Roman"/>
          <w:noProof/>
          <w:sz w:val="24"/>
          <w:szCs w:val="24"/>
        </w:rPr>
        <w:pict>
          <v:shape id="_x0000_i1127" type="#_x0000_t75" style="width:21pt;height:30pt;visibility:visible">
            <v:imagedata r:id="rId40" o:title="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</w:t>
      </w:r>
      <w:r w:rsidRPr="006432F0">
        <w:rPr>
          <w:rFonts w:ascii="Times New Roman" w:hAnsi="Times New Roman" w:cs="Times New Roman"/>
          <w:noProof/>
          <w:sz w:val="24"/>
          <w:szCs w:val="24"/>
        </w:rPr>
        <w:pict>
          <v:shape id="Resim 32" o:spid="_x0000_i1128" type="#_x0000_t75" style="width:73.5pt;height:96pt;visibility:visible">
            <v:imagedata r:id="rId41" o:title="" croptop="-3582f" cropbottom="-3959f"/>
            <o:lock v:ext="edit" aspectratio="f"/>
          </v:shape>
        </w:pict>
      </w:r>
      <w:r w:rsidRPr="006432F0">
        <w:rPr>
          <w:rFonts w:ascii="Times New Roman" w:hAnsi="Times New Roman" w:cs="Times New Roman"/>
          <w:noProof/>
          <w:sz w:val="24"/>
          <w:szCs w:val="24"/>
        </w:rPr>
        <w:pict>
          <v:shape id="_x0000_i1129" type="#_x0000_t75" style="width:73.5pt;height:96pt;visibility:visible">
            <v:imagedata r:id="rId41" o:title="" croptop="-3582f" cropbottom="-3959f"/>
            <o:lock v:ext="edit" aspectratio="f"/>
          </v:shape>
        </w:pict>
      </w:r>
      <w:r w:rsidRPr="006432F0">
        <w:rPr>
          <w:rFonts w:ascii="Times New Roman" w:hAnsi="Times New Roman" w:cs="Times New Roman"/>
          <w:noProof/>
          <w:sz w:val="24"/>
          <w:szCs w:val="24"/>
        </w:rPr>
        <w:pict>
          <v:shape id="_x0000_i1130" type="#_x0000_t75" style="width:73.5pt;height:96pt;visibility:visible">
            <v:imagedata r:id="rId41" o:title="" croptop="-3582f" cropbottom="-3959f"/>
            <o:lock v:ext="edit" aspectratio="f"/>
          </v:shape>
        </w:pict>
      </w:r>
    </w:p>
    <w:p w:rsidR="00DF5688" w:rsidRDefault="00DF5688" w:rsidP="00C51BF3">
      <w:pPr>
        <w:rPr>
          <w:rFonts w:ascii="Times New Roman" w:hAnsi="Times New Roman" w:cs="Times New Roman"/>
          <w:noProof/>
          <w:sz w:val="28"/>
          <w:szCs w:val="28"/>
        </w:rPr>
      </w:pPr>
      <w:r w:rsidRPr="007C7E22">
        <w:rPr>
          <w:rFonts w:ascii="Times New Roman" w:hAnsi="Times New Roman" w:cs="Times New Roman"/>
          <w:noProof/>
          <w:sz w:val="28"/>
          <w:szCs w:val="28"/>
        </w:rPr>
        <w:t>Şekildeki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muzlar yukarıdaki 3 maymuna eşit olarak  paylaştırılacaktır.Her maymuna kaç muz düşer?</w:t>
      </w:r>
    </w:p>
    <w:p w:rsidR="00DF5688" w:rsidRDefault="00DF5688" w:rsidP="007C7E22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 6         B) 8         C) 9</w:t>
      </w:r>
    </w:p>
    <w:p w:rsidR="00DF5688" w:rsidRDefault="00DF5688" w:rsidP="007C7E22">
      <w:pPr>
        <w:pStyle w:val="ListParagraph"/>
        <w:rPr>
          <w:rFonts w:ascii="Times New Roman" w:hAnsi="Times New Roman" w:cs="Times New Roman"/>
          <w:noProof/>
          <w:sz w:val="28"/>
          <w:szCs w:val="28"/>
        </w:rPr>
      </w:pPr>
    </w:p>
    <w:p w:rsidR="00DF5688" w:rsidRDefault="00DF5688" w:rsidP="007C7E22">
      <w:pPr>
        <w:pStyle w:val="ListParagraph"/>
        <w:rPr>
          <w:rFonts w:ascii="Times New Roman" w:hAnsi="Times New Roman" w:cs="Times New Roman"/>
          <w:noProof/>
          <w:sz w:val="28"/>
          <w:szCs w:val="28"/>
        </w:rPr>
      </w:pPr>
    </w:p>
    <w:p w:rsidR="00DF5688" w:rsidRDefault="00DF5688" w:rsidP="007C7E22">
      <w:pPr>
        <w:rPr>
          <w:rFonts w:ascii="Times New Roman" w:hAnsi="Times New Roman" w:cs="Times New Roman"/>
          <w:noProof/>
          <w:sz w:val="28"/>
          <w:szCs w:val="28"/>
        </w:rPr>
      </w:pPr>
    </w:p>
    <w:p w:rsidR="00DF5688" w:rsidRDefault="00DF5688" w:rsidP="007C7E22">
      <w:pPr>
        <w:rPr>
          <w:rFonts w:ascii="Times New Roman" w:hAnsi="Times New Roman" w:cs="Times New Roman"/>
          <w:noProof/>
          <w:sz w:val="28"/>
          <w:szCs w:val="28"/>
        </w:rPr>
      </w:pPr>
    </w:p>
    <w:p w:rsidR="00DF5688" w:rsidRPr="007C7E22" w:rsidRDefault="00DF5688" w:rsidP="007C7E22">
      <w:pPr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7C7E22">
        <w:rPr>
          <w:rFonts w:ascii="Times New Roman" w:hAnsi="Times New Roman" w:cs="Times New Roman"/>
          <w:b/>
          <w:bCs/>
          <w:noProof/>
          <w:sz w:val="24"/>
          <w:szCs w:val="24"/>
        </w:rPr>
        <w:t>TEST BİTTİ.</w:t>
      </w:r>
    </w:p>
    <w:p w:rsidR="00DF5688" w:rsidRDefault="00DF5688" w:rsidP="007C7E22">
      <w:pPr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7C7E22">
        <w:rPr>
          <w:rFonts w:ascii="Times New Roman" w:hAnsi="Times New Roman" w:cs="Times New Roman"/>
          <w:b/>
          <w:bCs/>
          <w:noProof/>
          <w:sz w:val="24"/>
          <w:szCs w:val="24"/>
        </w:rPr>
        <w:t>CEVAPLARIMIZI KONTROL EDELİM</w:t>
      </w:r>
      <w:r>
        <w:rPr>
          <w:rFonts w:ascii="Times New Roman" w:hAnsi="Times New Roman" w:cs="Times New Roman"/>
          <w:b/>
          <w:bCs/>
          <w:noProof/>
          <w:sz w:val="24"/>
          <w:szCs w:val="24"/>
        </w:rPr>
        <w:t>.</w:t>
      </w:r>
    </w:p>
    <w:p w:rsidR="00DF5688" w:rsidRDefault="00DF5688" w:rsidP="00B133E2">
      <w:pPr>
        <w:spacing w:line="288" w:lineRule="auto"/>
        <w:jc w:val="center"/>
        <w:rPr>
          <w:rFonts w:ascii="Arial" w:hAnsi="Arial" w:cs="Arial"/>
          <w:sz w:val="18"/>
          <w:szCs w:val="18"/>
        </w:rPr>
      </w:pPr>
      <w:hyperlink r:id="rId42" w:history="1">
        <w:r>
          <w:rPr>
            <w:rStyle w:val="Hyperlink"/>
            <w:rFonts w:ascii="Arial" w:hAnsi="Arial" w:cs="Arial"/>
            <w:b/>
            <w:sz w:val="18"/>
            <w:szCs w:val="18"/>
          </w:rPr>
          <w:t>www.sorubak.com</w:t>
        </w:r>
      </w:hyperlink>
      <w:r>
        <w:rPr>
          <w:rFonts w:ascii="Arial" w:hAnsi="Arial" w:cs="Arial"/>
          <w:b/>
          <w:sz w:val="18"/>
          <w:szCs w:val="18"/>
        </w:rPr>
        <w:t xml:space="preserve"> </w:t>
      </w:r>
    </w:p>
    <w:p w:rsidR="00DF5688" w:rsidRPr="007C7E22" w:rsidRDefault="00DF5688" w:rsidP="007C7E22">
      <w:pPr>
        <w:rPr>
          <w:rFonts w:ascii="Times New Roman" w:hAnsi="Times New Roman" w:cs="Times New Roman"/>
          <w:b/>
          <w:bCs/>
          <w:noProof/>
          <w:sz w:val="24"/>
          <w:szCs w:val="24"/>
        </w:rPr>
      </w:pPr>
    </w:p>
    <w:sectPr w:rsidR="00DF5688" w:rsidRPr="007C7E22" w:rsidSect="009D284A">
      <w:headerReference w:type="default" r:id="rId43"/>
      <w:headerReference w:type="first" r:id="rId44"/>
      <w:pgSz w:w="11907" w:h="16839" w:code="9"/>
      <w:pgMar w:top="720" w:right="720" w:bottom="720" w:left="720" w:header="708" w:footer="708" w:gutter="0"/>
      <w:cols w:num="2" w:sep="1" w:space="709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5688" w:rsidRDefault="00DF5688" w:rsidP="007703C1">
      <w:pPr>
        <w:spacing w:after="0" w:line="240" w:lineRule="auto"/>
      </w:pPr>
      <w:r>
        <w:separator/>
      </w:r>
    </w:p>
  </w:endnote>
  <w:endnote w:type="continuationSeparator" w:id="0">
    <w:p w:rsidR="00DF5688" w:rsidRDefault="00DF5688" w:rsidP="007703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5688" w:rsidRDefault="00DF5688" w:rsidP="007703C1">
      <w:pPr>
        <w:spacing w:after="0" w:line="240" w:lineRule="auto"/>
      </w:pPr>
      <w:r>
        <w:separator/>
      </w:r>
    </w:p>
  </w:footnote>
  <w:footnote w:type="continuationSeparator" w:id="0">
    <w:p w:rsidR="00DF5688" w:rsidRDefault="00DF5688" w:rsidP="007703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5688" w:rsidRDefault="00DF5688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594580" o:spid="_x0000_s2049" type="#_x0000_t136" style="position:absolute;margin-left:0;margin-top:0;width:516.45pt;height:221.35pt;rotation:315;z-index:-251656192;mso-position-horizontal:center;mso-position-horizontal-relative:margin;mso-position-vertical:center;mso-position-vertical-relative:margin" o:allowincell="f" fillcolor="#bfbfbf" stroked="f">
          <v:fill opacity=".5"/>
          <v:textpath style="font-family:&quot;Calibri&quot;;font-size:1pt" string="DENEME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5688" w:rsidRDefault="00DF5688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style="position:absolute;margin-left:0;margin-top:0;width:516.45pt;height:221.35pt;rotation:315;z-index:-251654144;mso-position-horizontal:center;mso-position-horizontal-relative:margin;mso-position-vertical:center;mso-position-vertical-relative:margin" o:allowincell="f" fillcolor="#bfbfbf" stroked="f">
          <v:fill opacity=".5"/>
          <v:textpath style="font-family:&quot;Calibri&quot;;font-size:1pt" string="DENEME"/>
          <w10:wrap anchorx="margin" anchory="margin"/>
        </v:shape>
      </w:pict>
    </w:r>
    <w:r>
      <w:t>ADI   SOYADI :                                                                                              SINIFI :                                    NUMARASI:</w:t>
    </w:r>
    <w:r>
      <w:rPr>
        <w:noProof/>
      </w:rPr>
      <w:pict>
        <v:shape id="PowerPlusWaterMarkObject16594578" o:spid="_x0000_s2051" type="#_x0000_t136" style="position:absolute;margin-left:0;margin-top:0;width:516.45pt;height:221.35pt;rotation:315;z-index:-251653120;mso-position-horizontal:center;mso-position-horizontal-relative:margin;mso-position-vertical:center;mso-position-vertical-relative:margin" o:allowincell="f" fillcolor="#bfbfbf" stroked="f">
          <v:fill opacity=".5"/>
          <v:textpath style="font-family:&quot;Calibri&quot;;font-size:1pt" string="DENEME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76420"/>
    <w:multiLevelType w:val="hybridMultilevel"/>
    <w:tmpl w:val="B2A03922"/>
    <w:lvl w:ilvl="0" w:tplc="A0D47C1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ECB3175"/>
    <w:multiLevelType w:val="hybridMultilevel"/>
    <w:tmpl w:val="4E12A112"/>
    <w:lvl w:ilvl="0" w:tplc="7CB0E8B6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105F372F"/>
    <w:multiLevelType w:val="hybridMultilevel"/>
    <w:tmpl w:val="1C16FEC8"/>
    <w:lvl w:ilvl="0" w:tplc="80781C0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2B22E0D"/>
    <w:multiLevelType w:val="hybridMultilevel"/>
    <w:tmpl w:val="71AA0382"/>
    <w:lvl w:ilvl="0" w:tplc="1D382FD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85E2BC1"/>
    <w:multiLevelType w:val="hybridMultilevel"/>
    <w:tmpl w:val="D6B2F4C6"/>
    <w:lvl w:ilvl="0" w:tplc="A512359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23244BE"/>
    <w:multiLevelType w:val="hybridMultilevel"/>
    <w:tmpl w:val="B44E9D44"/>
    <w:lvl w:ilvl="0" w:tplc="B46AE22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5E5795F"/>
    <w:multiLevelType w:val="hybridMultilevel"/>
    <w:tmpl w:val="D1067C74"/>
    <w:lvl w:ilvl="0" w:tplc="92BCA59C">
      <w:start w:val="1"/>
      <w:numFmt w:val="upperLetter"/>
      <w:lvlText w:val="%1)"/>
      <w:lvlJc w:val="left"/>
      <w:pPr>
        <w:ind w:left="1530" w:hanging="117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AAE672C"/>
    <w:multiLevelType w:val="hybridMultilevel"/>
    <w:tmpl w:val="40345D14"/>
    <w:lvl w:ilvl="0" w:tplc="F40E3DB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B7943DC"/>
    <w:multiLevelType w:val="hybridMultilevel"/>
    <w:tmpl w:val="BE820E98"/>
    <w:lvl w:ilvl="0" w:tplc="2174A614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9">
    <w:nsid w:val="73844CAE"/>
    <w:multiLevelType w:val="hybridMultilevel"/>
    <w:tmpl w:val="BC442336"/>
    <w:lvl w:ilvl="0" w:tplc="3F3647D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84122F4"/>
    <w:multiLevelType w:val="hybridMultilevel"/>
    <w:tmpl w:val="208E4D7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B5D79BB"/>
    <w:multiLevelType w:val="hybridMultilevel"/>
    <w:tmpl w:val="3E548BD8"/>
    <w:lvl w:ilvl="0" w:tplc="73749D6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D9063B5"/>
    <w:multiLevelType w:val="hybridMultilevel"/>
    <w:tmpl w:val="A33833F0"/>
    <w:lvl w:ilvl="0" w:tplc="10DAE07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4"/>
  </w:num>
  <w:num w:numId="3">
    <w:abstractNumId w:val="2"/>
  </w:num>
  <w:num w:numId="4">
    <w:abstractNumId w:val="3"/>
  </w:num>
  <w:num w:numId="5">
    <w:abstractNumId w:val="12"/>
  </w:num>
  <w:num w:numId="6">
    <w:abstractNumId w:val="7"/>
  </w:num>
  <w:num w:numId="7">
    <w:abstractNumId w:val="11"/>
  </w:num>
  <w:num w:numId="8">
    <w:abstractNumId w:val="5"/>
  </w:num>
  <w:num w:numId="9">
    <w:abstractNumId w:val="8"/>
  </w:num>
  <w:num w:numId="10">
    <w:abstractNumId w:val="9"/>
  </w:num>
  <w:num w:numId="11">
    <w:abstractNumId w:val="1"/>
  </w:num>
  <w:num w:numId="12">
    <w:abstractNumId w:val="6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501E"/>
    <w:rsid w:val="000227A0"/>
    <w:rsid w:val="00027320"/>
    <w:rsid w:val="00035086"/>
    <w:rsid w:val="00085CC9"/>
    <w:rsid w:val="0021501E"/>
    <w:rsid w:val="002B3532"/>
    <w:rsid w:val="003D73FA"/>
    <w:rsid w:val="003E62E9"/>
    <w:rsid w:val="0041705E"/>
    <w:rsid w:val="00430D6E"/>
    <w:rsid w:val="00466329"/>
    <w:rsid w:val="005774FB"/>
    <w:rsid w:val="0058573A"/>
    <w:rsid w:val="00601F80"/>
    <w:rsid w:val="006432F0"/>
    <w:rsid w:val="006A6E41"/>
    <w:rsid w:val="006B12EF"/>
    <w:rsid w:val="006E6CAF"/>
    <w:rsid w:val="007703C1"/>
    <w:rsid w:val="007C7E22"/>
    <w:rsid w:val="008303A0"/>
    <w:rsid w:val="00884C24"/>
    <w:rsid w:val="008E59BC"/>
    <w:rsid w:val="008F0C07"/>
    <w:rsid w:val="0092305D"/>
    <w:rsid w:val="00927D70"/>
    <w:rsid w:val="00992ED9"/>
    <w:rsid w:val="009D284A"/>
    <w:rsid w:val="009E2631"/>
    <w:rsid w:val="00A71F81"/>
    <w:rsid w:val="00AE6C9C"/>
    <w:rsid w:val="00B01C50"/>
    <w:rsid w:val="00B133E2"/>
    <w:rsid w:val="00B44E5D"/>
    <w:rsid w:val="00B47BE8"/>
    <w:rsid w:val="00BB0C62"/>
    <w:rsid w:val="00BB50A7"/>
    <w:rsid w:val="00C12833"/>
    <w:rsid w:val="00C51BF3"/>
    <w:rsid w:val="00CE33D0"/>
    <w:rsid w:val="00D22A66"/>
    <w:rsid w:val="00DC21A2"/>
    <w:rsid w:val="00DF5688"/>
    <w:rsid w:val="00F82504"/>
    <w:rsid w:val="00FE056E"/>
    <w:rsid w:val="00FE5C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33D0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F825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8250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F82504"/>
    <w:pPr>
      <w:ind w:left="720"/>
    </w:pPr>
  </w:style>
  <w:style w:type="paragraph" w:styleId="Caption">
    <w:name w:val="caption"/>
    <w:basedOn w:val="Normal"/>
    <w:next w:val="Normal"/>
    <w:uiPriority w:val="99"/>
    <w:qFormat/>
    <w:rsid w:val="00FE056E"/>
    <w:pPr>
      <w:spacing w:line="240" w:lineRule="auto"/>
    </w:pPr>
    <w:rPr>
      <w:b/>
      <w:bCs/>
      <w:color w:val="4F81BD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rsid w:val="007703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703C1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7703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703C1"/>
    <w:rPr>
      <w:rFonts w:cs="Times New Roman"/>
    </w:rPr>
  </w:style>
  <w:style w:type="character" w:styleId="Hyperlink">
    <w:name w:val="Hyperlink"/>
    <w:basedOn w:val="DefaultParagraphFont"/>
    <w:uiPriority w:val="99"/>
    <w:rsid w:val="00B133E2"/>
    <w:rPr>
      <w:rFonts w:cs="Times New Roman"/>
      <w:color w:val="411F55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3564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jpeg"/><Relationship Id="rId39" Type="http://schemas.openxmlformats.org/officeDocument/2006/relationships/image" Target="media/image33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42" Type="http://schemas.openxmlformats.org/officeDocument/2006/relationships/hyperlink" Target="http://www.sorubak.com/" TargetMode="Externa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image" Target="media/image32.png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jpeg"/><Relationship Id="rId41" Type="http://schemas.openxmlformats.org/officeDocument/2006/relationships/image" Target="media/image35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jpe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40" Type="http://schemas.openxmlformats.org/officeDocument/2006/relationships/image" Target="media/image34.png"/><Relationship Id="rId45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jpeg"/><Relationship Id="rId36" Type="http://schemas.openxmlformats.org/officeDocument/2006/relationships/image" Target="media/image30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jpeg"/><Relationship Id="rId44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jpeg"/><Relationship Id="rId30" Type="http://schemas.openxmlformats.org/officeDocument/2006/relationships/image" Target="media/image24.jpeg"/><Relationship Id="rId35" Type="http://schemas.openxmlformats.org/officeDocument/2006/relationships/image" Target="media/image29.png"/><Relationship Id="rId43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265</TotalTime>
  <Pages>3</Pages>
  <Words>358</Words>
  <Characters>2041</Characters>
  <Application>Microsoft Office Outlook</Application>
  <DocSecurity>0</DocSecurity>
  <Lines>0</Lines>
  <Paragraphs>0</Paragraphs>
  <ScaleCrop>false</ScaleCrop>
  <Company>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erdi</dc:creator>
  <cp:keywords/>
  <dc:description/>
  <cp:lastModifiedBy>edanur</cp:lastModifiedBy>
  <cp:revision>10</cp:revision>
  <dcterms:created xsi:type="dcterms:W3CDTF">2011-03-13T17:52:00Z</dcterms:created>
  <dcterms:modified xsi:type="dcterms:W3CDTF">2011-04-23T09:02:00Z</dcterms:modified>
</cp:coreProperties>
</file>