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1B6D" w:rsidRDefault="00261B6D">
      <w:r>
        <w:t>Adı ve Soyadı:</w:t>
      </w:r>
    </w:p>
    <w:p w:rsidR="00261B6D" w:rsidRDefault="00261B6D" w:rsidP="00A64A58">
      <w:pPr>
        <w:jc w:val="center"/>
      </w:pPr>
      <w:r>
        <w:t>2010/2011 EĞİTİM ÖĞRETİM YILI ÇAYIRÇÖKEK İLKÖĞRETİM OKULU 5. SINIFLAR SOSYAL BİLGİLER DERSİ</w:t>
      </w:r>
    </w:p>
    <w:p w:rsidR="00261B6D" w:rsidRDefault="00261B6D" w:rsidP="00A64A58">
      <w:pPr>
        <w:jc w:val="center"/>
      </w:pPr>
      <w:r>
        <w:t>2. DÖNEM 1. DEĞERLENDİRME SINAVI</w:t>
      </w:r>
    </w:p>
    <w:p w:rsidR="00261B6D" w:rsidRDefault="00261B6D" w:rsidP="00A64A58"/>
    <w:p w:rsidR="00261B6D" w:rsidRPr="00FA36E1" w:rsidRDefault="00261B6D" w:rsidP="00A64A58">
      <w:pPr>
        <w:rPr>
          <w:b/>
        </w:rPr>
      </w:pPr>
      <w:r w:rsidRPr="00FA36E1">
        <w:rPr>
          <w:b/>
        </w:rPr>
        <w:t>A. Aşağıda verilenlerden doğru olanların başına “D”, yanlış olanların başına “Y” harfi koyunuz. (20 Puan)</w:t>
      </w:r>
    </w:p>
    <w:p w:rsidR="00261B6D" w:rsidRDefault="00261B6D" w:rsidP="00A64A58">
      <w:r>
        <w:t>.........Ülkemizde gördüğümüz yapıların çeşitliliği, Anadolu’nun tarihi zenginliğini gösterir.</w:t>
      </w:r>
    </w:p>
    <w:p w:rsidR="00261B6D" w:rsidRDefault="00261B6D" w:rsidP="00A64A58">
      <w:r>
        <w:t>.........Tarihi mekan ve belgeler, ait oldukları dönem hakkında bizlere bilgiler verir.</w:t>
      </w:r>
    </w:p>
    <w:p w:rsidR="00261B6D" w:rsidRDefault="00261B6D" w:rsidP="00A64A58">
      <w:r>
        <w:t>.........Ülkemiz yedi coğrafi bölgeye ayrılmıştır.</w:t>
      </w:r>
    </w:p>
    <w:p w:rsidR="00261B6D" w:rsidRDefault="00261B6D" w:rsidP="00A64A58">
      <w:r>
        <w:t>.........Fındık, ülkemizde en çok Akdeniz bölgesinde yetişir.</w:t>
      </w:r>
    </w:p>
    <w:p w:rsidR="00261B6D" w:rsidRDefault="00261B6D" w:rsidP="00A64A58">
      <w:r>
        <w:t xml:space="preserve">......... Ülkemizdeki çay üretimini n tamamı  Karadeniz bölgesindedir. </w:t>
      </w:r>
    </w:p>
    <w:p w:rsidR="00261B6D" w:rsidRDefault="00261B6D" w:rsidP="00A64A58">
      <w:r>
        <w:t>.........Zonguldak’ta zengin taşkömürü yatakları bulunur.</w:t>
      </w:r>
    </w:p>
    <w:p w:rsidR="00261B6D" w:rsidRDefault="00261B6D" w:rsidP="00A64A58">
      <w:r>
        <w:t>.........Karadeniz bölgesinin en gelişmiş ili Samsun’dur.</w:t>
      </w:r>
    </w:p>
    <w:p w:rsidR="00261B6D" w:rsidRDefault="00261B6D" w:rsidP="00A64A58">
      <w:r>
        <w:t>.........Atatürk ilke ve inkılapları batıyı her yönüyle örnek alır.</w:t>
      </w:r>
    </w:p>
    <w:p w:rsidR="00261B6D" w:rsidRDefault="00261B6D" w:rsidP="00A64A58">
      <w:r>
        <w:t>.........Karadeniz Bölgesi, ülkemizin en az orman alnına sahip olan bölgesidir.</w:t>
      </w:r>
    </w:p>
    <w:p w:rsidR="00261B6D" w:rsidRDefault="00261B6D" w:rsidP="00A64A58">
      <w:r>
        <w:t>.........Harita üzerinde bulunan kahverengi bölgeler, yükseltisi az olan bölgelerdir.</w:t>
      </w:r>
    </w:p>
    <w:p w:rsidR="00261B6D" w:rsidRDefault="00261B6D" w:rsidP="00A64A58"/>
    <w:p w:rsidR="00261B6D" w:rsidRPr="00FA36E1" w:rsidRDefault="00261B6D" w:rsidP="00A64A58">
      <w:pPr>
        <w:rPr>
          <w:b/>
        </w:rPr>
      </w:pPr>
      <w:r w:rsidRPr="00FA36E1">
        <w:rPr>
          <w:b/>
        </w:rPr>
        <w:t>B. Aşağıdaki noktalı yerleri uygun olan sözcüklerle tamamlayınız. (20 Puan)</w:t>
      </w:r>
    </w:p>
    <w:p w:rsidR="00261B6D" w:rsidRDefault="00261B6D" w:rsidP="00A64A58">
      <w:r>
        <w:t xml:space="preserve">( </w:t>
      </w:r>
      <w:r w:rsidRPr="00970BEE">
        <w:rPr>
          <w:u w:val="single"/>
        </w:rPr>
        <w:t>Karadeniz Bölgesi’nde</w:t>
      </w:r>
      <w:r>
        <w:t xml:space="preserve"> – </w:t>
      </w:r>
      <w:r w:rsidRPr="00970BEE">
        <w:rPr>
          <w:u w:val="single"/>
        </w:rPr>
        <w:t>paralel</w:t>
      </w:r>
      <w:r>
        <w:t xml:space="preserve"> – </w:t>
      </w:r>
      <w:r w:rsidRPr="00970BEE">
        <w:rPr>
          <w:u w:val="single"/>
        </w:rPr>
        <w:t>Samsun</w:t>
      </w:r>
      <w:r>
        <w:t xml:space="preserve"> – </w:t>
      </w:r>
      <w:r w:rsidRPr="00970BEE">
        <w:rPr>
          <w:u w:val="single"/>
        </w:rPr>
        <w:t>seçme ve seçilme</w:t>
      </w:r>
      <w:r>
        <w:t xml:space="preserve"> – </w:t>
      </w:r>
      <w:r w:rsidRPr="00970BEE">
        <w:rPr>
          <w:u w:val="single"/>
        </w:rPr>
        <w:t>Karadeniz</w:t>
      </w:r>
      <w:r>
        <w:t xml:space="preserve"> – </w:t>
      </w:r>
      <w:r w:rsidRPr="00970BEE">
        <w:rPr>
          <w:u w:val="single"/>
        </w:rPr>
        <w:t>evler ve fabrikalar</w:t>
      </w:r>
      <w:r>
        <w:t xml:space="preserve"> – </w:t>
      </w:r>
      <w:r w:rsidRPr="00970BEE">
        <w:rPr>
          <w:u w:val="single"/>
        </w:rPr>
        <w:t>çığ</w:t>
      </w:r>
      <w:r>
        <w:t xml:space="preserve"> –</w:t>
      </w:r>
    </w:p>
    <w:p w:rsidR="00261B6D" w:rsidRDefault="00261B6D" w:rsidP="00A64A58">
      <w:r>
        <w:t xml:space="preserve"> </w:t>
      </w:r>
      <w:r w:rsidRPr="00970BEE">
        <w:rPr>
          <w:u w:val="single"/>
        </w:rPr>
        <w:t>iş alanlarına yakınlık</w:t>
      </w:r>
      <w:r>
        <w:t xml:space="preserve"> – </w:t>
      </w:r>
      <w:r w:rsidRPr="00970BEE">
        <w:rPr>
          <w:u w:val="single"/>
        </w:rPr>
        <w:t>ağaç kesimi</w:t>
      </w:r>
      <w:r>
        <w:t xml:space="preserve"> – </w:t>
      </w:r>
      <w:r w:rsidRPr="00970BEE">
        <w:rPr>
          <w:u w:val="single"/>
        </w:rPr>
        <w:t>Akdeniz İklimi</w:t>
      </w:r>
      <w:r>
        <w:t xml:space="preserve"> )</w:t>
      </w:r>
    </w:p>
    <w:p w:rsidR="00261B6D" w:rsidRDefault="00261B6D" w:rsidP="00A64A58">
      <w:r>
        <w:t>+ Atatürk inkılapları sonucunda kadınlara ........................................ ......................................... hakkı verilmiştir.</w:t>
      </w:r>
    </w:p>
    <w:p w:rsidR="00261B6D" w:rsidRDefault="00261B6D" w:rsidP="00A64A58">
      <w:r>
        <w:t>+ Karadeniz Bölgesinde dağlar denize ......................................................... uzanır.</w:t>
      </w:r>
    </w:p>
    <w:p w:rsidR="00261B6D" w:rsidRDefault="00261B6D" w:rsidP="00A64A58">
      <w:r>
        <w:t>+ Karadeniz bölgesinde ............................................................................... iklimi görülür.</w:t>
      </w:r>
    </w:p>
    <w:p w:rsidR="00261B6D" w:rsidRDefault="00261B6D" w:rsidP="00A64A58">
      <w:r>
        <w:t>+ Bir yerin yerleşim yeri olarak seçilmesinde ............................................................................. etkilidir.</w:t>
      </w:r>
    </w:p>
    <w:p w:rsidR="00261B6D" w:rsidRDefault="00261B6D" w:rsidP="00A64A58">
      <w:r>
        <w:t>+ Karadeniz Bölgesinde nüfusun en kalabalık olduğu il .....................................................dur.</w:t>
      </w:r>
    </w:p>
    <w:p w:rsidR="00261B6D" w:rsidRDefault="00261B6D" w:rsidP="00A64A58">
      <w:r>
        <w:t>+ Yaşadığımız ortamı değiştirdiğimize kanıt olarak ............................................................................... gösterilebilir.</w:t>
      </w:r>
    </w:p>
    <w:p w:rsidR="00261B6D" w:rsidRDefault="00261B6D" w:rsidP="00A64A58">
      <w:r>
        <w:t>+ Karadeniz bölgesinde genel olarak ................................... afeti görülmez.</w:t>
      </w:r>
    </w:p>
    <w:p w:rsidR="00261B6D" w:rsidRDefault="00261B6D" w:rsidP="00A64A58">
      <w:r>
        <w:t>+ Yaşadığımız bölgedeki ..................................................... doğal afetlerin zararlarını artırır.</w:t>
      </w:r>
    </w:p>
    <w:p w:rsidR="00261B6D" w:rsidRDefault="00261B6D" w:rsidP="00A64A58">
      <w:r>
        <w:t>+ Ülkemizde balıkçılığın %75’i ......................................................................................... yapılır.</w:t>
      </w:r>
    </w:p>
    <w:p w:rsidR="00261B6D" w:rsidRDefault="00261B6D" w:rsidP="00A64A58">
      <w:r>
        <w:t>+ Yazları sıcak ve kurak, kışları ılık ve yağışlı geçen iklim tipi ............................................................................’dir.</w:t>
      </w:r>
    </w:p>
    <w:p w:rsidR="00261B6D" w:rsidRDefault="00261B6D" w:rsidP="00A64A58"/>
    <w:p w:rsidR="00261B6D" w:rsidRDefault="00261B6D" w:rsidP="00A64A58"/>
    <w:p w:rsidR="00261B6D" w:rsidRDefault="00261B6D" w:rsidP="00A64A58">
      <w:pPr>
        <w:sectPr w:rsidR="00261B6D" w:rsidSect="00A64A58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261B6D" w:rsidRDefault="00261B6D" w:rsidP="00FA36E1">
      <w:pPr>
        <w:rPr>
          <w:b/>
        </w:rPr>
      </w:pPr>
      <w:r w:rsidRPr="00FA36E1">
        <w:rPr>
          <w:b/>
        </w:rPr>
        <w:t>C. Aşağıda verilen soruların doğru cevaplarını bularak işaretleyiniz.</w:t>
      </w:r>
      <w:r w:rsidRPr="00FA36E1">
        <w:t xml:space="preserve"> </w:t>
      </w:r>
      <w:r w:rsidRPr="00FA36E1">
        <w:rPr>
          <w:b/>
        </w:rPr>
        <w:t>(</w:t>
      </w:r>
      <w:r>
        <w:rPr>
          <w:b/>
        </w:rPr>
        <w:t>3</w:t>
      </w:r>
      <w:r w:rsidRPr="00FA36E1">
        <w:rPr>
          <w:b/>
        </w:rPr>
        <w:t>0 Puan)</w:t>
      </w:r>
    </w:p>
    <w:p w:rsidR="00261B6D" w:rsidRDefault="00261B6D" w:rsidP="00FA36E1">
      <w:r>
        <w:t>1. Bilinen bilgilerden yararlanarak yeni bin bilgiye ulaşan kişiye ne ad verilir?</w:t>
      </w:r>
    </w:p>
    <w:p w:rsidR="00261B6D" w:rsidRDefault="00261B6D" w:rsidP="00FA36E1">
      <w:r>
        <w:t>a) mucit</w:t>
      </w:r>
      <w:r>
        <w:tab/>
        <w:t>b) öğretmen</w:t>
      </w:r>
      <w:r>
        <w:tab/>
      </w:r>
    </w:p>
    <w:p w:rsidR="00261B6D" w:rsidRDefault="00261B6D" w:rsidP="00FA36E1">
      <w:r>
        <w:t>c) psikolog</w:t>
      </w:r>
      <w:r>
        <w:tab/>
        <w:t>d) doktor</w:t>
      </w:r>
    </w:p>
    <w:p w:rsidR="00261B6D" w:rsidRDefault="00261B6D" w:rsidP="00FA36E1">
      <w:r>
        <w:t>2. Aşağıdakilerdin hangisi Atatürk’ün bilime verdiği öneme örnek olarak gösterilemez?</w:t>
      </w:r>
    </w:p>
    <w:p w:rsidR="00261B6D" w:rsidRDefault="00261B6D" w:rsidP="00FA36E1">
      <w:r>
        <w:t>a) Yurt dışına öğrenci göndermesi</w:t>
      </w:r>
    </w:p>
    <w:p w:rsidR="00261B6D" w:rsidRDefault="00261B6D" w:rsidP="00FA36E1">
      <w:r>
        <w:t>b) Türk tarihi ile ilgili araştırma yapılması</w:t>
      </w:r>
    </w:p>
    <w:p w:rsidR="00261B6D" w:rsidRDefault="00261B6D" w:rsidP="00FA36E1">
      <w:r>
        <w:t>c) Yeni harflere geçilmesi</w:t>
      </w:r>
    </w:p>
    <w:p w:rsidR="00261B6D" w:rsidRDefault="00261B6D" w:rsidP="00FA36E1">
      <w:r>
        <w:t>d) Resim ve heykel müzesi açılması</w:t>
      </w:r>
    </w:p>
    <w:p w:rsidR="00261B6D" w:rsidRDefault="00261B6D" w:rsidP="00FA36E1">
      <w:r>
        <w:t>3. Aşağıdaki buluşlardan hangisi ilk önce kullanılmıştır?</w:t>
      </w:r>
    </w:p>
    <w:p w:rsidR="00261B6D" w:rsidRDefault="00261B6D" w:rsidP="00FA36E1">
      <w:r>
        <w:t>a) telefon</w:t>
      </w:r>
      <w:r>
        <w:tab/>
        <w:t>b) televizyon</w:t>
      </w:r>
    </w:p>
    <w:p w:rsidR="00261B6D" w:rsidRDefault="00261B6D" w:rsidP="00FA36E1">
      <w:r>
        <w:t>c) telgraf</w:t>
      </w:r>
      <w:r>
        <w:tab/>
        <w:t>d) bilgisayar</w:t>
      </w:r>
    </w:p>
    <w:p w:rsidR="00261B6D" w:rsidRDefault="00261B6D" w:rsidP="00FA36E1">
      <w:r>
        <w:t>4. Bilim insanlarında hangi özellik bulunmaz?</w:t>
      </w:r>
    </w:p>
    <w:p w:rsidR="00261B6D" w:rsidRDefault="00261B6D" w:rsidP="00FA36E1">
      <w:r>
        <w:t>a) çalışkanlık</w:t>
      </w:r>
      <w:r>
        <w:tab/>
        <w:t>b) acelecilik</w:t>
      </w:r>
    </w:p>
    <w:p w:rsidR="00261B6D" w:rsidRDefault="00261B6D" w:rsidP="00FA36E1">
      <w:r>
        <w:t>c) sabır</w:t>
      </w:r>
      <w:r>
        <w:tab/>
      </w:r>
      <w:r>
        <w:tab/>
        <w:t>d) kararlılık</w:t>
      </w:r>
    </w:p>
    <w:p w:rsidR="00261B6D" w:rsidRDefault="00261B6D" w:rsidP="00FA36E1">
      <w:r>
        <w:t>5. Çay, fındık, pirinç ve mısır hangi bölgemizde üretilebilmektedir?</w:t>
      </w:r>
    </w:p>
    <w:p w:rsidR="00261B6D" w:rsidRDefault="00261B6D" w:rsidP="00FA36E1">
      <w:r>
        <w:t>a) Marmara Bölgesi</w:t>
      </w:r>
    </w:p>
    <w:p w:rsidR="00261B6D" w:rsidRDefault="00261B6D" w:rsidP="00FA36E1">
      <w:r>
        <w:t>b) Akdeniz Bölgesi</w:t>
      </w:r>
    </w:p>
    <w:p w:rsidR="00261B6D" w:rsidRDefault="00261B6D" w:rsidP="00FA36E1">
      <w:r>
        <w:t>c) Ege Bölgesi</w:t>
      </w:r>
    </w:p>
    <w:p w:rsidR="00261B6D" w:rsidRDefault="00261B6D" w:rsidP="00FA36E1">
      <w:r>
        <w:t>d) Karadeniz Bölgesi</w:t>
      </w:r>
    </w:p>
    <w:p w:rsidR="00261B6D" w:rsidRDefault="00261B6D" w:rsidP="00FA36E1">
      <w:r>
        <w:t>6. Haritada bulunan renklerden mavi renk neyi gösterir?</w:t>
      </w:r>
    </w:p>
    <w:p w:rsidR="00261B6D" w:rsidRDefault="00261B6D" w:rsidP="00FA36E1">
      <w:r>
        <w:t>a) Yükseltileri</w:t>
      </w:r>
    </w:p>
    <w:p w:rsidR="00261B6D" w:rsidRDefault="00261B6D" w:rsidP="00A64A58">
      <w:r w:rsidRPr="009C7339">
        <w:t xml:space="preserve">b) </w:t>
      </w:r>
      <w:r>
        <w:t>Çukurları</w:t>
      </w:r>
    </w:p>
    <w:p w:rsidR="00261B6D" w:rsidRDefault="00261B6D" w:rsidP="00A64A58">
      <w:r>
        <w:t>c) suları</w:t>
      </w:r>
    </w:p>
    <w:p w:rsidR="00261B6D" w:rsidRDefault="00261B6D" w:rsidP="00A64A58">
      <w:r>
        <w:t>d) platoları</w:t>
      </w:r>
    </w:p>
    <w:p w:rsidR="00261B6D" w:rsidRDefault="00261B6D" w:rsidP="00A64A58"/>
    <w:p w:rsidR="00261B6D" w:rsidRDefault="00261B6D" w:rsidP="00A64A58">
      <w:pPr>
        <w:rPr>
          <w:b/>
        </w:rPr>
      </w:pPr>
      <w:r>
        <w:rPr>
          <w:b/>
        </w:rPr>
        <w:t>Ç. Aşağıda verilen soruları cevaplayınız.  (30 puan)</w:t>
      </w:r>
    </w:p>
    <w:p w:rsidR="00261B6D" w:rsidRDefault="00261B6D" w:rsidP="00A64A58">
      <w:r>
        <w:t>1. Dünyamızda görülen doğal afetler nelerdir? Yazınız.</w:t>
      </w:r>
    </w:p>
    <w:p w:rsidR="00261B6D" w:rsidRDefault="00261B6D" w:rsidP="00A64A58"/>
    <w:p w:rsidR="00261B6D" w:rsidRDefault="00261B6D" w:rsidP="00A64A58"/>
    <w:p w:rsidR="00261B6D" w:rsidRDefault="00261B6D" w:rsidP="00A64A58"/>
    <w:p w:rsidR="00261B6D" w:rsidRDefault="00261B6D" w:rsidP="00A64A58"/>
    <w:p w:rsidR="00261B6D" w:rsidRDefault="00261B6D" w:rsidP="00A64A58"/>
    <w:p w:rsidR="00261B6D" w:rsidRDefault="00261B6D" w:rsidP="00A64A58"/>
    <w:p w:rsidR="00261B6D" w:rsidRDefault="00261B6D" w:rsidP="00A64A58">
      <w:r>
        <w:t>2. Bir yerin yerleşim yeri olarak seçilmesinde neler etkilidir? Yazınız.</w:t>
      </w:r>
    </w:p>
    <w:p w:rsidR="00261B6D" w:rsidRDefault="00261B6D" w:rsidP="00A64A58"/>
    <w:p w:rsidR="00261B6D" w:rsidRDefault="00261B6D" w:rsidP="00A64A58"/>
    <w:p w:rsidR="00261B6D" w:rsidRDefault="00261B6D" w:rsidP="00A64A58"/>
    <w:p w:rsidR="00261B6D" w:rsidRDefault="00261B6D" w:rsidP="00A64A58"/>
    <w:p w:rsidR="00261B6D" w:rsidRDefault="00261B6D" w:rsidP="00A64A58"/>
    <w:p w:rsidR="00261B6D" w:rsidRPr="002928F8" w:rsidRDefault="00261B6D" w:rsidP="00A64A58">
      <w:r>
        <w:t xml:space="preserve">3. Atatürk ilkelerinden </w:t>
      </w:r>
      <w:r w:rsidRPr="00133897">
        <w:rPr>
          <w:b/>
        </w:rPr>
        <w:t>Cumhuriyetçilik</w:t>
      </w:r>
      <w:r>
        <w:t xml:space="preserve"> ilkesini açıklayınız.</w:t>
      </w:r>
    </w:p>
    <w:p w:rsidR="00261B6D" w:rsidRDefault="00261B6D" w:rsidP="00A64A58"/>
    <w:p w:rsidR="00261B6D" w:rsidRDefault="00261B6D" w:rsidP="00A64A58"/>
    <w:p w:rsidR="00261B6D" w:rsidRDefault="00261B6D" w:rsidP="00A64A58"/>
    <w:p w:rsidR="00261B6D" w:rsidRDefault="00261B6D" w:rsidP="00A64A58"/>
    <w:p w:rsidR="00261B6D" w:rsidRDefault="00261B6D" w:rsidP="00A64A58"/>
    <w:p w:rsidR="00261B6D" w:rsidRDefault="00261B6D" w:rsidP="00A64A58"/>
    <w:p w:rsidR="00261B6D" w:rsidRDefault="00261B6D" w:rsidP="00A64A58"/>
    <w:p w:rsidR="00261B6D" w:rsidRDefault="00261B6D" w:rsidP="00A64A58"/>
    <w:p w:rsidR="00261B6D" w:rsidRDefault="00261B6D" w:rsidP="00A64A58">
      <w:hyperlink r:id="rId4" w:history="1">
        <w:r>
          <w:rPr>
            <w:rStyle w:val="Hyperlink"/>
            <w:color w:val="C0C0C0"/>
            <w:sz w:val="16"/>
            <w:szCs w:val="16"/>
          </w:rPr>
          <w:t>www.sorubak.com</w:t>
        </w:r>
      </w:hyperlink>
    </w:p>
    <w:p w:rsidR="00261B6D" w:rsidRDefault="00261B6D" w:rsidP="00A64A58"/>
    <w:p w:rsidR="00261B6D" w:rsidRDefault="00261B6D" w:rsidP="00A64A58"/>
    <w:p w:rsidR="00261B6D" w:rsidRDefault="00261B6D" w:rsidP="00A64A58">
      <w:r>
        <w:tab/>
      </w:r>
      <w:r>
        <w:tab/>
        <w:t xml:space="preserve">Başarılar dilerim. </w:t>
      </w:r>
    </w:p>
    <w:p w:rsidR="00261B6D" w:rsidRDefault="00261B6D" w:rsidP="00A64A58">
      <w:r>
        <w:tab/>
      </w:r>
      <w:r>
        <w:tab/>
      </w:r>
      <w:r>
        <w:tab/>
      </w:r>
      <w:r>
        <w:tab/>
        <w:t>Musa ARAN</w:t>
      </w:r>
    </w:p>
    <w:sectPr w:rsidR="00261B6D" w:rsidSect="00FA36E1">
      <w:type w:val="continuous"/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64A58"/>
    <w:rsid w:val="00133897"/>
    <w:rsid w:val="00233F97"/>
    <w:rsid w:val="00261B6D"/>
    <w:rsid w:val="002928F8"/>
    <w:rsid w:val="003A7D9B"/>
    <w:rsid w:val="004772F0"/>
    <w:rsid w:val="007D63AF"/>
    <w:rsid w:val="00912877"/>
    <w:rsid w:val="00970BEE"/>
    <w:rsid w:val="009C7339"/>
    <w:rsid w:val="009E341B"/>
    <w:rsid w:val="00A64A58"/>
    <w:rsid w:val="00AA1F46"/>
    <w:rsid w:val="00C96455"/>
    <w:rsid w:val="00DC6356"/>
    <w:rsid w:val="00ED5E3B"/>
    <w:rsid w:val="00FA36E1"/>
    <w:rsid w:val="00FD16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3F97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4772F0"/>
    <w:rPr>
      <w:rFonts w:ascii="Times New Roman" w:hAnsi="Times New Roman"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85</TotalTime>
  <Pages>2</Pages>
  <Words>551</Words>
  <Characters>3146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ÖĞRENCİ</dc:creator>
  <cp:keywords/>
  <dc:description/>
  <cp:lastModifiedBy>edanur</cp:lastModifiedBy>
  <cp:revision>8</cp:revision>
  <dcterms:created xsi:type="dcterms:W3CDTF">2011-03-21T10:37:00Z</dcterms:created>
  <dcterms:modified xsi:type="dcterms:W3CDTF">2011-03-31T17:37:00Z</dcterms:modified>
</cp:coreProperties>
</file>