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FD" w:rsidRPr="0034599C" w:rsidRDefault="00886BFD" w:rsidP="00872AF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>Beş ardışık sayının toplamı 450 ‘dir. En  büyük sayı  kaçtır?</w:t>
      </w:r>
    </w:p>
    <w:p w:rsidR="00886BFD" w:rsidRPr="0034599C" w:rsidRDefault="00886BFD" w:rsidP="007A55A0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7A55A0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2"/>
          <w:szCs w:val="22"/>
        </w:rPr>
      </w:pPr>
      <w:r w:rsidRPr="0034599C">
        <w:rPr>
          <w:rFonts w:ascii="Times New Roman" w:hAnsi="Times New Roman" w:cs="Times New Roman"/>
          <w:b/>
          <w:sz w:val="22"/>
          <w:szCs w:val="22"/>
        </w:rPr>
        <w:t xml:space="preserve">89      </w:t>
      </w:r>
      <w:r w:rsidRPr="0034599C">
        <w:rPr>
          <w:rFonts w:ascii="Times New Roman" w:hAnsi="Times New Roman" w:cs="Times New Roman"/>
          <w:b/>
          <w:sz w:val="22"/>
          <w:szCs w:val="22"/>
        </w:rPr>
        <w:tab/>
      </w:r>
      <w:r w:rsidRPr="0034599C">
        <w:rPr>
          <w:rFonts w:ascii="Times New Roman" w:hAnsi="Times New Roman" w:cs="Times New Roman"/>
          <w:b/>
          <w:sz w:val="22"/>
          <w:szCs w:val="22"/>
        </w:rPr>
        <w:tab/>
        <w:t>B. 90</w:t>
      </w:r>
      <w:r w:rsidRPr="0034599C">
        <w:rPr>
          <w:rFonts w:ascii="Times New Roman" w:hAnsi="Times New Roman" w:cs="Times New Roman"/>
          <w:b/>
          <w:sz w:val="22"/>
          <w:szCs w:val="22"/>
        </w:rPr>
        <w:tab/>
      </w:r>
      <w:r w:rsidRPr="0034599C">
        <w:rPr>
          <w:rFonts w:ascii="Times New Roman" w:hAnsi="Times New Roman" w:cs="Times New Roman"/>
          <w:b/>
          <w:sz w:val="22"/>
          <w:szCs w:val="22"/>
        </w:rPr>
        <w:tab/>
      </w:r>
    </w:p>
    <w:p w:rsidR="00886BFD" w:rsidRPr="0034599C" w:rsidRDefault="00886BFD" w:rsidP="007A55A0">
      <w:pPr>
        <w:ind w:left="360"/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7A55A0">
      <w:pPr>
        <w:ind w:left="360"/>
        <w:rPr>
          <w:rFonts w:ascii="Times New Roman" w:hAnsi="Times New Roman" w:cs="Times New Roman"/>
          <w:b/>
          <w:sz w:val="22"/>
          <w:szCs w:val="22"/>
        </w:rPr>
      </w:pPr>
      <w:r w:rsidRPr="0034599C">
        <w:rPr>
          <w:rFonts w:ascii="Times New Roman" w:hAnsi="Times New Roman" w:cs="Times New Roman"/>
          <w:b/>
          <w:sz w:val="22"/>
          <w:szCs w:val="22"/>
        </w:rPr>
        <w:t>C. 92</w:t>
      </w:r>
      <w:r w:rsidRPr="0034599C">
        <w:rPr>
          <w:rFonts w:ascii="Times New Roman" w:hAnsi="Times New Roman" w:cs="Times New Roman"/>
          <w:b/>
          <w:sz w:val="22"/>
          <w:szCs w:val="22"/>
        </w:rPr>
        <w:tab/>
      </w:r>
      <w:r w:rsidRPr="0034599C">
        <w:rPr>
          <w:rFonts w:ascii="Times New Roman" w:hAnsi="Times New Roman" w:cs="Times New Roman"/>
          <w:b/>
          <w:sz w:val="22"/>
          <w:szCs w:val="22"/>
        </w:rPr>
        <w:tab/>
        <w:t>D. 109</w:t>
      </w:r>
    </w:p>
    <w:p w:rsidR="00886BFD" w:rsidRPr="0034599C" w:rsidRDefault="00886BFD" w:rsidP="007A55A0">
      <w:pPr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2. Tabloda verilen üslü sayılardan hangisinin çarpma biçiminde gösterilişi </w:t>
      </w:r>
      <w:r w:rsidRPr="0034599C">
        <w:rPr>
          <w:rFonts w:ascii="Times New Roman" w:hAnsi="Times New Roman" w:cs="Times New Roman"/>
          <w:b/>
          <w:i/>
          <w:sz w:val="22"/>
          <w:szCs w:val="22"/>
          <w:u w:val="single"/>
        </w:rPr>
        <w:t>yanlış yapılmıştır</w:t>
      </w:r>
      <w:r w:rsidRPr="0034599C">
        <w:rPr>
          <w:rFonts w:ascii="Times New Roman" w:hAnsi="Times New Roman" w:cs="Times New Roman"/>
          <w:sz w:val="22"/>
          <w:szCs w:val="22"/>
        </w:rPr>
        <w:t>?</w:t>
      </w:r>
    </w:p>
    <w:p w:rsidR="00886BFD" w:rsidRPr="0034599C" w:rsidRDefault="00886BFD" w:rsidP="007A55A0">
      <w:pPr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Y="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9"/>
        <w:gridCol w:w="780"/>
        <w:gridCol w:w="1674"/>
      </w:tblGrid>
      <w:tr w:rsidR="00886BFD" w:rsidRPr="0034599C" w:rsidTr="0060167D">
        <w:trPr>
          <w:trHeight w:val="243"/>
        </w:trPr>
        <w:tc>
          <w:tcPr>
            <w:tcW w:w="659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A)</w:t>
            </w:r>
          </w:p>
        </w:tc>
        <w:tc>
          <w:tcPr>
            <w:tcW w:w="780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34599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74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10 x 10</w:t>
            </w:r>
          </w:p>
        </w:tc>
      </w:tr>
      <w:tr w:rsidR="00886BFD" w:rsidRPr="0034599C" w:rsidTr="0060167D">
        <w:trPr>
          <w:trHeight w:val="411"/>
        </w:trPr>
        <w:tc>
          <w:tcPr>
            <w:tcW w:w="659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B)</w:t>
            </w:r>
          </w:p>
        </w:tc>
        <w:tc>
          <w:tcPr>
            <w:tcW w:w="780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34599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74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5 x 5 x 5</w:t>
            </w:r>
          </w:p>
        </w:tc>
      </w:tr>
      <w:tr w:rsidR="00886BFD" w:rsidRPr="0034599C" w:rsidTr="0060167D">
        <w:trPr>
          <w:trHeight w:val="256"/>
        </w:trPr>
        <w:tc>
          <w:tcPr>
            <w:tcW w:w="659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780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4599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74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3 x 2</w:t>
            </w:r>
          </w:p>
        </w:tc>
      </w:tr>
      <w:tr w:rsidR="00886BFD" w:rsidRPr="0034599C" w:rsidTr="0060167D">
        <w:trPr>
          <w:trHeight w:val="243"/>
        </w:trPr>
        <w:tc>
          <w:tcPr>
            <w:tcW w:w="659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D)</w:t>
            </w:r>
          </w:p>
        </w:tc>
        <w:tc>
          <w:tcPr>
            <w:tcW w:w="780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34599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674" w:type="dxa"/>
            <w:vAlign w:val="center"/>
          </w:tcPr>
          <w:p w:rsidR="00886BFD" w:rsidRPr="0034599C" w:rsidRDefault="00886BFD" w:rsidP="0060167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4599C">
              <w:rPr>
                <w:rFonts w:ascii="Times New Roman" w:hAnsi="Times New Roman" w:cs="Times New Roman"/>
                <w:sz w:val="22"/>
                <w:szCs w:val="22"/>
              </w:rPr>
              <w:t>4 x 4 x 4 x 4</w:t>
            </w:r>
          </w:p>
        </w:tc>
      </w:tr>
    </w:tbl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1F0605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>İki kardeşin yaşları toplamı 24 tür. Anneleri 46, babaları ise 50 yaşındadır. Bu ailenin yaş ortalaması kaçtır</w:t>
      </w:r>
    </w:p>
    <w:p w:rsidR="00886BFD" w:rsidRPr="0034599C" w:rsidRDefault="00886BFD" w:rsidP="001F0605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1F0605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1F0605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1F0605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1F0605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7A55A0">
      <w:pPr>
        <w:widowControl/>
        <w:autoSpaceDE/>
        <w:autoSpaceDN/>
        <w:adjustRightInd/>
        <w:ind w:left="180"/>
        <w:rPr>
          <w:rFonts w:ascii="Times New Roman" w:hAnsi="Times New Roman" w:cs="Times New Roman"/>
          <w:b/>
          <w:sz w:val="22"/>
          <w:szCs w:val="22"/>
        </w:rPr>
      </w:pPr>
      <w:r w:rsidRPr="0034599C">
        <w:rPr>
          <w:rFonts w:ascii="Times New Roman" w:hAnsi="Times New Roman" w:cs="Times New Roman"/>
          <w:b/>
          <w:sz w:val="22"/>
          <w:szCs w:val="22"/>
        </w:rPr>
        <w:t>4.     19+20+21+22+………………..+30 toplama işlemini kısa yoldan yapınız.</w:t>
      </w:r>
    </w:p>
    <w:p w:rsidR="00886BFD" w:rsidRPr="0034599C" w:rsidRDefault="00886BFD" w:rsidP="007A55A0">
      <w:pPr>
        <w:widowControl/>
        <w:autoSpaceDE/>
        <w:autoSpaceDN/>
        <w:adjustRightInd/>
        <w:ind w:left="180"/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7A55A0">
      <w:pPr>
        <w:widowControl/>
        <w:autoSpaceDE/>
        <w:autoSpaceDN/>
        <w:adjustRightInd/>
        <w:ind w:left="180"/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7A55A0">
      <w:pPr>
        <w:widowControl/>
        <w:autoSpaceDE/>
        <w:autoSpaceDN/>
        <w:adjustRightInd/>
        <w:ind w:left="180"/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7A55A0">
      <w:pPr>
        <w:widowControl/>
        <w:autoSpaceDE/>
        <w:autoSpaceDN/>
        <w:adjustRightInd/>
        <w:ind w:left="180"/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7A55A0">
      <w:pPr>
        <w:widowControl/>
        <w:autoSpaceDE/>
        <w:autoSpaceDN/>
        <w:adjustRightInd/>
        <w:ind w:left="180"/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3168BD">
      <w:pPr>
        <w:rPr>
          <w:rFonts w:ascii="Times New Roman" w:hAnsi="Times New Roman" w:cs="Times New Roman"/>
          <w:b/>
          <w:sz w:val="22"/>
          <w:szCs w:val="22"/>
        </w:rPr>
      </w:pPr>
      <w:r w:rsidRPr="0034599C">
        <w:rPr>
          <w:rFonts w:ascii="Times New Roman" w:hAnsi="Times New Roman" w:cs="Times New Roman"/>
          <w:b/>
          <w:sz w:val="22"/>
          <w:szCs w:val="22"/>
        </w:rPr>
        <w:t xml:space="preserve">5.  </w:t>
      </w:r>
    </w:p>
    <w:p w:rsidR="00886BFD" w:rsidRPr="0034599C" w:rsidRDefault="00886BFD" w:rsidP="003168BD">
      <w:pPr>
        <w:rPr>
          <w:rFonts w:ascii="Times New Roman" w:hAnsi="Times New Roman" w:cs="Times New Roman"/>
          <w:b/>
          <w:sz w:val="22"/>
          <w:szCs w:val="22"/>
        </w:rPr>
      </w:pPr>
      <w:r w:rsidRPr="0034599C">
        <w:rPr>
          <w:rFonts w:ascii="Times New Roman" w:hAnsi="Times New Roman" w:cs="Times New Roman"/>
          <w:b/>
          <w:sz w:val="22"/>
          <w:szCs w:val="22"/>
        </w:rPr>
        <w:t xml:space="preserve">    5 0  0 1 5  0 0 5   sayısının okunuşunu yazınız.</w:t>
      </w:r>
    </w:p>
    <w:p w:rsidR="00886BFD" w:rsidRPr="0034599C" w:rsidRDefault="00886BFD" w:rsidP="003168BD">
      <w:pPr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3168BD">
      <w:pPr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3168BD">
      <w:pPr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872AF6">
      <w:pPr>
        <w:pStyle w:val="ListParagraph"/>
        <w:widowControl/>
        <w:numPr>
          <w:ilvl w:val="0"/>
          <w:numId w:val="27"/>
        </w:numPr>
        <w:tabs>
          <w:tab w:val="left" w:pos="360"/>
        </w:tabs>
        <w:autoSpaceDE/>
        <w:autoSpaceDN/>
        <w:adjustRightInd/>
        <w:spacing w:line="360" w:lineRule="auto"/>
        <w:jc w:val="both"/>
        <w:rPr>
          <w:rStyle w:val="Strong"/>
          <w:rFonts w:ascii="Times New Roman" w:hAnsi="Times New Roman"/>
          <w:b w:val="0"/>
          <w:sz w:val="22"/>
          <w:szCs w:val="22"/>
        </w:rPr>
      </w:pPr>
      <w:r w:rsidRPr="0034599C">
        <w:rPr>
          <w:rStyle w:val="Strong"/>
          <w:rFonts w:ascii="Times New Roman" w:hAnsi="Times New Roman"/>
          <w:b w:val="0"/>
          <w:sz w:val="22"/>
          <w:szCs w:val="22"/>
        </w:rPr>
        <w:t>"İki milyon dört yüz on sekiz bin beş yüz otuz yedi" şeklinde okunun sayı hangisidir?</w:t>
      </w:r>
    </w:p>
    <w:p w:rsidR="00886BFD" w:rsidRPr="0034599C" w:rsidRDefault="00886BFD" w:rsidP="003168BD">
      <w:pPr>
        <w:tabs>
          <w:tab w:val="left" w:pos="360"/>
        </w:tabs>
        <w:spacing w:line="360" w:lineRule="auto"/>
        <w:jc w:val="both"/>
        <w:rPr>
          <w:rStyle w:val="Strong"/>
          <w:rFonts w:ascii="Times New Roman" w:hAnsi="Times New Roman"/>
          <w:b w:val="0"/>
          <w:sz w:val="22"/>
          <w:szCs w:val="22"/>
        </w:rPr>
      </w:pPr>
      <w:r w:rsidRPr="0034599C">
        <w:rPr>
          <w:rStyle w:val="Strong"/>
          <w:rFonts w:ascii="Times New Roman" w:hAnsi="Times New Roman"/>
          <w:b w:val="0"/>
          <w:sz w:val="22"/>
          <w:szCs w:val="22"/>
        </w:rPr>
        <w:tab/>
        <w:t xml:space="preserve">a) </w:t>
      </w:r>
      <w:r w:rsidRPr="0034599C">
        <w:rPr>
          <w:rFonts w:ascii="Times New Roman" w:hAnsi="Times New Roman" w:cs="Times New Roman"/>
          <w:sz w:val="22"/>
          <w:szCs w:val="22"/>
        </w:rPr>
        <w:t xml:space="preserve">2 415 837     </w:t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 xml:space="preserve"> </w:t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ab/>
        <w:t xml:space="preserve">       b) </w:t>
      </w:r>
      <w:r w:rsidRPr="0034599C">
        <w:rPr>
          <w:rFonts w:ascii="Times New Roman" w:hAnsi="Times New Roman" w:cs="Times New Roman"/>
          <w:sz w:val="22"/>
          <w:szCs w:val="22"/>
        </w:rPr>
        <w:t>2 418 537</w:t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ab/>
      </w:r>
    </w:p>
    <w:p w:rsidR="00886BFD" w:rsidRPr="0034599C" w:rsidRDefault="00886BFD" w:rsidP="003168BD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4599C">
        <w:rPr>
          <w:rStyle w:val="Strong"/>
          <w:rFonts w:ascii="Times New Roman" w:hAnsi="Times New Roman"/>
          <w:b w:val="0"/>
          <w:sz w:val="22"/>
          <w:szCs w:val="22"/>
        </w:rPr>
        <w:tab/>
        <w:t>c)</w:t>
      </w:r>
      <w:r w:rsidRPr="0034599C">
        <w:rPr>
          <w:rFonts w:ascii="Times New Roman" w:hAnsi="Times New Roman" w:cs="Times New Roman"/>
          <w:sz w:val="22"/>
          <w:szCs w:val="22"/>
        </w:rPr>
        <w:t xml:space="preserve"> 2 185 837                        </w:t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 xml:space="preserve">d) </w:t>
      </w:r>
      <w:r w:rsidRPr="0034599C">
        <w:rPr>
          <w:rFonts w:ascii="Times New Roman" w:hAnsi="Times New Roman" w:cs="Times New Roman"/>
          <w:sz w:val="22"/>
          <w:szCs w:val="22"/>
        </w:rPr>
        <w:t>2 188 837</w:t>
      </w:r>
    </w:p>
    <w:p w:rsidR="00886BFD" w:rsidRPr="0034599C" w:rsidRDefault="00886BFD" w:rsidP="003168BD">
      <w:pPr>
        <w:tabs>
          <w:tab w:val="left" w:pos="360"/>
        </w:tabs>
        <w:spacing w:line="360" w:lineRule="auto"/>
        <w:jc w:val="both"/>
        <w:rPr>
          <w:rStyle w:val="Strong"/>
          <w:rFonts w:ascii="Times New Roman" w:hAnsi="Times New Roman"/>
          <w:b w:val="0"/>
          <w:sz w:val="22"/>
          <w:szCs w:val="22"/>
        </w:rPr>
      </w:pPr>
    </w:p>
    <w:p w:rsidR="00886BFD" w:rsidRPr="0034599C" w:rsidRDefault="00886BFD" w:rsidP="00872AF6">
      <w:pPr>
        <w:pStyle w:val="ListParagraph"/>
        <w:widowControl/>
        <w:numPr>
          <w:ilvl w:val="0"/>
          <w:numId w:val="27"/>
        </w:numPr>
        <w:tabs>
          <w:tab w:val="left" w:pos="360"/>
        </w:tabs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886BFD" w:rsidRPr="0034599C" w:rsidRDefault="00886BFD" w:rsidP="001F0605">
      <w:pPr>
        <w:widowControl/>
        <w:tabs>
          <w:tab w:val="left" w:pos="360"/>
        </w:tabs>
        <w:autoSpaceDE/>
        <w:autoSpaceDN/>
        <w:adjustRightInd/>
        <w:spacing w:line="360" w:lineRule="auto"/>
        <w:ind w:left="36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>3 yüz binlik + 5 onbinlik + 0 binlik + 6 yüzlük + 3 onluk + 1 birlik şeklinde çözümlemesi verilen sayı kaçtır?</w:t>
      </w:r>
    </w:p>
    <w:p w:rsidR="00886BFD" w:rsidRPr="0034599C" w:rsidRDefault="00886BFD" w:rsidP="003168BD">
      <w:pPr>
        <w:tabs>
          <w:tab w:val="left" w:pos="360"/>
        </w:tabs>
        <w:spacing w:line="360" w:lineRule="auto"/>
        <w:ind w:firstLine="360"/>
        <w:rPr>
          <w:rStyle w:val="Strong"/>
          <w:rFonts w:ascii="Times New Roman" w:hAnsi="Times New Roman"/>
          <w:b w:val="0"/>
          <w:sz w:val="22"/>
          <w:szCs w:val="22"/>
        </w:rPr>
      </w:pPr>
      <w:r w:rsidRPr="0034599C">
        <w:rPr>
          <w:rStyle w:val="Strong"/>
          <w:rFonts w:ascii="Times New Roman" w:hAnsi="Times New Roman"/>
          <w:b w:val="0"/>
          <w:sz w:val="22"/>
          <w:szCs w:val="22"/>
        </w:rPr>
        <w:t xml:space="preserve">a) </w:t>
      </w:r>
      <w:r w:rsidRPr="0034599C">
        <w:rPr>
          <w:rFonts w:ascii="Times New Roman" w:hAnsi="Times New Roman" w:cs="Times New Roman"/>
          <w:sz w:val="22"/>
          <w:szCs w:val="22"/>
        </w:rPr>
        <w:t xml:space="preserve">35 631              </w:t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 xml:space="preserve"> </w:t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ab/>
        <w:t xml:space="preserve">           b) </w:t>
      </w:r>
      <w:r w:rsidRPr="0034599C">
        <w:rPr>
          <w:rFonts w:ascii="Times New Roman" w:hAnsi="Times New Roman" w:cs="Times New Roman"/>
          <w:sz w:val="22"/>
          <w:szCs w:val="22"/>
        </w:rPr>
        <w:t xml:space="preserve">305 631      </w:t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ab/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ab/>
      </w:r>
    </w:p>
    <w:p w:rsidR="00886BFD" w:rsidRPr="0034599C" w:rsidRDefault="00886BFD" w:rsidP="003168BD">
      <w:pPr>
        <w:tabs>
          <w:tab w:val="left" w:pos="360"/>
        </w:tabs>
        <w:spacing w:line="360" w:lineRule="auto"/>
        <w:ind w:firstLine="360"/>
        <w:rPr>
          <w:rFonts w:ascii="Times New Roman" w:hAnsi="Times New Roman" w:cs="Times New Roman"/>
          <w:sz w:val="22"/>
          <w:szCs w:val="22"/>
        </w:rPr>
      </w:pPr>
      <w:r w:rsidRPr="0034599C">
        <w:rPr>
          <w:rStyle w:val="Strong"/>
          <w:rFonts w:ascii="Times New Roman" w:hAnsi="Times New Roman"/>
          <w:b w:val="0"/>
          <w:sz w:val="22"/>
          <w:szCs w:val="22"/>
        </w:rPr>
        <w:t xml:space="preserve">c) </w:t>
      </w:r>
      <w:r w:rsidRPr="0034599C">
        <w:rPr>
          <w:rFonts w:ascii="Times New Roman" w:hAnsi="Times New Roman" w:cs="Times New Roman"/>
          <w:sz w:val="22"/>
          <w:szCs w:val="22"/>
        </w:rPr>
        <w:t xml:space="preserve">35 630           </w:t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ab/>
      </w:r>
      <w:r w:rsidRPr="0034599C">
        <w:rPr>
          <w:rStyle w:val="Strong"/>
          <w:rFonts w:ascii="Times New Roman" w:hAnsi="Times New Roman"/>
          <w:b w:val="0"/>
          <w:sz w:val="22"/>
          <w:szCs w:val="22"/>
        </w:rPr>
        <w:tab/>
        <w:t xml:space="preserve">d) </w:t>
      </w:r>
      <w:r w:rsidRPr="0034599C">
        <w:rPr>
          <w:rFonts w:ascii="Times New Roman" w:hAnsi="Times New Roman" w:cs="Times New Roman"/>
          <w:sz w:val="22"/>
          <w:szCs w:val="22"/>
        </w:rPr>
        <w:t>350 631</w:t>
      </w:r>
    </w:p>
    <w:p w:rsidR="00886BFD" w:rsidRPr="0034599C" w:rsidRDefault="00886BFD" w:rsidP="003168BD">
      <w:pPr>
        <w:tabs>
          <w:tab w:val="left" w:pos="360"/>
        </w:tabs>
        <w:spacing w:line="360" w:lineRule="auto"/>
        <w:jc w:val="both"/>
        <w:rPr>
          <w:rStyle w:val="Strong"/>
          <w:rFonts w:ascii="Times New Roman" w:hAnsi="Times New Roman"/>
          <w:b w:val="0"/>
          <w:sz w:val="22"/>
          <w:szCs w:val="22"/>
        </w:rPr>
      </w:pPr>
    </w:p>
    <w:p w:rsidR="00886BFD" w:rsidRPr="0034599C" w:rsidRDefault="00886BFD" w:rsidP="00872AF6">
      <w:pPr>
        <w:widowControl/>
        <w:numPr>
          <w:ilvl w:val="0"/>
          <w:numId w:val="27"/>
        </w:numPr>
        <w:tabs>
          <w:tab w:val="left" w:pos="360"/>
        </w:tabs>
        <w:autoSpaceDE/>
        <w:autoSpaceDN/>
        <w:adjustRightInd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>8, 5, 6, 3 rakamları ile yazılan dört basamaklı en büyük ve en küçük sayının farkı kaçtır?</w:t>
      </w:r>
    </w:p>
    <w:p w:rsidR="00886BFD" w:rsidRPr="0034599C" w:rsidRDefault="00886BFD" w:rsidP="003168BD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bCs/>
          <w:sz w:val="22"/>
          <w:szCs w:val="22"/>
        </w:rPr>
        <w:tab/>
        <w:t xml:space="preserve">         a</w:t>
      </w:r>
      <w:r w:rsidRPr="0034599C">
        <w:rPr>
          <w:rFonts w:ascii="Times New Roman" w:hAnsi="Times New Roman" w:cs="Times New Roman"/>
          <w:sz w:val="22"/>
          <w:szCs w:val="22"/>
        </w:rPr>
        <w:t xml:space="preserve">) 5048           </w:t>
      </w:r>
      <w:r w:rsidRPr="0034599C">
        <w:rPr>
          <w:rFonts w:ascii="Times New Roman" w:hAnsi="Times New Roman" w:cs="Times New Roman"/>
          <w:sz w:val="22"/>
          <w:szCs w:val="22"/>
        </w:rPr>
        <w:tab/>
        <w:t xml:space="preserve">                  b) 5058   </w:t>
      </w:r>
    </w:p>
    <w:p w:rsidR="00886BFD" w:rsidRPr="0034599C" w:rsidRDefault="00886BFD" w:rsidP="003168BD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  </w:t>
      </w:r>
      <w:r w:rsidRPr="0034599C">
        <w:rPr>
          <w:rFonts w:ascii="Times New Roman" w:hAnsi="Times New Roman" w:cs="Times New Roman"/>
          <w:sz w:val="22"/>
          <w:szCs w:val="22"/>
        </w:rPr>
        <w:tab/>
      </w:r>
      <w:r w:rsidRPr="0034599C">
        <w:rPr>
          <w:rFonts w:ascii="Times New Roman" w:hAnsi="Times New Roman" w:cs="Times New Roman"/>
          <w:sz w:val="22"/>
          <w:szCs w:val="22"/>
        </w:rPr>
        <w:tab/>
        <w:t xml:space="preserve">c) 5085             </w:t>
      </w:r>
      <w:r w:rsidRPr="0034599C">
        <w:rPr>
          <w:rFonts w:ascii="Times New Roman" w:hAnsi="Times New Roman" w:cs="Times New Roman"/>
          <w:sz w:val="22"/>
          <w:szCs w:val="22"/>
        </w:rPr>
        <w:tab/>
      </w:r>
      <w:r w:rsidRPr="0034599C">
        <w:rPr>
          <w:rFonts w:ascii="Times New Roman" w:hAnsi="Times New Roman" w:cs="Times New Roman"/>
          <w:sz w:val="22"/>
          <w:szCs w:val="22"/>
        </w:rPr>
        <w:tab/>
        <w:t>d) 5095</w:t>
      </w:r>
    </w:p>
    <w:p w:rsidR="00886BFD" w:rsidRPr="0034599C" w:rsidRDefault="00886BFD" w:rsidP="003168BD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886BFD" w:rsidRPr="0034599C" w:rsidRDefault="00886BFD" w:rsidP="003168BD">
      <w:pPr>
        <w:tabs>
          <w:tab w:val="left" w:pos="360"/>
        </w:tabs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886BFD" w:rsidRPr="0034599C" w:rsidRDefault="00886BFD" w:rsidP="00872AF6">
      <w:pPr>
        <w:widowControl/>
        <w:numPr>
          <w:ilvl w:val="0"/>
          <w:numId w:val="27"/>
        </w:numPr>
        <w:tabs>
          <w:tab w:val="left" w:pos="360"/>
        </w:tabs>
        <w:autoSpaceDE/>
        <w:autoSpaceDN/>
        <w:adjustRightInd/>
        <w:spacing w:line="360" w:lineRule="auto"/>
        <w:ind w:left="0" w:firstLine="0"/>
        <w:jc w:val="both"/>
        <w:rPr>
          <w:rStyle w:val="Strong"/>
          <w:rFonts w:ascii="Times New Roman" w:hAnsi="Times New Roman"/>
          <w:b w:val="0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Akşam saat    19 : 10’ da uyuyan bir bebek  , sabah saat    06 : 30’ da  uyandı. Bu bebek ne kadar uyumuştur  </w:t>
      </w: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D67C3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1F0605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1F0605">
      <w:pPr>
        <w:ind w:left="360"/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(4x100)+(8x1)+ </w:t>
      </w:r>
      <w:r w:rsidRPr="0034599C">
        <w:rPr>
          <w:rFonts w:ascii="Times New Roman" w:hAnsi="Times New Roman" w:cs="Times New Roman"/>
          <w:b/>
          <w:sz w:val="22"/>
          <w:szCs w:val="22"/>
        </w:rPr>
        <w:t>(7</w:t>
      </w:r>
      <w:r w:rsidRPr="0034599C">
        <w:rPr>
          <w:rFonts w:ascii="Times New Roman" w:hAnsi="Times New Roman" w:cs="Times New Roman"/>
          <w:position w:val="-24"/>
          <w:sz w:val="22"/>
          <w:szCs w:val="22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0.75pt" o:ole="">
            <v:imagedata r:id="rId7" o:title=""/>
          </v:shape>
          <o:OLEObject Type="Embed" ProgID="Equation.3" ShapeID="_x0000_i1025" DrawAspect="Content" ObjectID="_1363975945" r:id="rId8"/>
        </w:object>
      </w:r>
      <w:r w:rsidRPr="0034599C">
        <w:rPr>
          <w:rFonts w:ascii="Times New Roman" w:hAnsi="Times New Roman" w:cs="Times New Roman"/>
          <w:b/>
          <w:sz w:val="22"/>
          <w:szCs w:val="22"/>
        </w:rPr>
        <w:t>)+(3x</w:t>
      </w:r>
      <w:r w:rsidRPr="0034599C">
        <w:rPr>
          <w:rFonts w:ascii="Times New Roman" w:hAnsi="Times New Roman" w:cs="Times New Roman"/>
          <w:position w:val="-24"/>
          <w:sz w:val="22"/>
          <w:szCs w:val="22"/>
        </w:rPr>
        <w:object w:dxaOrig="560" w:dyaOrig="620">
          <v:shape id="_x0000_i1026" type="#_x0000_t75" style="width:27.75pt;height:30.75pt" o:ole="">
            <v:imagedata r:id="rId9" o:title=""/>
          </v:shape>
          <o:OLEObject Type="Embed" ProgID="Equation.3" ShapeID="_x0000_i1026" DrawAspect="Content" ObjectID="_1363975946" r:id="rId10"/>
        </w:object>
      </w:r>
      <w:r w:rsidRPr="0034599C">
        <w:rPr>
          <w:rFonts w:ascii="Times New Roman" w:hAnsi="Times New Roman" w:cs="Times New Roman"/>
          <w:b/>
          <w:sz w:val="22"/>
          <w:szCs w:val="22"/>
        </w:rPr>
        <w:t xml:space="preserve">)=? </w:t>
      </w:r>
      <w:r w:rsidRPr="0034599C">
        <w:rPr>
          <w:rFonts w:ascii="Times New Roman" w:hAnsi="Times New Roman" w:cs="Times New Roman"/>
          <w:sz w:val="22"/>
          <w:szCs w:val="22"/>
        </w:rPr>
        <w:t>işleminin sonucunu bulunuz</w:t>
      </w:r>
    </w:p>
    <w:p w:rsidR="00886BFD" w:rsidRPr="0034599C" w:rsidRDefault="00886BFD" w:rsidP="00872AF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872AF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872AF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872AF6">
      <w:pPr>
        <w:pStyle w:val="ListParagraph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872AF6">
      <w:pPr>
        <w:pStyle w:val="ListParagraph"/>
        <w:tabs>
          <w:tab w:val="left" w:pos="272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886BFD" w:rsidRPr="0034599C" w:rsidRDefault="00886BFD" w:rsidP="00872AF6">
      <w:pPr>
        <w:pStyle w:val="ListParagraph"/>
        <w:tabs>
          <w:tab w:val="left" w:pos="272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4599C">
        <w:rPr>
          <w:rFonts w:ascii="Times New Roman" w:hAnsi="Times New Roman" w:cs="Times New Roman"/>
          <w:b/>
          <w:bCs/>
          <w:sz w:val="22"/>
          <w:szCs w:val="22"/>
        </w:rPr>
        <w:t xml:space="preserve">11. 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begin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instrText xml:space="preserve"> eq \f(145;1000) </w:instrTex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 xml:space="preserve">    </w:t>
      </w:r>
      <w:r w:rsidRPr="0034599C">
        <w:rPr>
          <w:rFonts w:ascii="Times New Roman" w:hAnsi="Times New Roman" w:cs="Times New Roman"/>
          <w:sz w:val="22"/>
          <w:szCs w:val="22"/>
        </w:rPr>
        <w:t xml:space="preserve">ondalık kesirlerini ondalık sayıya çeviriniz. </w:t>
      </w:r>
    </w:p>
    <w:p w:rsidR="00886BFD" w:rsidRPr="0034599C" w:rsidRDefault="00886BFD" w:rsidP="00872AF6">
      <w:pPr>
        <w:pStyle w:val="ListParagraph"/>
        <w:tabs>
          <w:tab w:val="left" w:pos="272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886BFD" w:rsidRPr="0034599C" w:rsidRDefault="00886BFD" w:rsidP="001F0605">
      <w:pPr>
        <w:pStyle w:val="ListParagraph"/>
        <w:tabs>
          <w:tab w:val="left" w:pos="2729"/>
        </w:tabs>
        <w:spacing w:before="2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4599C"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begin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instrText xml:space="preserve"> eq \f(42;100) </w:instrTex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 xml:space="preserve"> =</w:t>
      </w:r>
    </w:p>
    <w:p w:rsidR="00886BFD" w:rsidRPr="0034599C" w:rsidRDefault="00886BFD" w:rsidP="00872AF6">
      <w:pPr>
        <w:pStyle w:val="ListParagraph"/>
        <w:tabs>
          <w:tab w:val="left" w:pos="272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4599C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begin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instrText xml:space="preserve"> eq \f(3;10) </w:instrTex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>=</w:t>
      </w:r>
    </w:p>
    <w:p w:rsidR="00886BFD" w:rsidRPr="0034599C" w:rsidRDefault="00886BFD" w:rsidP="00872AF6">
      <w:pPr>
        <w:pStyle w:val="ListParagraph"/>
        <w:tabs>
          <w:tab w:val="left" w:pos="272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4599C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begin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instrText xml:space="preserve"> eq \f(4;10) </w:instrTex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 xml:space="preserve">= </w:t>
      </w:r>
    </w:p>
    <w:p w:rsidR="00886BFD" w:rsidRPr="0034599C" w:rsidRDefault="00886BFD" w:rsidP="00872AF6">
      <w:pPr>
        <w:pStyle w:val="ListParagraph"/>
        <w:tabs>
          <w:tab w:val="left" w:pos="272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4599C"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begin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instrText xml:space="preserve"> eq \f(8;100) </w:instrTex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>=</w:t>
      </w:r>
    </w:p>
    <w:p w:rsidR="00886BFD" w:rsidRPr="0034599C" w:rsidRDefault="00886BFD" w:rsidP="00872AF6">
      <w:pPr>
        <w:pStyle w:val="ListParagraph"/>
        <w:tabs>
          <w:tab w:val="left" w:pos="272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4599C">
        <w:rPr>
          <w:rFonts w:ascii="Times New Roman" w:hAnsi="Times New Roman" w:cs="Times New Roman"/>
          <w:b/>
          <w:bCs/>
          <w:sz w:val="22"/>
          <w:szCs w:val="22"/>
        </w:rPr>
        <w:t xml:space="preserve">       </w:t>
      </w:r>
    </w:p>
    <w:p w:rsidR="00886BFD" w:rsidRPr="0034599C" w:rsidRDefault="00886BFD" w:rsidP="001F0605">
      <w:pPr>
        <w:tabs>
          <w:tab w:val="left" w:pos="272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</w:t>
      </w:r>
    </w:p>
    <w:p w:rsidR="00886BFD" w:rsidRPr="0034599C" w:rsidRDefault="00886BFD" w:rsidP="0036663B">
      <w:pPr>
        <w:spacing w:after="100" w:afterAutospacing="1"/>
        <w:rPr>
          <w:rFonts w:ascii="Times New Roman" w:hAnsi="Times New Roman" w:cs="Times New Roman"/>
          <w:color w:val="003366"/>
          <w:sz w:val="22"/>
          <w:szCs w:val="22"/>
        </w:rPr>
      </w:pPr>
      <w:r w:rsidRPr="0034599C">
        <w:rPr>
          <w:rFonts w:ascii="Times New Roman" w:hAnsi="Times New Roman" w:cs="Times New Roman"/>
          <w:color w:val="003366"/>
          <w:sz w:val="22"/>
          <w:szCs w:val="22"/>
        </w:rPr>
        <w:t xml:space="preserve">12.    Tüm ürünlerde %30 indirim yapan bir mağazada, 80 YTL olan bir ceketin indirimli satış fiyatı nedir? </w:t>
      </w:r>
    </w:p>
    <w:p w:rsidR="00886BFD" w:rsidRPr="0034599C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86BFD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86BFD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886BFD" w:rsidRPr="0034599C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4599C">
        <w:rPr>
          <w:rFonts w:ascii="Times New Roman" w:hAnsi="Times New Roman" w:cs="Times New Roman"/>
          <w:b/>
          <w:sz w:val="22"/>
          <w:szCs w:val="22"/>
        </w:rPr>
        <w:t>13.Aşağıdaki kesirlerden en büyüğü hangisidir?</w:t>
      </w:r>
    </w:p>
    <w:p w:rsidR="00886BFD" w:rsidRPr="0034599C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position w:val="-24"/>
          <w:sz w:val="22"/>
          <w:szCs w:val="22"/>
        </w:rPr>
      </w:pPr>
      <w:r w:rsidRPr="0034599C">
        <w:rPr>
          <w:rFonts w:ascii="Times New Roman" w:hAnsi="Times New Roman" w:cs="Times New Roman"/>
          <w:bCs/>
          <w:sz w:val="22"/>
          <w:szCs w:val="22"/>
        </w:rPr>
        <w:t xml:space="preserve">A) </w:t>
      </w:r>
      <w:r w:rsidRPr="0034599C">
        <w:rPr>
          <w:rFonts w:ascii="Times New Roman" w:hAnsi="Times New Roman" w:cs="Times New Roman"/>
          <w:position w:val="-24"/>
          <w:sz w:val="22"/>
          <w:szCs w:val="22"/>
        </w:rPr>
        <w:object w:dxaOrig="320" w:dyaOrig="620">
          <v:shape id="_x0000_i1027" type="#_x0000_t75" style="width:15.75pt;height:30.75pt" o:ole="">
            <v:imagedata r:id="rId11" o:title=""/>
          </v:shape>
          <o:OLEObject Type="Embed" ProgID="Equation.3" ShapeID="_x0000_i1027" DrawAspect="Content" ObjectID="_1363975947" r:id="rId12"/>
        </w:object>
      </w:r>
      <w:r w:rsidRPr="0034599C">
        <w:rPr>
          <w:rFonts w:ascii="Times New Roman" w:hAnsi="Times New Roman" w:cs="Times New Roman"/>
          <w:sz w:val="22"/>
          <w:szCs w:val="22"/>
        </w:rPr>
        <w:t xml:space="preserve">         B) </w:t>
      </w:r>
      <w:r w:rsidRPr="0034599C">
        <w:rPr>
          <w:rFonts w:ascii="Times New Roman" w:hAnsi="Times New Roman" w:cs="Times New Roman"/>
          <w:position w:val="-24"/>
          <w:sz w:val="22"/>
          <w:szCs w:val="22"/>
        </w:rPr>
        <w:object w:dxaOrig="240" w:dyaOrig="620">
          <v:shape id="_x0000_i1028" type="#_x0000_t75" style="width:12pt;height:30.75pt" o:ole="">
            <v:imagedata r:id="rId13" o:title=""/>
          </v:shape>
          <o:OLEObject Type="Embed" ProgID="Equation.3" ShapeID="_x0000_i1028" DrawAspect="Content" ObjectID="_1363975948" r:id="rId14"/>
        </w:object>
      </w:r>
      <w:r w:rsidRPr="0034599C">
        <w:rPr>
          <w:rFonts w:ascii="Times New Roman" w:hAnsi="Times New Roman" w:cs="Times New Roman"/>
          <w:sz w:val="22"/>
          <w:szCs w:val="22"/>
        </w:rPr>
        <w:t xml:space="preserve">           C)</w:t>
      </w:r>
      <w:r w:rsidRPr="0034599C">
        <w:rPr>
          <w:rFonts w:ascii="Times New Roman" w:hAnsi="Times New Roman" w:cs="Times New Roman"/>
          <w:sz w:val="22"/>
          <w:szCs w:val="22"/>
        </w:rPr>
        <w:tab/>
      </w:r>
      <w:r w:rsidRPr="0034599C">
        <w:rPr>
          <w:rFonts w:ascii="Times New Roman" w:hAnsi="Times New Roman" w:cs="Times New Roman"/>
          <w:position w:val="-24"/>
          <w:sz w:val="22"/>
          <w:szCs w:val="22"/>
        </w:rPr>
        <w:object w:dxaOrig="220" w:dyaOrig="620">
          <v:shape id="_x0000_i1029" type="#_x0000_t75" style="width:11.25pt;height:30.75pt" o:ole="">
            <v:imagedata r:id="rId15" o:title=""/>
          </v:shape>
          <o:OLEObject Type="Embed" ProgID="Equation.3" ShapeID="_x0000_i1029" DrawAspect="Content" ObjectID="_1363975949" r:id="rId16"/>
        </w:object>
      </w:r>
      <w:r w:rsidRPr="0034599C">
        <w:rPr>
          <w:rFonts w:ascii="Times New Roman" w:hAnsi="Times New Roman" w:cs="Times New Roman"/>
          <w:sz w:val="22"/>
          <w:szCs w:val="22"/>
        </w:rPr>
        <w:t xml:space="preserve">         D) </w:t>
      </w:r>
      <w:r w:rsidRPr="0034599C">
        <w:rPr>
          <w:rFonts w:ascii="Times New Roman" w:hAnsi="Times New Roman" w:cs="Times New Roman"/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363975950" r:id="rId18"/>
        </w:object>
      </w:r>
    </w:p>
    <w:p w:rsidR="00886BFD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position w:val="-24"/>
          <w:sz w:val="22"/>
          <w:szCs w:val="22"/>
        </w:rPr>
      </w:pPr>
    </w:p>
    <w:p w:rsidR="00886BFD" w:rsidRPr="0034599C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position w:val="-24"/>
          <w:sz w:val="22"/>
          <w:szCs w:val="22"/>
        </w:rPr>
      </w:pPr>
    </w:p>
    <w:p w:rsidR="00886BFD" w:rsidRPr="0034599C" w:rsidRDefault="00886BFD" w:rsidP="007B7122">
      <w:pPr>
        <w:shd w:val="clear" w:color="auto" w:fill="FFFFFF"/>
        <w:spacing w:before="20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>14. Aşağıda verilen yapının kaç birim küpten oluştuğunu altlarına yazalım.</w:t>
      </w:r>
    </w:p>
    <w:p w:rsidR="00886BFD" w:rsidRPr="0034599C" w:rsidRDefault="00886BFD" w:rsidP="007B7122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  <w:r w:rsidRPr="0017695D">
        <w:rPr>
          <w:rFonts w:ascii="Times New Roman" w:hAnsi="Times New Roman" w:cs="Times New Roman"/>
          <w:noProof/>
          <w:sz w:val="22"/>
          <w:szCs w:val="22"/>
        </w:rPr>
        <w:pict>
          <v:shape id="Resim 81" o:spid="_x0000_i1031" type="#_x0000_t75" style="width:240pt;height:140.25pt;visibility:visible">
            <v:imagedata r:id="rId19" o:title=""/>
          </v:shape>
        </w:pict>
      </w: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571E48">
      <w:pPr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15. 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>4 kalem ve bir kitap alan kişi, satıcıya 835 kuruş ödemiştir. Kitabın fiyatı 375 kuruş olduğuna göre, bir kalemin fiyatı kaç kuruştur?</w:t>
      </w: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6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4599C">
        <w:rPr>
          <w:rFonts w:ascii="Times New Roman" w:hAnsi="Times New Roman" w:cs="Times New Roman"/>
          <w:b/>
          <w:bCs/>
          <w:spacing w:val="-9"/>
          <w:sz w:val="22"/>
          <w:szCs w:val="22"/>
        </w:rPr>
        <w:t xml:space="preserve">A. 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>115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34599C">
        <w:rPr>
          <w:rFonts w:ascii="Times New Roman" w:hAnsi="Times New Roman" w:cs="Times New Roman"/>
          <w:b/>
          <w:bCs/>
          <w:spacing w:val="-12"/>
          <w:sz w:val="22"/>
          <w:szCs w:val="22"/>
        </w:rPr>
        <w:t>B. 105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ab/>
      </w: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684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  <w:r w:rsidRPr="0034599C">
        <w:rPr>
          <w:rFonts w:ascii="Times New Roman" w:hAnsi="Times New Roman" w:cs="Times New Roman"/>
          <w:b/>
          <w:bCs/>
          <w:spacing w:val="-5"/>
          <w:sz w:val="22"/>
          <w:szCs w:val="22"/>
        </w:rPr>
        <w:t>C. 125</w:t>
      </w:r>
      <w:r w:rsidRPr="0034599C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34599C">
        <w:rPr>
          <w:rFonts w:ascii="Times New Roman" w:hAnsi="Times New Roman" w:cs="Times New Roman"/>
          <w:b/>
          <w:bCs/>
          <w:spacing w:val="-14"/>
          <w:sz w:val="22"/>
          <w:szCs w:val="22"/>
        </w:rPr>
        <w:t>D. 151</w:t>
      </w: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684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626"/>
        </w:tabs>
        <w:spacing w:before="336"/>
        <w:ind w:left="19"/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b/>
          <w:bCs/>
          <w:spacing w:val="-14"/>
          <w:sz w:val="22"/>
          <w:szCs w:val="22"/>
        </w:rPr>
        <w:t xml:space="preserve">16.     </w:t>
      </w:r>
      <w:r w:rsidRPr="0034599C">
        <w:rPr>
          <w:rFonts w:ascii="Times New Roman" w:hAnsi="Times New Roman" w:cs="Times New Roman"/>
          <w:sz w:val="22"/>
          <w:szCs w:val="22"/>
        </w:rPr>
        <w:t>609 doğal sayısına kaç eklenirse dört basamaklı en küçük tek sayı bulunur?</w:t>
      </w:r>
    </w:p>
    <w:p w:rsidR="00886BFD" w:rsidRPr="0034599C" w:rsidRDefault="00886BFD" w:rsidP="00FD67C3">
      <w:pPr>
        <w:shd w:val="clear" w:color="auto" w:fill="FFFFFF"/>
        <w:tabs>
          <w:tab w:val="left" w:pos="626"/>
        </w:tabs>
        <w:spacing w:before="336"/>
        <w:ind w:left="19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626"/>
        </w:tabs>
        <w:spacing w:before="336"/>
        <w:ind w:left="19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626"/>
        </w:tabs>
        <w:spacing w:before="336"/>
        <w:ind w:left="19"/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>17</w: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5cm</w: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2" type="#_x0000_t4" style="position:absolute;margin-left:117.5pt;margin-top:.75pt;width:36pt;height:36pt;z-index:251657216;mso-position-horizontal-relative:text;mso-position-vertical-relative:text"/>
        </w:pict>
      </w:r>
      <w:r>
        <w:rPr>
          <w:noProof/>
        </w:rPr>
        <w:pict>
          <v:shape id="_x0000_s1033" type="#_x0000_t4" style="position:absolute;margin-left:81.5pt;margin-top:.75pt;width:36pt;height:36pt;z-index:251656192;mso-position-horizontal-relative:text;mso-position-vertical-relative:text"/>
        </w:pict>
      </w:r>
      <w:r>
        <w:rPr>
          <w:noProof/>
        </w:rPr>
        <w:pict>
          <v:shape id="_x0000_s1034" type="#_x0000_t4" style="position:absolute;margin-left:45.5pt;margin-top:.75pt;width:36pt;height:36pt;z-index:251655168;mso-position-horizontal-relative:text;mso-position-vertical-relative:text"/>
        </w:pict>
      </w:r>
      <w:r>
        <w:rPr>
          <w:noProof/>
        </w:rPr>
        <w:pict>
          <v:shape id="_x0000_s1035" type="#_x0000_t4" style="position:absolute;margin-left:9.5pt;margin-top:.75pt;width:36pt;height:36pt;z-index:251654144;mso-position-horizontal-relative:text;mso-position-vertical-relative:text"/>
        </w:pic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>Yukarıda, bir kenarı 5 cm olan dört eşkenar dörtgenden oluşmuş bir şekil vardır. Bu şeklin çevresi kaç cm’dir?</w: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ab/>
        <w:t>A) 20</w:t>
      </w:r>
      <w:r w:rsidRPr="0034599C">
        <w:rPr>
          <w:rFonts w:ascii="Times New Roman" w:hAnsi="Times New Roman" w:cs="Times New Roman"/>
          <w:sz w:val="22"/>
          <w:szCs w:val="22"/>
        </w:rPr>
        <w:tab/>
        <w:t>B) 40</w:t>
      </w:r>
      <w:r w:rsidRPr="0034599C">
        <w:rPr>
          <w:rFonts w:ascii="Times New Roman" w:hAnsi="Times New Roman" w:cs="Times New Roman"/>
          <w:sz w:val="22"/>
          <w:szCs w:val="22"/>
        </w:rPr>
        <w:tab/>
        <w:t>C) 60</w:t>
      </w:r>
      <w:r w:rsidRPr="0034599C">
        <w:rPr>
          <w:rFonts w:ascii="Times New Roman" w:hAnsi="Times New Roman" w:cs="Times New Roman"/>
          <w:sz w:val="22"/>
          <w:szCs w:val="22"/>
        </w:rPr>
        <w:tab/>
        <w:t>D) 80</w: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626"/>
        </w:tabs>
        <w:spacing w:before="336"/>
        <w:ind w:left="19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626"/>
        </w:tabs>
        <w:spacing w:before="336"/>
        <w:ind w:left="19"/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pict>
          <v:line id="_x0000_s1036" style="position:absolute;z-index:251661312" from="36.15pt,8.35pt" to="36.15pt,53.35pt"/>
        </w:pict>
      </w:r>
      <w:r>
        <w:rPr>
          <w:noProof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37" type="#_x0000_t111" style="position:absolute;margin-left:19.45pt;margin-top:8.35pt;width:81pt;height:45pt;z-index:251660288" filled="f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23.2pt;margin-top:1.2pt;width:126pt;height:45pt;z-index:251659264" filled="f" stroked="f">
            <v:textbox style="mso-next-textbox:#_x0000_s1038">
              <w:txbxContent>
                <w:p w:rsidR="00886BFD" w:rsidRPr="00795BB4" w:rsidRDefault="00886BFD" w:rsidP="00F11FC5">
                  <w:pPr>
                    <w:rPr>
                      <w:sz w:val="22"/>
                      <w:szCs w:val="22"/>
                    </w:rPr>
                  </w:pPr>
                  <w:r w:rsidRPr="00795BB4">
                    <w:rPr>
                      <w:sz w:val="22"/>
                      <w:szCs w:val="22"/>
                    </w:rPr>
                    <w:t>Yandaki paralelkenarın alanı kaç cm</w:t>
                  </w:r>
                  <w:r w:rsidRPr="00795BB4">
                    <w:rPr>
                      <w:sz w:val="22"/>
                      <w:szCs w:val="22"/>
                      <w:vertAlign w:val="superscript"/>
                    </w:rPr>
                    <w:t>2</w:t>
                  </w:r>
                  <w:r w:rsidRPr="00795BB4">
                    <w:rPr>
                      <w:sz w:val="22"/>
                      <w:szCs w:val="22"/>
                    </w:rPr>
                    <w:t>’dir?</w:t>
                  </w:r>
                </w:p>
              </w:txbxContent>
            </v:textbox>
          </v:shape>
        </w:pict>
      </w:r>
      <w:r w:rsidRPr="0034599C">
        <w:rPr>
          <w:rFonts w:ascii="Times New Roman" w:hAnsi="Times New Roman" w:cs="Times New Roman"/>
          <w:sz w:val="22"/>
          <w:szCs w:val="22"/>
        </w:rPr>
        <w:t xml:space="preserve">18.           </w: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             8 cm</w: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pict>
          <v:rect id="_x0000_s1039" style="position:absolute;margin-left:36.5pt;margin-top:4.6pt;width:9pt;height:9pt;z-index:251658240" filled="f"/>
        </w:pict>
      </w:r>
      <w:r w:rsidRPr="0034599C">
        <w:rPr>
          <w:rFonts w:ascii="Times New Roman" w:hAnsi="Times New Roman" w:cs="Times New Roman"/>
          <w:sz w:val="22"/>
          <w:szCs w:val="22"/>
        </w:rPr>
        <w:t xml:space="preserve">                •</w: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  <w:r w:rsidRPr="0034599C">
        <w:rPr>
          <w:rFonts w:ascii="Times New Roman" w:hAnsi="Times New Roman" w:cs="Times New Roman"/>
          <w:sz w:val="22"/>
          <w:szCs w:val="22"/>
        </w:rPr>
        <w:t xml:space="preserve">           12 cm</w:t>
      </w: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F11FC5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sz w:val="22"/>
          <w:szCs w:val="22"/>
        </w:rPr>
      </w:pPr>
    </w:p>
    <w:p w:rsidR="00886BFD" w:rsidRPr="0034599C" w:rsidRDefault="00886BFD" w:rsidP="0034599C">
      <w:pPr>
        <w:rPr>
          <w:rFonts w:ascii="Times New Roman" w:hAnsi="Times New Roman" w:cs="Times New Roman"/>
          <w:sz w:val="22"/>
          <w:szCs w:val="22"/>
          <w:lang w:eastAsia="en-US"/>
        </w:rPr>
      </w:pPr>
    </w:p>
    <w:p w:rsidR="00886BFD" w:rsidRPr="0034599C" w:rsidRDefault="00886BFD" w:rsidP="0034599C">
      <w:pPr>
        <w:rPr>
          <w:rFonts w:ascii="Times New Roman" w:hAnsi="Times New Roman" w:cs="Times New Roman"/>
          <w:sz w:val="22"/>
          <w:szCs w:val="22"/>
          <w:lang w:eastAsia="en-US"/>
        </w:rPr>
      </w:pPr>
      <w:r w:rsidRPr="0034599C">
        <w:rPr>
          <w:rFonts w:ascii="Times New Roman" w:hAnsi="Times New Roman" w:cs="Times New Roman"/>
          <w:sz w:val="22"/>
          <w:szCs w:val="22"/>
          <w:lang w:eastAsia="en-US"/>
        </w:rPr>
        <w:t xml:space="preserve">19.  Ali 5 şıklı sorunun doğru cevabını </w:t>
      </w:r>
      <w:r w:rsidRPr="0034599C">
        <w:rPr>
          <w:rFonts w:ascii="Times New Roman" w:hAnsi="Times New Roman" w:cs="Times New Roman"/>
          <w:b/>
          <w:sz w:val="22"/>
          <w:szCs w:val="22"/>
          <w:lang w:eastAsia="en-US"/>
        </w:rPr>
        <w:t>bilmemektedir</w:t>
      </w:r>
      <w:r w:rsidRPr="0034599C">
        <w:rPr>
          <w:rFonts w:ascii="Times New Roman" w:hAnsi="Times New Roman" w:cs="Times New Roman"/>
          <w:sz w:val="22"/>
          <w:szCs w:val="22"/>
          <w:lang w:eastAsia="en-US"/>
        </w:rPr>
        <w:t>.</w:t>
      </w:r>
    </w:p>
    <w:p w:rsidR="00886BFD" w:rsidRPr="0034599C" w:rsidRDefault="00886BFD" w:rsidP="0034599C">
      <w:pPr>
        <w:rPr>
          <w:rFonts w:ascii="Times New Roman" w:hAnsi="Times New Roman" w:cs="Times New Roman"/>
          <w:sz w:val="22"/>
          <w:szCs w:val="22"/>
          <w:lang w:eastAsia="en-US"/>
        </w:rPr>
      </w:pPr>
      <w:r w:rsidRPr="0034599C">
        <w:rPr>
          <w:rFonts w:ascii="Times New Roman" w:hAnsi="Times New Roman" w:cs="Times New Roman"/>
          <w:sz w:val="22"/>
          <w:szCs w:val="22"/>
          <w:lang w:eastAsia="en-US"/>
        </w:rPr>
        <w:t xml:space="preserve"> Ali bu şıklardan birisini işaretlediği zaman doğru cevabı </w:t>
      </w:r>
    </w:p>
    <w:p w:rsidR="00886BFD" w:rsidRPr="0034599C" w:rsidRDefault="00886BFD" w:rsidP="0034599C">
      <w:pPr>
        <w:rPr>
          <w:rFonts w:ascii="Times New Roman" w:hAnsi="Times New Roman" w:cs="Times New Roman"/>
          <w:sz w:val="22"/>
          <w:szCs w:val="22"/>
          <w:lang w:eastAsia="en-US"/>
        </w:rPr>
      </w:pPr>
      <w:r w:rsidRPr="0034599C">
        <w:rPr>
          <w:rFonts w:ascii="Times New Roman" w:hAnsi="Times New Roman" w:cs="Times New Roman"/>
          <w:sz w:val="22"/>
          <w:szCs w:val="22"/>
          <w:lang w:eastAsia="en-US"/>
        </w:rPr>
        <w:t>işaretleme olasılığı kesir olarak ve  %  olarak  nedir ?</w:t>
      </w: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142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142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142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  <w:r w:rsidRPr="0017695D">
        <w:rPr>
          <w:rFonts w:ascii="Times New Roman" w:hAnsi="Times New Roman" w:cs="Times New Roman"/>
          <w:noProof/>
          <w:sz w:val="22"/>
          <w:szCs w:val="22"/>
        </w:rPr>
        <w:pict>
          <v:shape id="Resim 116" o:spid="_x0000_i1032" type="#_x0000_t75" style="width:138pt;height:95.25pt;visibility:visible">
            <v:imagedata r:id="rId20" o:title="" gain="79922f" grayscale="t"/>
          </v:shape>
        </w:pict>
      </w:r>
    </w:p>
    <w:p w:rsidR="00886BFD" w:rsidRPr="0034599C" w:rsidRDefault="00886BFD" w:rsidP="001F0605">
      <w:pPr>
        <w:rPr>
          <w:rFonts w:ascii="Times New Roman" w:eastAsia="VagRoundedLightTurk" w:hAnsi="Times New Roman" w:cs="Times New Roman"/>
          <w:sz w:val="22"/>
          <w:szCs w:val="22"/>
        </w:rPr>
      </w:pPr>
      <w:r w:rsidRPr="0034599C">
        <w:rPr>
          <w:rFonts w:ascii="Times New Roman" w:eastAsia="VagRoundedLightTurk" w:hAnsi="Times New Roman" w:cs="Times New Roman"/>
          <w:sz w:val="22"/>
          <w:szCs w:val="22"/>
        </w:rPr>
        <w:t>20.  ABCD karesinin alanı 64 cm2’dir. |DC| = |CE| olduğuna göre BCE üçgeninin alanı kaç cm</w:t>
      </w:r>
      <w:r w:rsidRPr="0034599C">
        <w:rPr>
          <w:rFonts w:ascii="Times New Roman" w:eastAsia="VagRoundedLightTurk" w:hAnsi="Times New Roman" w:cs="Times New Roman"/>
          <w:sz w:val="22"/>
          <w:szCs w:val="22"/>
          <w:vertAlign w:val="superscript"/>
        </w:rPr>
        <w:t>2</w:t>
      </w:r>
      <w:r w:rsidRPr="0034599C">
        <w:rPr>
          <w:rFonts w:ascii="Times New Roman" w:eastAsia="VagRoundedLightTurk" w:hAnsi="Times New Roman" w:cs="Times New Roman"/>
          <w:sz w:val="22"/>
          <w:szCs w:val="22"/>
        </w:rPr>
        <w:t xml:space="preserve"> dir?</w:t>
      </w:r>
    </w:p>
    <w:p w:rsidR="00886BFD" w:rsidRDefault="00886BFD" w:rsidP="006A7912">
      <w:pPr>
        <w:rPr>
          <w:rFonts w:ascii="Times New Roman" w:hAnsi="Times New Roman" w:cs="Times New Roman"/>
          <w:b/>
          <w:color w:val="C0C0C0"/>
          <w:sz w:val="16"/>
          <w:szCs w:val="16"/>
        </w:rPr>
      </w:pPr>
      <w:hyperlink r:id="rId21" w:history="1">
        <w:r>
          <w:rPr>
            <w:rStyle w:val="Hyperlink"/>
            <w:rFonts w:ascii="Times New Roman" w:hAnsi="Times New Roman"/>
            <w:b/>
            <w:color w:val="C0C0C0"/>
            <w:sz w:val="16"/>
            <w:szCs w:val="16"/>
          </w:rPr>
          <w:t>www.sorubak.com</w:t>
        </w:r>
      </w:hyperlink>
      <w:r>
        <w:rPr>
          <w:rFonts w:ascii="Times New Roman" w:hAnsi="Times New Roman" w:cs="Times New Roman"/>
          <w:b/>
          <w:color w:val="C0C0C0"/>
          <w:sz w:val="16"/>
          <w:szCs w:val="16"/>
        </w:rPr>
        <w:t xml:space="preserve"> </w:t>
      </w: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142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142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684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684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684"/>
        <w:jc w:val="both"/>
        <w:rPr>
          <w:rFonts w:ascii="Times New Roman" w:hAnsi="Times New Roman" w:cs="Times New Roman"/>
          <w:b/>
          <w:bCs/>
          <w:spacing w:val="-14"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tabs>
          <w:tab w:val="left" w:pos="3282"/>
          <w:tab w:val="left" w:pos="6052"/>
          <w:tab w:val="left" w:pos="8672"/>
        </w:tabs>
        <w:spacing w:before="100" w:beforeAutospacing="1" w:after="100" w:afterAutospacing="1"/>
        <w:ind w:left="6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886BFD" w:rsidRPr="0034599C" w:rsidRDefault="00886BFD" w:rsidP="00FD67C3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886BFD" w:rsidRPr="0034599C" w:rsidSect="0060392C">
      <w:headerReference w:type="default" r:id="rId22"/>
      <w:footerReference w:type="default" r:id="rId23"/>
      <w:type w:val="continuous"/>
      <w:pgSz w:w="11909" w:h="16834"/>
      <w:pgMar w:top="426" w:right="710" w:bottom="284" w:left="567" w:header="421" w:footer="152" w:gutter="0"/>
      <w:cols w:num="2"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BFD" w:rsidRDefault="00886BFD">
      <w:r>
        <w:separator/>
      </w:r>
    </w:p>
  </w:endnote>
  <w:endnote w:type="continuationSeparator" w:id="0">
    <w:p w:rsidR="00886BFD" w:rsidRDefault="0088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BFD" w:rsidRDefault="00886BFD">
    <w:pPr>
      <w:pStyle w:val="Footer"/>
    </w:pPr>
    <w:r>
      <w:rPr>
        <w:noProof/>
      </w:rPr>
      <w:pict>
        <v:shapetype id="_x0000_t116" coordsize="21600,21600" o:spt="116" path="m3475,qx,10800,3475,21600l18125,21600qx21600,10800,18125,xe">
          <v:stroke joinstyle="miter"/>
          <v:path gradientshapeok="t" o:connecttype="rect" textboxrect="1018,3163,20582,18437"/>
        </v:shapetype>
        <v:shape id="_x0000_s2053" type="#_x0000_t116" style="position:absolute;margin-left:-16pt;margin-top:-8.05pt;width:575.25pt;height:6pt;z-index:251656192" fillcolor="#d99594" strokecolor="#c0504d" strokeweight="1pt">
          <v:fill color2="#c0504d" focus="50%" type="gradient"/>
          <v:shadow on="t" type="perspective" color="#622423" offset="1pt" offset2="-3pt"/>
        </v:shape>
      </w:pict>
    </w:r>
  </w:p>
  <w:p w:rsidR="00886BFD" w:rsidRDefault="00886BF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05.15pt;margin-top:.05pt;width:341.6pt;height:36.95pt;z-index:251660288" fillcolor="#d99594" strokecolor="#c0504d" strokeweight="1pt">
          <v:fill color2="#c0504d" focus="50%" type="gradient"/>
          <v:shadow on="t" type="perspective" color="#622423" offset="1pt" offset2="-3pt"/>
          <v:textbox style="mso-next-textbox:#_x0000_s2054">
            <w:txbxContent>
              <w:p w:rsidR="00886BFD" w:rsidRPr="0017695D" w:rsidRDefault="00886BFD" w:rsidP="0060392C">
                <w:pPr>
                  <w:pStyle w:val="Header"/>
                  <w:tabs>
                    <w:tab w:val="left" w:pos="795"/>
                    <w:tab w:val="center" w:pos="5316"/>
                  </w:tabs>
                  <w:jc w:val="center"/>
                  <w:rPr>
                    <w:color w:val="FFFFFF"/>
                  </w:rPr>
                </w:pPr>
                <w:r w:rsidRPr="0017695D">
                  <w:rPr>
                    <w:rFonts w:ascii="Monotype Corsiva" w:hAnsi="Monotype Corsiva"/>
                    <w:b/>
                    <w:color w:val="FFFFFF"/>
                    <w:sz w:val="28"/>
                    <w:szCs w:val="28"/>
                  </w:rPr>
                  <w:t xml:space="preserve">Hiçbir başarı tesadüf değildir.                                                                                                                                                   </w:t>
                </w:r>
                <w:r w:rsidRPr="0017695D">
                  <w:rPr>
                    <w:rFonts w:ascii="Cambria" w:hAnsi="Cambria"/>
                    <w:b/>
                    <w:color w:val="FFFFFF"/>
                    <w:sz w:val="24"/>
                    <w:szCs w:val="24"/>
                  </w:rPr>
                  <w:t xml:space="preserve">                                                      </w:t>
                </w:r>
                <w:r w:rsidRPr="0017695D">
                  <w:rPr>
                    <w:rFonts w:ascii="Cambria" w:hAnsi="Cambria"/>
                    <w:b/>
                    <w:color w:val="FFFFFF"/>
                  </w:rPr>
                  <w:t>Mikayil YEŞİLIRMAK</w:t>
                </w:r>
              </w:p>
            </w:txbxContent>
          </v:textbox>
        </v:shape>
      </w:pict>
    </w:r>
  </w:p>
  <w:p w:rsidR="00886BFD" w:rsidRPr="004F6B09" w:rsidRDefault="00886BFD">
    <w:pPr>
      <w:pStyle w:val="Footer"/>
      <w:rPr>
        <w:rFonts w:ascii="Monotype Corsiva" w:hAnsi="Monotype Corsiva"/>
        <w:b/>
        <w:sz w:val="28"/>
        <w:szCs w:val="28"/>
      </w:rPr>
    </w:pPr>
    <w:r>
      <w:rPr>
        <w:rFonts w:ascii="Monotype Corsiva" w:hAnsi="Monotype Corsiva"/>
        <w:b/>
        <w:sz w:val="28"/>
        <w:szCs w:val="28"/>
      </w:rPr>
      <w:t xml:space="preserve">                                                           </w:t>
    </w:r>
  </w:p>
  <w:p w:rsidR="00886BFD" w:rsidRPr="00B71A02" w:rsidRDefault="00886BFD">
    <w:pPr>
      <w:pStyle w:val="Footer"/>
      <w:rPr>
        <w:rFonts w:ascii="Monotype Corsiva" w:hAnsi="Monotype Corsiva"/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BFD" w:rsidRDefault="00886BFD">
      <w:r>
        <w:separator/>
      </w:r>
    </w:p>
  </w:footnote>
  <w:footnote w:type="continuationSeparator" w:id="0">
    <w:p w:rsidR="00886BFD" w:rsidRDefault="00886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BFD" w:rsidRDefault="00886BFD" w:rsidP="0060392C">
    <w:pPr>
      <w:pStyle w:val="Header"/>
      <w:tabs>
        <w:tab w:val="left" w:pos="795"/>
        <w:tab w:val="center" w:pos="5316"/>
      </w:tabs>
      <w:rPr>
        <w:rFonts w:ascii="Cambria" w:hAnsi="Cambria"/>
        <w:b/>
        <w:sz w:val="24"/>
        <w:szCs w:val="2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-14.25pt;width:341.6pt;height:36.95pt;z-index:251659264;mso-position-horizontal:center" fillcolor="#d99594" strokecolor="#c0504d" strokeweight="1pt">
          <v:fill color2="#c0504d" focusposition="1" focussize="" focus="50%" type="gradient"/>
          <v:shadow on="t" type="perspective" color="#622423" offset="1pt" offset2="-3pt"/>
          <v:textbox style="mso-next-textbox:#_x0000_s2049">
            <w:txbxContent>
              <w:p w:rsidR="00886BFD" w:rsidRPr="00C8203F" w:rsidRDefault="00886BFD" w:rsidP="00404562">
                <w:pPr>
                  <w:pStyle w:val="Header"/>
                  <w:tabs>
                    <w:tab w:val="left" w:pos="795"/>
                    <w:tab w:val="center" w:pos="5316"/>
                  </w:tabs>
                  <w:jc w:val="center"/>
                  <w:rPr>
                    <w:rFonts w:ascii="Cambria" w:hAnsi="Cambria"/>
                    <w:b/>
                    <w:color w:val="FFFFFF"/>
                    <w:sz w:val="24"/>
                    <w:szCs w:val="24"/>
                  </w:rPr>
                </w:pPr>
                <w:r w:rsidRPr="00C8203F">
                  <w:rPr>
                    <w:rFonts w:ascii="Cambria" w:hAnsi="Cambria"/>
                    <w:b/>
                    <w:color w:val="FFFFFF"/>
                    <w:sz w:val="24"/>
                    <w:szCs w:val="24"/>
                  </w:rPr>
                  <w:t>MİMAR SİNAN İLKÖĞRETİM OKULU</w:t>
                </w:r>
              </w:p>
              <w:p w:rsidR="00886BFD" w:rsidRDefault="00886BFD" w:rsidP="00404562">
                <w:pPr>
                  <w:pStyle w:val="Header"/>
                  <w:tabs>
                    <w:tab w:val="left" w:pos="795"/>
                    <w:tab w:val="center" w:pos="5316"/>
                  </w:tabs>
                  <w:jc w:val="center"/>
                </w:pPr>
                <w:r w:rsidRPr="00C8203F">
                  <w:rPr>
                    <w:rFonts w:ascii="Cambria" w:hAnsi="Cambria"/>
                    <w:b/>
                    <w:color w:val="FFFFFF"/>
                    <w:sz w:val="24"/>
                    <w:szCs w:val="24"/>
                  </w:rPr>
                  <w:t xml:space="preserve">5- B SINIFI  </w:t>
                </w:r>
                <w:r>
                  <w:rPr>
                    <w:rFonts w:ascii="Cambria" w:hAnsi="Cambria"/>
                    <w:b/>
                    <w:color w:val="FFFFFF"/>
                    <w:sz w:val="24"/>
                    <w:szCs w:val="24"/>
                  </w:rPr>
                  <w:t>KONU TARAMA TESTİ</w:t>
                </w:r>
              </w:p>
            </w:txbxContent>
          </v:textbox>
        </v:shape>
      </w:pict>
    </w:r>
    <w:r w:rsidRPr="00B71A02">
      <w:rPr>
        <w:rFonts w:ascii="Cambria" w:hAnsi="Cambria"/>
        <w:b/>
      </w:rPr>
      <w:tab/>
    </w:r>
    <w:r w:rsidRPr="00B71A02">
      <w:rPr>
        <w:rFonts w:ascii="Cambria" w:hAnsi="Cambria"/>
        <w:b/>
      </w:rPr>
      <w:tab/>
    </w:r>
    <w:r>
      <w:rPr>
        <w:noProof/>
      </w:rPr>
      <w:pict>
        <v:oval id="_x0000_s2050" style="position:absolute;margin-left:-16pt;margin-top:-58.75pt;width:84.4pt;height:40.5pt;z-index:-251658240;mso-wrap-distance-bottom:18pt;mso-position-horizontal-relative:margin;mso-position-vertical-relative:margin;v-text-anchor:middle" wrapcoords="7646 0 5543 400 382 4800 -191 8800 -191 13600 2867 20000 8028 22400 9940 22400 12042 22400 13954 22400 19115 20000 21982 14000 21982 11600 21218 4800 16057 400 13763 0 7646 0" o:allowincell="f" fillcolor="#d99594" strokecolor="#c0504d" strokeweight="1pt">
          <v:fill color2="#c0504d" focus="50%" type="gradient"/>
          <v:shadow on="t" type="perspective" color="#622423" offset="1pt" offset2="-3pt"/>
          <o:lock v:ext="edit" aspectratio="t"/>
          <v:textbox style="mso-next-textbox:#_x0000_s2050" inset=".72pt,.72pt,.72pt,.72pt">
            <w:txbxContent>
              <w:p w:rsidR="00886BFD" w:rsidRPr="0017695D" w:rsidRDefault="00886BFD" w:rsidP="00B71A02">
                <w:pPr>
                  <w:jc w:val="center"/>
                  <w:rPr>
                    <w:rFonts w:ascii="Times New Roman" w:hAnsi="Times New Roman" w:cs="Times New Roman"/>
                    <w:b/>
                    <w:iCs/>
                    <w:color w:val="FFFFFF"/>
                    <w:sz w:val="24"/>
                    <w:szCs w:val="24"/>
                  </w:rPr>
                </w:pPr>
                <w:r w:rsidRPr="0017695D">
                  <w:rPr>
                    <w:rFonts w:ascii="Times New Roman" w:hAnsi="Times New Roman" w:cs="Times New Roman"/>
                    <w:b/>
                    <w:iCs/>
                    <w:color w:val="FFFFFF"/>
                    <w:sz w:val="24"/>
                    <w:szCs w:val="24"/>
                  </w:rPr>
                  <w:t>5. Sınıf</w:t>
                </w:r>
              </w:p>
            </w:txbxContent>
          </v:textbox>
          <w10:wrap type="tight" anchorx="margin" anchory="margin"/>
        </v:oval>
      </w:pict>
    </w:r>
    <w:r>
      <w:rPr>
        <w:noProof/>
      </w:rPr>
      <w:pict>
        <v:oval id="_x0000_s2051" style="position:absolute;margin-left:463.25pt;margin-top:-58.75pt;width:84.4pt;height:40.5pt;z-index:-251659264;mso-wrap-distance-bottom:18pt;mso-position-horizontal-relative:margin;mso-position-vertical-relative:margin;v-text-anchor:middle" wrapcoords="7646 0 5543 400 382 4800 -191 8800 -191 13600 2867 20000 8028 22400 9940 22400 12042 22400 13954 22400 19115 20000 21982 14000 21982 11600 21218 4800 16057 400 13763 0 7646 0" o:allowincell="f" fillcolor="#d99594" strokecolor="#c0504d" strokeweight="1pt">
          <v:fill color2="#c0504d" focus="50%" type="gradient"/>
          <v:shadow on="t" type="perspective" color="#622423" offset="1pt" offset2="-3pt"/>
          <o:lock v:ext="edit" aspectratio="t"/>
          <v:textbox style="mso-next-textbox:#_x0000_s2051" inset=".72pt,.72pt,.72pt,.72pt">
            <w:txbxContent>
              <w:p w:rsidR="00886BFD" w:rsidRPr="0017695D" w:rsidRDefault="00886BFD" w:rsidP="00B71A02">
                <w:pPr>
                  <w:jc w:val="center"/>
                  <w:rPr>
                    <w:rFonts w:ascii="Times New Roman" w:hAnsi="Times New Roman" w:cs="Times New Roman"/>
                    <w:b/>
                    <w:iCs/>
                    <w:color w:val="FFFFFF"/>
                  </w:rPr>
                </w:pPr>
                <w:r w:rsidRPr="0017695D">
                  <w:rPr>
                    <w:rFonts w:ascii="Times New Roman" w:hAnsi="Times New Roman" w:cs="Times New Roman"/>
                    <w:b/>
                    <w:iCs/>
                    <w:color w:val="FFFFFF"/>
                  </w:rPr>
                  <w:t xml:space="preserve">TEST </w:t>
                </w:r>
              </w:p>
            </w:txbxContent>
          </v:textbox>
          <w10:wrap type="tight" anchorx="margin" anchory="margin"/>
        </v:oval>
      </w:pict>
    </w:r>
    <w:r>
      <w:rPr>
        <w:rFonts w:ascii="Cambria" w:hAnsi="Cambria"/>
        <w:b/>
        <w:sz w:val="24"/>
        <w:szCs w:val="24"/>
      </w:rPr>
      <w:t xml:space="preserve">                                 </w:t>
    </w:r>
  </w:p>
  <w:p w:rsidR="00886BFD" w:rsidRDefault="00886BFD" w:rsidP="0060392C">
    <w:pPr>
      <w:pStyle w:val="Header"/>
      <w:tabs>
        <w:tab w:val="clear" w:pos="4536"/>
        <w:tab w:val="clear" w:pos="9072"/>
        <w:tab w:val="left" w:pos="3570"/>
        <w:tab w:val="center" w:pos="5316"/>
      </w:tabs>
      <w:rPr>
        <w:rFonts w:ascii="Cambria" w:hAnsi="Cambria"/>
        <w:b/>
        <w:sz w:val="24"/>
        <w:szCs w:val="24"/>
      </w:rPr>
    </w:pPr>
    <w:r>
      <w:rPr>
        <w:rFonts w:ascii="Cambria" w:hAnsi="Cambria"/>
        <w:b/>
        <w:sz w:val="24"/>
        <w:szCs w:val="24"/>
      </w:rPr>
      <w:tab/>
    </w:r>
  </w:p>
  <w:p w:rsidR="00886BFD" w:rsidRPr="00B71A02" w:rsidRDefault="00886BFD" w:rsidP="00B71A02">
    <w:pPr>
      <w:pStyle w:val="Header"/>
      <w:jc w:val="center"/>
      <w:rPr>
        <w:rFonts w:ascii="Cambria" w:hAnsi="Cambria"/>
        <w:b/>
        <w:sz w:val="24"/>
        <w:szCs w:val="24"/>
      </w:rPr>
    </w:pPr>
    <w:r>
      <w:rPr>
        <w:noProof/>
      </w:rPr>
      <w:pict>
        <v:shapetype id="_x0000_t116" coordsize="21600,21600" o:spt="116" path="m3475,qx,10800,3475,21600l18125,21600qx21600,10800,18125,xe">
          <v:stroke joinstyle="miter"/>
          <v:path gradientshapeok="t" o:connecttype="rect" textboxrect="1018,3163,20582,18437"/>
        </v:shapetype>
        <v:shape id="_x0000_s2052" type="#_x0000_t116" style="position:absolute;left:0;text-align:left;margin-left:-16pt;margin-top:4.05pt;width:570.4pt;height:4.45pt;z-index:251655168" fillcolor="#d99594" strokecolor="#c0504d" strokeweight="1pt">
          <v:fill color2="#c0504d" focus="50%" type="gradient"/>
          <v:shadow on="t" type="perspective" color="#622423" offset="1pt" offset2="-3p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3A6"/>
    <w:multiLevelType w:val="hybridMultilevel"/>
    <w:tmpl w:val="4A249D82"/>
    <w:lvl w:ilvl="0" w:tplc="8A8474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2E23B9"/>
    <w:multiLevelType w:val="hybridMultilevel"/>
    <w:tmpl w:val="E7B46622"/>
    <w:lvl w:ilvl="0" w:tplc="3AB6E4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1F065CF"/>
    <w:multiLevelType w:val="hybridMultilevel"/>
    <w:tmpl w:val="3868512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3A295D"/>
    <w:multiLevelType w:val="hybridMultilevel"/>
    <w:tmpl w:val="A0CAE12A"/>
    <w:lvl w:ilvl="0" w:tplc="AAA629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C43D1E"/>
    <w:multiLevelType w:val="singleLevel"/>
    <w:tmpl w:val="DBCCA528"/>
    <w:lvl w:ilvl="0">
      <w:start w:val="1"/>
      <w:numFmt w:val="decimal"/>
      <w:lvlText w:val="%1."/>
      <w:legacy w:legacy="1" w:legacySpace="0" w:legacyIndent="607"/>
      <w:lvlJc w:val="left"/>
      <w:rPr>
        <w:rFonts w:ascii="Arial" w:hAnsi="Arial" w:cs="Arial" w:hint="default"/>
        <w:b/>
      </w:rPr>
    </w:lvl>
  </w:abstractNum>
  <w:abstractNum w:abstractNumId="5">
    <w:nsid w:val="19B867AD"/>
    <w:multiLevelType w:val="hybridMultilevel"/>
    <w:tmpl w:val="9CDAD502"/>
    <w:lvl w:ilvl="0" w:tplc="8912E1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604C2A"/>
    <w:multiLevelType w:val="hybridMultilevel"/>
    <w:tmpl w:val="E6500D92"/>
    <w:lvl w:ilvl="0" w:tplc="21E00D70">
      <w:start w:val="1"/>
      <w:numFmt w:val="upperLetter"/>
      <w:lvlText w:val="%1-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">
    <w:nsid w:val="1C6D41AD"/>
    <w:multiLevelType w:val="hybridMultilevel"/>
    <w:tmpl w:val="91DE62CE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AD8505B"/>
    <w:multiLevelType w:val="hybridMultilevel"/>
    <w:tmpl w:val="2466E7D4"/>
    <w:lvl w:ilvl="0" w:tplc="0742B0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B0C1B1B"/>
    <w:multiLevelType w:val="hybridMultilevel"/>
    <w:tmpl w:val="E4E01F7A"/>
    <w:lvl w:ilvl="0" w:tplc="06DEBC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1CA55AF"/>
    <w:multiLevelType w:val="singleLevel"/>
    <w:tmpl w:val="CF42A01C"/>
    <w:lvl w:ilvl="0">
      <w:start w:val="2"/>
      <w:numFmt w:val="upperRoman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1">
    <w:nsid w:val="33905137"/>
    <w:multiLevelType w:val="hybridMultilevel"/>
    <w:tmpl w:val="59C69BB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3458F4"/>
    <w:multiLevelType w:val="hybridMultilevel"/>
    <w:tmpl w:val="85A6C110"/>
    <w:lvl w:ilvl="0" w:tplc="F6ACE1D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D565DB"/>
    <w:multiLevelType w:val="singleLevel"/>
    <w:tmpl w:val="E610AD64"/>
    <w:lvl w:ilvl="0">
      <w:start w:val="2"/>
      <w:numFmt w:val="upperRoman"/>
      <w:lvlText w:val="%1.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14">
    <w:nsid w:val="46B2614B"/>
    <w:multiLevelType w:val="hybridMultilevel"/>
    <w:tmpl w:val="E4B47E40"/>
    <w:lvl w:ilvl="0" w:tplc="94FABEE4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5">
    <w:nsid w:val="4D82274C"/>
    <w:multiLevelType w:val="hybridMultilevel"/>
    <w:tmpl w:val="72F6A66E"/>
    <w:lvl w:ilvl="0" w:tplc="4956BCD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F8D0D4C"/>
    <w:multiLevelType w:val="hybridMultilevel"/>
    <w:tmpl w:val="55621F64"/>
    <w:lvl w:ilvl="0" w:tplc="BC6C3568">
      <w:start w:val="1"/>
      <w:numFmt w:val="upp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7">
    <w:nsid w:val="4F9C539A"/>
    <w:multiLevelType w:val="hybridMultilevel"/>
    <w:tmpl w:val="B57CC460"/>
    <w:lvl w:ilvl="0" w:tplc="C846B9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1241804"/>
    <w:multiLevelType w:val="hybridMultilevel"/>
    <w:tmpl w:val="F47E0868"/>
    <w:lvl w:ilvl="0" w:tplc="8BA83FD4">
      <w:start w:val="2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2ED0BA9"/>
    <w:multiLevelType w:val="hybridMultilevel"/>
    <w:tmpl w:val="35F8D75E"/>
    <w:lvl w:ilvl="0" w:tplc="2180ABBE">
      <w:start w:val="3"/>
      <w:numFmt w:val="upp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0">
    <w:nsid w:val="5E4D68B8"/>
    <w:multiLevelType w:val="hybridMultilevel"/>
    <w:tmpl w:val="5AFE577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EBB6A63"/>
    <w:multiLevelType w:val="hybridMultilevel"/>
    <w:tmpl w:val="D5D85EC2"/>
    <w:lvl w:ilvl="0" w:tplc="189801D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171CD5"/>
    <w:multiLevelType w:val="hybridMultilevel"/>
    <w:tmpl w:val="DCBC9186"/>
    <w:lvl w:ilvl="0" w:tplc="89F052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5C3710"/>
    <w:multiLevelType w:val="hybridMultilevel"/>
    <w:tmpl w:val="8F7049DC"/>
    <w:lvl w:ilvl="0" w:tplc="4AF4D9C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A550446"/>
    <w:multiLevelType w:val="hybridMultilevel"/>
    <w:tmpl w:val="D4487DFC"/>
    <w:lvl w:ilvl="0" w:tplc="440A8416">
      <w:start w:val="1"/>
      <w:numFmt w:val="upperLetter"/>
      <w:lvlText w:val="%1-"/>
      <w:lvlJc w:val="left"/>
      <w:pPr>
        <w:ind w:left="7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5">
    <w:nsid w:val="6FBD72AA"/>
    <w:multiLevelType w:val="hybridMultilevel"/>
    <w:tmpl w:val="C39E048E"/>
    <w:lvl w:ilvl="0" w:tplc="792AE68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0442951"/>
    <w:multiLevelType w:val="hybridMultilevel"/>
    <w:tmpl w:val="18EEB010"/>
    <w:lvl w:ilvl="0" w:tplc="90F44F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35015CA"/>
    <w:multiLevelType w:val="hybridMultilevel"/>
    <w:tmpl w:val="D8747DA8"/>
    <w:lvl w:ilvl="0" w:tplc="68B665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8AE0C10"/>
    <w:multiLevelType w:val="hybridMultilevel"/>
    <w:tmpl w:val="88188C12"/>
    <w:lvl w:ilvl="0" w:tplc="7A28F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19A6A6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3"/>
    <w:lvlOverride w:ilvl="0">
      <w:lvl w:ilvl="0">
        <w:start w:val="2"/>
        <w:numFmt w:val="upperRoman"/>
        <w:lvlText w:val="%1.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14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6"/>
  </w:num>
  <w:num w:numId="17">
    <w:abstractNumId w:val="9"/>
  </w:num>
  <w:num w:numId="18">
    <w:abstractNumId w:val="17"/>
  </w:num>
  <w:num w:numId="19">
    <w:abstractNumId w:val="22"/>
  </w:num>
  <w:num w:numId="20">
    <w:abstractNumId w:val="16"/>
  </w:num>
  <w:num w:numId="21">
    <w:abstractNumId w:val="19"/>
  </w:num>
  <w:num w:numId="22">
    <w:abstractNumId w:val="21"/>
  </w:num>
  <w:num w:numId="23">
    <w:abstractNumId w:val="20"/>
  </w:num>
  <w:num w:numId="24">
    <w:abstractNumId w:val="18"/>
  </w:num>
  <w:num w:numId="25">
    <w:abstractNumId w:val="28"/>
  </w:num>
  <w:num w:numId="26">
    <w:abstractNumId w:val="11"/>
  </w:num>
  <w:num w:numId="27">
    <w:abstractNumId w:val="12"/>
  </w:num>
  <w:num w:numId="28">
    <w:abstractNumId w:val="4"/>
  </w:num>
  <w:num w:numId="29">
    <w:abstractNumId w:val="2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9EC"/>
    <w:rsid w:val="00013217"/>
    <w:rsid w:val="00021F02"/>
    <w:rsid w:val="00022092"/>
    <w:rsid w:val="00032CD1"/>
    <w:rsid w:val="0005407F"/>
    <w:rsid w:val="00091D87"/>
    <w:rsid w:val="000F54FE"/>
    <w:rsid w:val="00117D3F"/>
    <w:rsid w:val="00122EAB"/>
    <w:rsid w:val="001422F6"/>
    <w:rsid w:val="00150D3F"/>
    <w:rsid w:val="00154487"/>
    <w:rsid w:val="00155BA6"/>
    <w:rsid w:val="0017695D"/>
    <w:rsid w:val="001F0605"/>
    <w:rsid w:val="001F63A7"/>
    <w:rsid w:val="001F709A"/>
    <w:rsid w:val="002205D6"/>
    <w:rsid w:val="00221453"/>
    <w:rsid w:val="00227087"/>
    <w:rsid w:val="00252CAE"/>
    <w:rsid w:val="002B5A8F"/>
    <w:rsid w:val="002F3677"/>
    <w:rsid w:val="00304099"/>
    <w:rsid w:val="00315CE9"/>
    <w:rsid w:val="003168BD"/>
    <w:rsid w:val="0034599C"/>
    <w:rsid w:val="003471BD"/>
    <w:rsid w:val="0036651F"/>
    <w:rsid w:val="0036663B"/>
    <w:rsid w:val="003969EC"/>
    <w:rsid w:val="003E4B9E"/>
    <w:rsid w:val="00404562"/>
    <w:rsid w:val="00406818"/>
    <w:rsid w:val="00441229"/>
    <w:rsid w:val="00456F8A"/>
    <w:rsid w:val="00475CB8"/>
    <w:rsid w:val="004C474C"/>
    <w:rsid w:val="004F6B09"/>
    <w:rsid w:val="0050687E"/>
    <w:rsid w:val="00551077"/>
    <w:rsid w:val="00571E48"/>
    <w:rsid w:val="00581BCA"/>
    <w:rsid w:val="005C4475"/>
    <w:rsid w:val="005C5C2F"/>
    <w:rsid w:val="005F0057"/>
    <w:rsid w:val="0060167D"/>
    <w:rsid w:val="0060392C"/>
    <w:rsid w:val="00604F20"/>
    <w:rsid w:val="00647D69"/>
    <w:rsid w:val="0067268A"/>
    <w:rsid w:val="006A7912"/>
    <w:rsid w:val="006D4138"/>
    <w:rsid w:val="00706159"/>
    <w:rsid w:val="00724A28"/>
    <w:rsid w:val="00752D28"/>
    <w:rsid w:val="00780BFF"/>
    <w:rsid w:val="00795BB4"/>
    <w:rsid w:val="0079753C"/>
    <w:rsid w:val="007A55A0"/>
    <w:rsid w:val="007B7122"/>
    <w:rsid w:val="008540F2"/>
    <w:rsid w:val="008704CA"/>
    <w:rsid w:val="00872AF6"/>
    <w:rsid w:val="00874E79"/>
    <w:rsid w:val="00886354"/>
    <w:rsid w:val="00886BFD"/>
    <w:rsid w:val="00896AD1"/>
    <w:rsid w:val="008C3155"/>
    <w:rsid w:val="008E3706"/>
    <w:rsid w:val="008E38B6"/>
    <w:rsid w:val="0091701D"/>
    <w:rsid w:val="00923995"/>
    <w:rsid w:val="00981F16"/>
    <w:rsid w:val="009F0ACA"/>
    <w:rsid w:val="00A57B76"/>
    <w:rsid w:val="00A6470A"/>
    <w:rsid w:val="00A92B35"/>
    <w:rsid w:val="00A943A2"/>
    <w:rsid w:val="00AA4DA2"/>
    <w:rsid w:val="00B22A8D"/>
    <w:rsid w:val="00B50DA5"/>
    <w:rsid w:val="00B71A02"/>
    <w:rsid w:val="00B71D6E"/>
    <w:rsid w:val="00B866FB"/>
    <w:rsid w:val="00BD0513"/>
    <w:rsid w:val="00BF5370"/>
    <w:rsid w:val="00C175AC"/>
    <w:rsid w:val="00C543F9"/>
    <w:rsid w:val="00C8203F"/>
    <w:rsid w:val="00CA6627"/>
    <w:rsid w:val="00D00952"/>
    <w:rsid w:val="00D16A14"/>
    <w:rsid w:val="00D418E2"/>
    <w:rsid w:val="00D95E30"/>
    <w:rsid w:val="00DA5C80"/>
    <w:rsid w:val="00E32F2B"/>
    <w:rsid w:val="00E576C7"/>
    <w:rsid w:val="00E741CA"/>
    <w:rsid w:val="00E85EC3"/>
    <w:rsid w:val="00EA7794"/>
    <w:rsid w:val="00ED1155"/>
    <w:rsid w:val="00EE41E3"/>
    <w:rsid w:val="00F11FC5"/>
    <w:rsid w:val="00F23F7D"/>
    <w:rsid w:val="00F31ECA"/>
    <w:rsid w:val="00F45AEE"/>
    <w:rsid w:val="00FB3E0F"/>
    <w:rsid w:val="00FC6158"/>
    <w:rsid w:val="00FD67C3"/>
    <w:rsid w:val="00FF5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13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55BA6"/>
    <w:pPr>
      <w:keepNext/>
      <w:widowControl/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043C8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F45AE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74E79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rsid w:val="00F45A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21453"/>
    <w:rPr>
      <w:rFonts w:ascii="Arial" w:hAnsi="Arial" w:cs="Arial"/>
    </w:rPr>
  </w:style>
  <w:style w:type="table" w:styleId="TableGrid">
    <w:name w:val="Table Grid"/>
    <w:basedOn w:val="TableNormal"/>
    <w:uiPriority w:val="99"/>
    <w:rsid w:val="00874E7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874E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74E79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D00952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D00952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60392C"/>
    <w:pPr>
      <w:ind w:left="720"/>
      <w:contextualSpacing/>
    </w:pPr>
  </w:style>
  <w:style w:type="paragraph" w:styleId="NormalWeb">
    <w:name w:val="Normal (Web)"/>
    <w:basedOn w:val="Normal"/>
    <w:uiPriority w:val="99"/>
    <w:rsid w:val="0040456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uiPriority w:val="99"/>
    <w:rsid w:val="009F0AC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F0ACA"/>
    <w:pPr>
      <w:widowControl/>
      <w:autoSpaceDE/>
      <w:autoSpaceDN/>
      <w:adjustRightInd/>
    </w:pPr>
    <w:rPr>
      <w:b/>
      <w:bCs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F0ACA"/>
    <w:rPr>
      <w:rFonts w:ascii="Arial" w:hAnsi="Arial" w:cs="Arial"/>
      <w:b/>
      <w:bCs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6A79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4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418</Words>
  <Characters>2385</Characters>
  <Application>Microsoft Office Outlook</Application>
  <DocSecurity>0</DocSecurity>
  <Lines>0</Lines>
  <Paragraphs>0</Paragraphs>
  <ScaleCrop>false</ScaleCrop>
  <Company>teacher64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M.NEŞELİ</dc:creator>
  <cp:keywords/>
  <dc:description/>
  <cp:lastModifiedBy>edanur</cp:lastModifiedBy>
  <cp:revision>4</cp:revision>
  <cp:lastPrinted>2005-11-29T22:54:00Z</cp:lastPrinted>
  <dcterms:created xsi:type="dcterms:W3CDTF">2010-04-29T03:37:00Z</dcterms:created>
  <dcterms:modified xsi:type="dcterms:W3CDTF">2011-04-10T18:26:00Z</dcterms:modified>
</cp:coreProperties>
</file>