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F0" w:rsidRPr="004E7EF0" w:rsidRDefault="003C43F0" w:rsidP="006259F0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…………………….İLKÖĞRETİM OKULU 5/……</w:t>
      </w:r>
      <w:r w:rsidRPr="004E7EF0">
        <w:rPr>
          <w:rFonts w:ascii="Times New Roman" w:hAnsi="Times New Roman"/>
          <w:b/>
        </w:rPr>
        <w:t xml:space="preserve"> SINIFI II. DÖNEM I.MATEMATİK SINAVI</w:t>
      </w:r>
    </w:p>
    <w:p w:rsidR="003C43F0" w:rsidRPr="001A2A1A" w:rsidRDefault="003C43F0" w:rsidP="006259F0">
      <w:pPr>
        <w:spacing w:after="0"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</w:rPr>
        <w:t>Adı –Soyadı:</w:t>
      </w:r>
    </w:p>
    <w:p w:rsidR="003C43F0" w:rsidRPr="001A2A1A" w:rsidRDefault="003C43F0" w:rsidP="006259F0">
      <w:pPr>
        <w:spacing w:after="0" w:line="240" w:lineRule="auto"/>
        <w:rPr>
          <w:rFonts w:ascii="Times New Roman" w:hAnsi="Times New Roman"/>
        </w:rPr>
      </w:pPr>
    </w:p>
    <w:p w:rsidR="003C43F0" w:rsidRPr="001A2A1A" w:rsidRDefault="003C43F0" w:rsidP="006259F0">
      <w:pPr>
        <w:spacing w:after="0" w:line="240" w:lineRule="auto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>1.Aşağıdaki kesir sayılarını şekille gösteriniz.</w:t>
      </w:r>
    </w:p>
    <w:p w:rsidR="003C43F0" w:rsidRPr="001A2A1A" w:rsidRDefault="003C43F0" w:rsidP="005B70CA">
      <w:pPr>
        <w:tabs>
          <w:tab w:val="left" w:pos="1890"/>
          <w:tab w:val="center" w:pos="5233"/>
          <w:tab w:val="left" w:pos="8460"/>
        </w:tabs>
        <w:spacing w:after="0"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      1</w:t>
      </w:r>
      <w:r w:rsidRPr="001A2A1A">
        <w:rPr>
          <w:rFonts w:ascii="Times New Roman" w:hAnsi="Times New Roman"/>
        </w:rPr>
        <w:tab/>
        <w:t xml:space="preserve">        1                                 3</w:t>
      </w:r>
      <w:r w:rsidRPr="001A2A1A">
        <w:rPr>
          <w:rFonts w:ascii="Times New Roman" w:hAnsi="Times New Roman"/>
        </w:rPr>
        <w:tab/>
        <w:t xml:space="preserve">                                       7</w:t>
      </w:r>
      <w:r w:rsidRPr="001A2A1A">
        <w:rPr>
          <w:rFonts w:ascii="Times New Roman" w:hAnsi="Times New Roman"/>
        </w:rPr>
        <w:tab/>
        <w:t>2</w:t>
      </w:r>
    </w:p>
    <w:p w:rsidR="003C43F0" w:rsidRPr="001A2A1A" w:rsidRDefault="003C43F0" w:rsidP="005B70CA">
      <w:pPr>
        <w:tabs>
          <w:tab w:val="left" w:pos="1890"/>
          <w:tab w:val="left" w:pos="2124"/>
          <w:tab w:val="left" w:pos="2832"/>
          <w:tab w:val="left" w:pos="3540"/>
          <w:tab w:val="center" w:pos="5233"/>
          <w:tab w:val="left" w:pos="8115"/>
        </w:tabs>
        <w:spacing w:after="0"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 A) —</w:t>
      </w:r>
      <w:r w:rsidRPr="001A2A1A">
        <w:rPr>
          <w:rFonts w:ascii="Times New Roman" w:hAnsi="Times New Roman"/>
        </w:rPr>
        <w:tab/>
        <w:t xml:space="preserve"> B)  —</w:t>
      </w:r>
      <w:r w:rsidRPr="001A2A1A">
        <w:rPr>
          <w:rFonts w:ascii="Times New Roman" w:hAnsi="Times New Roman"/>
        </w:rPr>
        <w:tab/>
        <w:t xml:space="preserve">                    C) —</w:t>
      </w:r>
      <w:r w:rsidRPr="001A2A1A">
        <w:rPr>
          <w:rFonts w:ascii="Times New Roman" w:hAnsi="Times New Roman"/>
        </w:rPr>
        <w:tab/>
        <w:t xml:space="preserve">                            D)     —</w:t>
      </w:r>
      <w:r w:rsidRPr="001A2A1A">
        <w:rPr>
          <w:rFonts w:ascii="Times New Roman" w:hAnsi="Times New Roman"/>
        </w:rPr>
        <w:tab/>
        <w:t>E) —</w:t>
      </w:r>
    </w:p>
    <w:p w:rsidR="003C43F0" w:rsidRPr="001A2A1A" w:rsidRDefault="003C43F0" w:rsidP="005B70CA">
      <w:pPr>
        <w:tabs>
          <w:tab w:val="left" w:pos="1890"/>
          <w:tab w:val="left" w:pos="3705"/>
          <w:tab w:val="center" w:pos="5233"/>
          <w:tab w:val="left" w:pos="8490"/>
        </w:tabs>
        <w:spacing w:after="0"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      3</w:t>
      </w:r>
      <w:r w:rsidRPr="001A2A1A">
        <w:rPr>
          <w:rFonts w:ascii="Times New Roman" w:hAnsi="Times New Roman"/>
        </w:rPr>
        <w:tab/>
        <w:t xml:space="preserve">        5</w:t>
      </w:r>
      <w:r w:rsidRPr="001A2A1A">
        <w:rPr>
          <w:rFonts w:ascii="Times New Roman" w:hAnsi="Times New Roman"/>
        </w:rPr>
        <w:tab/>
        <w:t xml:space="preserve">          8</w:t>
      </w:r>
      <w:r w:rsidRPr="001A2A1A">
        <w:rPr>
          <w:rFonts w:ascii="Times New Roman" w:hAnsi="Times New Roman"/>
        </w:rPr>
        <w:tab/>
        <w:t xml:space="preserve">                                       8                                 4</w:t>
      </w:r>
    </w:p>
    <w:p w:rsidR="003C43F0" w:rsidRPr="001A2A1A" w:rsidRDefault="003C43F0" w:rsidP="006259F0">
      <w:pPr>
        <w:spacing w:after="0" w:line="240" w:lineRule="auto"/>
        <w:rPr>
          <w:rFonts w:ascii="Times New Roman" w:hAnsi="Times New Roman"/>
        </w:rPr>
      </w:pPr>
    </w:p>
    <w:p w:rsidR="003C43F0" w:rsidRPr="001A2A1A" w:rsidRDefault="003C43F0" w:rsidP="006259F0">
      <w:pPr>
        <w:spacing w:after="0" w:line="240" w:lineRule="auto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>2.Aşağıdaki tam sayılı kesirleri bileşik kesre çeviriniz.</w:t>
      </w:r>
    </w:p>
    <w:p w:rsidR="003C43F0" w:rsidRPr="001A2A1A" w:rsidRDefault="003C43F0" w:rsidP="006259F0">
      <w:pPr>
        <w:tabs>
          <w:tab w:val="left" w:pos="2670"/>
        </w:tabs>
        <w:spacing w:after="0"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        3                                 7                                   3                                  4                                   1</w:t>
      </w:r>
    </w:p>
    <w:p w:rsidR="003C43F0" w:rsidRPr="001A2A1A" w:rsidRDefault="003C43F0" w:rsidP="006259F0">
      <w:pPr>
        <w:tabs>
          <w:tab w:val="left" w:pos="2325"/>
          <w:tab w:val="left" w:pos="5010"/>
          <w:tab w:val="center" w:pos="5233"/>
          <w:tab w:val="left" w:pos="7680"/>
        </w:tabs>
        <w:spacing w:after="0"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</w:rPr>
        <w:t>A) 5—                        B) 9—                         C) 6—</w:t>
      </w:r>
      <w:r w:rsidRPr="001A2A1A">
        <w:rPr>
          <w:rFonts w:ascii="Times New Roman" w:hAnsi="Times New Roman"/>
        </w:rPr>
        <w:tab/>
        <w:t xml:space="preserve">                D)  5—</w:t>
      </w:r>
      <w:r w:rsidRPr="001A2A1A">
        <w:rPr>
          <w:rFonts w:ascii="Times New Roman" w:hAnsi="Times New Roman"/>
        </w:rPr>
        <w:tab/>
        <w:t xml:space="preserve">      E) 4—</w:t>
      </w:r>
    </w:p>
    <w:p w:rsidR="003C43F0" w:rsidRPr="001A2A1A" w:rsidRDefault="003C43F0" w:rsidP="006259F0">
      <w:pPr>
        <w:tabs>
          <w:tab w:val="left" w:pos="2325"/>
        </w:tabs>
        <w:spacing w:after="0"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       4</w:t>
      </w:r>
      <w:r w:rsidRPr="001A2A1A">
        <w:rPr>
          <w:rFonts w:ascii="Times New Roman" w:hAnsi="Times New Roman"/>
        </w:rPr>
        <w:tab/>
        <w:t xml:space="preserve"> 8                                   8                                  9                                   3</w:t>
      </w:r>
    </w:p>
    <w:p w:rsidR="003C43F0" w:rsidRPr="001A2A1A" w:rsidRDefault="003C43F0" w:rsidP="006259F0">
      <w:pPr>
        <w:spacing w:after="0"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    </w:t>
      </w:r>
    </w:p>
    <w:p w:rsidR="003C43F0" w:rsidRPr="001A2A1A" w:rsidRDefault="003C43F0" w:rsidP="006259F0">
      <w:pPr>
        <w:spacing w:after="0"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  <w:b/>
        </w:rPr>
        <w:t xml:space="preserve">           </w:t>
      </w:r>
      <w:r w:rsidRPr="001A2A1A">
        <w:rPr>
          <w:rFonts w:ascii="Times New Roman" w:hAnsi="Times New Roman"/>
        </w:rPr>
        <w:t>3      1       1</w:t>
      </w:r>
    </w:p>
    <w:p w:rsidR="003C43F0" w:rsidRPr="001A2A1A" w:rsidRDefault="003C43F0" w:rsidP="006259F0">
      <w:pPr>
        <w:spacing w:after="0" w:line="240" w:lineRule="auto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>3.       — + — +  —    işleminin sonucu kaçtır?</w:t>
      </w:r>
    </w:p>
    <w:p w:rsidR="003C43F0" w:rsidRPr="001A2A1A" w:rsidRDefault="003C43F0" w:rsidP="006259F0">
      <w:pPr>
        <w:spacing w:after="0"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           6      3       6</w:t>
      </w:r>
    </w:p>
    <w:p w:rsidR="003C43F0" w:rsidRPr="001A2A1A" w:rsidRDefault="003C43F0" w:rsidP="006259F0">
      <w:pPr>
        <w:spacing w:after="0" w:line="240" w:lineRule="auto"/>
        <w:rPr>
          <w:rFonts w:ascii="Times New Roman" w:hAnsi="Times New Roman"/>
        </w:rPr>
      </w:pPr>
    </w:p>
    <w:p w:rsidR="003C43F0" w:rsidRPr="001A2A1A" w:rsidRDefault="003C43F0" w:rsidP="006259F0">
      <w:pPr>
        <w:spacing w:after="0" w:line="240" w:lineRule="auto"/>
        <w:jc w:val="both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          3        </w:t>
      </w:r>
      <w:r>
        <w:rPr>
          <w:rFonts w:ascii="Times New Roman" w:hAnsi="Times New Roman"/>
        </w:rPr>
        <w:t xml:space="preserve"> </w:t>
      </w:r>
      <w:r w:rsidRPr="001A2A1A">
        <w:rPr>
          <w:rFonts w:ascii="Times New Roman" w:hAnsi="Times New Roman"/>
        </w:rPr>
        <w:t xml:space="preserve"> 20</w:t>
      </w:r>
    </w:p>
    <w:p w:rsidR="003C43F0" w:rsidRPr="001A2A1A" w:rsidRDefault="003C43F0" w:rsidP="006259F0">
      <w:pPr>
        <w:spacing w:after="0" w:line="240" w:lineRule="auto"/>
        <w:jc w:val="both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 xml:space="preserve">.    4—   </w:t>
      </w:r>
      <w:r w:rsidRPr="001A2A1A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 </w:t>
      </w:r>
      <w:r w:rsidRPr="001A2A1A">
        <w:rPr>
          <w:rFonts w:ascii="Times New Roman" w:hAnsi="Times New Roman"/>
        </w:rPr>
        <w:t>2 —</w:t>
      </w:r>
      <w:r w:rsidRPr="001A2A1A">
        <w:rPr>
          <w:rFonts w:ascii="Times New Roman" w:hAnsi="Times New Roman"/>
          <w:b/>
        </w:rPr>
        <w:t xml:space="preserve">         işleminin sonucu kaçtır?</w:t>
      </w:r>
    </w:p>
    <w:p w:rsidR="003C43F0" w:rsidRPr="001A2A1A" w:rsidRDefault="003C43F0" w:rsidP="006259F0">
      <w:pPr>
        <w:spacing w:after="0" w:line="240" w:lineRule="auto"/>
        <w:jc w:val="both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          5      </w:t>
      </w:r>
      <w:r>
        <w:rPr>
          <w:rFonts w:ascii="Times New Roman" w:hAnsi="Times New Roman"/>
        </w:rPr>
        <w:t xml:space="preserve"> </w:t>
      </w:r>
      <w:bookmarkStart w:id="0" w:name="_GoBack"/>
      <w:bookmarkEnd w:id="0"/>
      <w:r w:rsidRPr="001A2A1A">
        <w:rPr>
          <w:rFonts w:ascii="Times New Roman" w:hAnsi="Times New Roman"/>
        </w:rPr>
        <w:t xml:space="preserve">   30            </w:t>
      </w:r>
    </w:p>
    <w:p w:rsidR="003C43F0" w:rsidRPr="001A2A1A" w:rsidRDefault="003C43F0" w:rsidP="003E25D0">
      <w:pPr>
        <w:tabs>
          <w:tab w:val="left" w:pos="7650"/>
        </w:tabs>
        <w:spacing w:before="240" w:after="0"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             1                   1</w:t>
      </w:r>
      <w:r>
        <w:rPr>
          <w:rFonts w:ascii="Times New Roman" w:hAnsi="Times New Roman"/>
        </w:rPr>
        <w:t xml:space="preserve">                                                 9                       99</w:t>
      </w:r>
      <w:r>
        <w:rPr>
          <w:rFonts w:ascii="Times New Roman" w:hAnsi="Times New Roman"/>
        </w:rPr>
        <w:tab/>
        <w:t>99                        9</w:t>
      </w:r>
    </w:p>
    <w:p w:rsidR="003C43F0" w:rsidRPr="001A2A1A" w:rsidRDefault="003C43F0" w:rsidP="003E25D0">
      <w:pPr>
        <w:tabs>
          <w:tab w:val="left" w:pos="4065"/>
          <w:tab w:val="left" w:pos="5865"/>
          <w:tab w:val="left" w:pos="7215"/>
          <w:tab w:val="left" w:pos="8760"/>
        </w:tabs>
        <w:spacing w:after="0" w:line="240" w:lineRule="auto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>5.  { 2- — }  x  { 2 + — }</w:t>
      </w:r>
      <w:r>
        <w:rPr>
          <w:rFonts w:ascii="Times New Roman" w:hAnsi="Times New Roman"/>
          <w:b/>
        </w:rPr>
        <w:t>= ?</w:t>
      </w:r>
      <w:r>
        <w:rPr>
          <w:rFonts w:ascii="Times New Roman" w:hAnsi="Times New Roman"/>
          <w:b/>
        </w:rPr>
        <w:tab/>
        <w:t xml:space="preserve">    A)  </w:t>
      </w:r>
      <w:r w:rsidRPr="003E25D0">
        <w:rPr>
          <w:rFonts w:ascii="Times New Roman" w:hAnsi="Times New Roman"/>
          <w:b/>
        </w:rPr>
        <w:t>—</w:t>
      </w:r>
      <w:r>
        <w:rPr>
          <w:rFonts w:ascii="Times New Roman" w:hAnsi="Times New Roman"/>
          <w:b/>
        </w:rPr>
        <w:t xml:space="preserve">                B)  </w:t>
      </w:r>
      <w:r w:rsidRPr="003E25D0">
        <w:rPr>
          <w:rFonts w:ascii="Times New Roman" w:hAnsi="Times New Roman"/>
          <w:b/>
        </w:rPr>
        <w:t>—</w:t>
      </w:r>
      <w:r>
        <w:rPr>
          <w:rFonts w:ascii="Times New Roman" w:hAnsi="Times New Roman"/>
          <w:b/>
        </w:rPr>
        <w:tab/>
        <w:t xml:space="preserve"> C)  </w:t>
      </w:r>
      <w:r w:rsidRPr="003E25D0">
        <w:rPr>
          <w:rFonts w:ascii="Times New Roman" w:hAnsi="Times New Roman"/>
          <w:b/>
        </w:rPr>
        <w:t>—</w:t>
      </w:r>
      <w:r>
        <w:rPr>
          <w:rFonts w:ascii="Times New Roman" w:hAnsi="Times New Roman"/>
          <w:b/>
        </w:rPr>
        <w:tab/>
        <w:t>D)</w:t>
      </w:r>
      <w:r w:rsidRPr="003E2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 w:rsidRPr="003E25D0">
        <w:rPr>
          <w:rFonts w:ascii="Times New Roman" w:hAnsi="Times New Roman"/>
          <w:b/>
        </w:rPr>
        <w:t>—</w:t>
      </w:r>
    </w:p>
    <w:p w:rsidR="003C43F0" w:rsidRPr="003E25D0" w:rsidRDefault="003C43F0" w:rsidP="006259F0">
      <w:pPr>
        <w:spacing w:after="0"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  <w:b/>
        </w:rPr>
        <w:t xml:space="preserve">             5                   5</w:t>
      </w:r>
      <w:r>
        <w:rPr>
          <w:rFonts w:ascii="Times New Roman" w:hAnsi="Times New Roman"/>
          <w:b/>
        </w:rPr>
        <w:t xml:space="preserve">                        </w:t>
      </w:r>
      <w:r w:rsidRPr="003E25D0">
        <w:rPr>
          <w:rFonts w:ascii="Times New Roman" w:hAnsi="Times New Roman"/>
        </w:rPr>
        <w:t xml:space="preserve">                         5                        5                          25                       25</w:t>
      </w:r>
    </w:p>
    <w:p w:rsidR="003C43F0" w:rsidRPr="003E25D0" w:rsidRDefault="003C43F0" w:rsidP="006259F0">
      <w:pPr>
        <w:spacing w:after="0" w:line="240" w:lineRule="auto"/>
        <w:rPr>
          <w:rFonts w:ascii="Times New Roman" w:hAnsi="Times New Roman"/>
        </w:rPr>
      </w:pPr>
      <w:r w:rsidRPr="003E25D0">
        <w:rPr>
          <w:rFonts w:ascii="Times New Roman" w:hAnsi="Times New Roman"/>
        </w:rPr>
        <w:t xml:space="preserve">                               </w:t>
      </w:r>
    </w:p>
    <w:p w:rsidR="003C43F0" w:rsidRPr="001A2A1A" w:rsidRDefault="003C43F0" w:rsidP="006259F0">
      <w:pPr>
        <w:spacing w:after="0" w:line="240" w:lineRule="auto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 xml:space="preserve">                                 5</w:t>
      </w:r>
    </w:p>
    <w:p w:rsidR="003C43F0" w:rsidRPr="001A2A1A" w:rsidRDefault="003C43F0" w:rsidP="001A2A1A">
      <w:pPr>
        <w:tabs>
          <w:tab w:val="left" w:pos="4245"/>
        </w:tabs>
        <w:spacing w:after="0" w:line="240" w:lineRule="auto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>6.     300 sayısının —’ sı kaçtır?</w:t>
      </w:r>
      <w:r>
        <w:rPr>
          <w:rFonts w:ascii="Times New Roman" w:hAnsi="Times New Roman"/>
          <w:b/>
        </w:rPr>
        <w:tab/>
        <w:t>A)200                 B) 250                  C)270              D) 300</w:t>
      </w:r>
    </w:p>
    <w:p w:rsidR="003C43F0" w:rsidRDefault="003C43F0" w:rsidP="001A2A1A">
      <w:pPr>
        <w:spacing w:after="0" w:line="240" w:lineRule="auto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 xml:space="preserve">                                 6</w:t>
      </w:r>
    </w:p>
    <w:p w:rsidR="003C43F0" w:rsidRPr="001A2A1A" w:rsidRDefault="003C43F0" w:rsidP="001A2A1A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</w:t>
      </w:r>
    </w:p>
    <w:p w:rsidR="003C43F0" w:rsidRPr="001A2A1A" w:rsidRDefault="003C43F0" w:rsidP="006259F0">
      <w:pPr>
        <w:spacing w:line="240" w:lineRule="auto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>7.Bir okuldaki öğrencilerin %30’u erkek öğrencidir. Okulda 210  öğrenci olduğuna göre bu okulda kız öğrenci sayısı kaçtır?</w:t>
      </w:r>
    </w:p>
    <w:p w:rsidR="003C43F0" w:rsidRPr="001A2A1A" w:rsidRDefault="003C43F0" w:rsidP="006259F0">
      <w:pPr>
        <w:spacing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   A) 130                       B) 140                         C) 150                       D) 160</w:t>
      </w:r>
    </w:p>
    <w:p w:rsidR="003C43F0" w:rsidRPr="001A2A1A" w:rsidRDefault="003C43F0" w:rsidP="006259F0">
      <w:pPr>
        <w:spacing w:line="240" w:lineRule="auto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>8. 6200 sayısının %8’i kaçtır?</w:t>
      </w:r>
    </w:p>
    <w:p w:rsidR="003C43F0" w:rsidRPr="001A2A1A" w:rsidRDefault="003C43F0" w:rsidP="006259F0">
      <w:pPr>
        <w:spacing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   A) 484                       B) 496                         C) 502                       D) 546</w:t>
      </w:r>
    </w:p>
    <w:p w:rsidR="003C43F0" w:rsidRPr="001A2A1A" w:rsidRDefault="003C43F0" w:rsidP="00CE2479">
      <w:pPr>
        <w:spacing w:before="240" w:line="240" w:lineRule="auto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>9. Aşağıdaki kesirleri yüzde sembolü ile yazınız.</w:t>
      </w:r>
    </w:p>
    <w:p w:rsidR="003C43F0" w:rsidRPr="001A2A1A" w:rsidRDefault="003C43F0" w:rsidP="00A122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475"/>
        </w:tabs>
        <w:spacing w:after="0"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       4</w:t>
      </w:r>
      <w:r w:rsidRPr="001A2A1A">
        <w:rPr>
          <w:rFonts w:ascii="Times New Roman" w:hAnsi="Times New Roman"/>
        </w:rPr>
        <w:tab/>
        <w:t xml:space="preserve">                                2                            </w:t>
      </w:r>
      <w:r>
        <w:rPr>
          <w:rFonts w:ascii="Times New Roman" w:hAnsi="Times New Roman"/>
        </w:rPr>
        <w:t xml:space="preserve">     </w:t>
      </w:r>
      <w:r w:rsidRPr="001A2A1A">
        <w:rPr>
          <w:rFonts w:ascii="Times New Roman" w:hAnsi="Times New Roman"/>
        </w:rPr>
        <w:t xml:space="preserve"> 7</w:t>
      </w:r>
      <w:r w:rsidRPr="001A2A1A">
        <w:rPr>
          <w:rFonts w:ascii="Times New Roman" w:hAnsi="Times New Roman"/>
        </w:rPr>
        <w:tab/>
        <w:t xml:space="preserve">                           9</w:t>
      </w:r>
      <w:r w:rsidRPr="001A2A1A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</w:t>
      </w:r>
      <w:r w:rsidRPr="001A2A1A">
        <w:rPr>
          <w:rFonts w:ascii="Times New Roman" w:hAnsi="Times New Roman"/>
        </w:rPr>
        <w:t>3</w:t>
      </w:r>
    </w:p>
    <w:p w:rsidR="003C43F0" w:rsidRPr="001A2A1A" w:rsidRDefault="003C43F0" w:rsidP="00CE2479">
      <w:pPr>
        <w:spacing w:after="0"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 A) —</w:t>
      </w:r>
      <w:r w:rsidRPr="001A2A1A">
        <w:rPr>
          <w:rFonts w:ascii="Times New Roman" w:hAnsi="Times New Roman"/>
        </w:rPr>
        <w:tab/>
        <w:t xml:space="preserve">                         B)  —</w:t>
      </w:r>
      <w:r w:rsidRPr="001A2A1A">
        <w:rPr>
          <w:rFonts w:ascii="Times New Roman" w:hAnsi="Times New Roman"/>
        </w:rPr>
        <w:tab/>
        <w:t xml:space="preserve">                       C)  —</w:t>
      </w:r>
      <w:r w:rsidRPr="001A2A1A">
        <w:rPr>
          <w:rFonts w:ascii="Times New Roman" w:hAnsi="Times New Roman"/>
        </w:rPr>
        <w:tab/>
        <w:t xml:space="preserve">                    D)  —                                E)    —</w:t>
      </w:r>
    </w:p>
    <w:p w:rsidR="003C43F0" w:rsidRPr="001A2A1A" w:rsidRDefault="003C43F0" w:rsidP="00A122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445"/>
        </w:tabs>
        <w:spacing w:after="0"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      25</w:t>
      </w:r>
      <w:r w:rsidRPr="001A2A1A">
        <w:rPr>
          <w:rFonts w:ascii="Times New Roman" w:hAnsi="Times New Roman"/>
        </w:rPr>
        <w:tab/>
        <w:t xml:space="preserve">                                5</w:t>
      </w:r>
      <w:r w:rsidRPr="001A2A1A">
        <w:rPr>
          <w:rFonts w:ascii="Times New Roman" w:hAnsi="Times New Roman"/>
        </w:rPr>
        <w:tab/>
        <w:t xml:space="preserve">                             10</w:t>
      </w:r>
      <w:r w:rsidRPr="001A2A1A">
        <w:rPr>
          <w:rFonts w:ascii="Times New Roman" w:hAnsi="Times New Roman"/>
        </w:rPr>
        <w:tab/>
        <w:t xml:space="preserve">                          50</w:t>
      </w:r>
      <w:r w:rsidRPr="001A2A1A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</w:t>
      </w:r>
      <w:r w:rsidRPr="001A2A1A">
        <w:rPr>
          <w:rFonts w:ascii="Times New Roman" w:hAnsi="Times New Roman"/>
        </w:rPr>
        <w:t>20</w:t>
      </w:r>
    </w:p>
    <w:p w:rsidR="003C43F0" w:rsidRPr="001A2A1A" w:rsidRDefault="003C43F0" w:rsidP="00CE2479">
      <w:pPr>
        <w:spacing w:before="240" w:line="240" w:lineRule="auto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>10.Aşağıdaki çevirmeleri yapınız.</w:t>
      </w:r>
    </w:p>
    <w:p w:rsidR="003C43F0" w:rsidRPr="001A2A1A" w:rsidRDefault="003C43F0" w:rsidP="00CE2479">
      <w:pPr>
        <w:spacing w:before="240" w:line="240" w:lineRule="auto"/>
        <w:rPr>
          <w:rFonts w:ascii="Times New Roman" w:hAnsi="Times New Roman"/>
        </w:rPr>
      </w:pPr>
      <w:r w:rsidRPr="001A2A1A">
        <w:rPr>
          <w:rFonts w:ascii="Times New Roman" w:hAnsi="Times New Roman"/>
        </w:rPr>
        <w:t>A)16</w:t>
      </w:r>
      <w:r>
        <w:rPr>
          <w:rFonts w:ascii="Times New Roman" w:hAnsi="Times New Roman"/>
        </w:rPr>
        <w:t>00</w:t>
      </w:r>
      <w:r w:rsidRPr="001A2A1A">
        <w:rPr>
          <w:rFonts w:ascii="Times New Roman" w:hAnsi="Times New Roman"/>
        </w:rPr>
        <w:t>cm=……….m        B)59m=…………mm       C)35000m=…………km       D)</w:t>
      </w:r>
      <w:r>
        <w:rPr>
          <w:rFonts w:ascii="Times New Roman" w:hAnsi="Times New Roman"/>
        </w:rPr>
        <w:t>40km</w:t>
      </w:r>
      <w:r w:rsidRPr="001A2A1A">
        <w:rPr>
          <w:rFonts w:ascii="Times New Roman" w:hAnsi="Times New Roman"/>
        </w:rPr>
        <w:t>=………</w:t>
      </w:r>
      <w:r>
        <w:rPr>
          <w:rFonts w:ascii="Times New Roman" w:hAnsi="Times New Roman"/>
        </w:rPr>
        <w:t>.m</w:t>
      </w:r>
    </w:p>
    <w:p w:rsidR="003C43F0" w:rsidRPr="001A2A1A" w:rsidRDefault="003C43F0" w:rsidP="005B70CA">
      <w:pPr>
        <w:rPr>
          <w:rFonts w:ascii="Times New Roman" w:hAnsi="Times New Roman"/>
        </w:rPr>
      </w:pPr>
      <w:r w:rsidRPr="001A2A1A">
        <w:rPr>
          <w:rFonts w:ascii="Times New Roman" w:hAnsi="Times New Roman"/>
        </w:rPr>
        <w:t>E)0,025km=…………m</w:t>
      </w:r>
    </w:p>
    <w:tbl>
      <w:tblPr>
        <w:tblpPr w:leftFromText="141" w:rightFromText="141" w:vertAnchor="text" w:horzAnchor="page" w:tblpX="1678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5"/>
        <w:gridCol w:w="738"/>
        <w:gridCol w:w="738"/>
        <w:gridCol w:w="738"/>
        <w:gridCol w:w="738"/>
        <w:gridCol w:w="791"/>
        <w:gridCol w:w="748"/>
        <w:gridCol w:w="766"/>
      </w:tblGrid>
      <w:tr w:rsidR="003C43F0" w:rsidRPr="00284ADF" w:rsidTr="00284ADF">
        <w:trPr>
          <w:trHeight w:val="342"/>
        </w:trPr>
        <w:tc>
          <w:tcPr>
            <w:tcW w:w="975" w:type="dxa"/>
          </w:tcPr>
          <w:p w:rsidR="003C43F0" w:rsidRPr="00284ADF" w:rsidRDefault="003C43F0" w:rsidP="00284A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84ADF">
              <w:rPr>
                <w:rFonts w:ascii="Times New Roman" w:hAnsi="Times New Roman"/>
                <w:b/>
              </w:rPr>
              <w:t xml:space="preserve">Gün </w:t>
            </w:r>
          </w:p>
        </w:tc>
        <w:tc>
          <w:tcPr>
            <w:tcW w:w="738" w:type="dxa"/>
          </w:tcPr>
          <w:p w:rsidR="003C43F0" w:rsidRPr="00284ADF" w:rsidRDefault="003C43F0" w:rsidP="00284A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84ADF">
              <w:rPr>
                <w:rFonts w:ascii="Times New Roman" w:hAnsi="Times New Roman"/>
                <w:b/>
              </w:rPr>
              <w:t>Pazt.</w:t>
            </w:r>
          </w:p>
        </w:tc>
        <w:tc>
          <w:tcPr>
            <w:tcW w:w="738" w:type="dxa"/>
          </w:tcPr>
          <w:p w:rsidR="003C43F0" w:rsidRPr="00284ADF" w:rsidRDefault="003C43F0" w:rsidP="00284A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84ADF">
              <w:rPr>
                <w:rFonts w:ascii="Times New Roman" w:hAnsi="Times New Roman"/>
                <w:b/>
              </w:rPr>
              <w:t xml:space="preserve">Salı </w:t>
            </w:r>
          </w:p>
        </w:tc>
        <w:tc>
          <w:tcPr>
            <w:tcW w:w="738" w:type="dxa"/>
          </w:tcPr>
          <w:p w:rsidR="003C43F0" w:rsidRPr="00284ADF" w:rsidRDefault="003C43F0" w:rsidP="00284A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84ADF">
              <w:rPr>
                <w:rFonts w:ascii="Times New Roman" w:hAnsi="Times New Roman"/>
                <w:b/>
              </w:rPr>
              <w:t>Çarş.</w:t>
            </w:r>
          </w:p>
        </w:tc>
        <w:tc>
          <w:tcPr>
            <w:tcW w:w="738" w:type="dxa"/>
          </w:tcPr>
          <w:p w:rsidR="003C43F0" w:rsidRPr="00284ADF" w:rsidRDefault="003C43F0" w:rsidP="00284A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84ADF">
              <w:rPr>
                <w:rFonts w:ascii="Times New Roman" w:hAnsi="Times New Roman"/>
                <w:b/>
              </w:rPr>
              <w:t>Perş.</w:t>
            </w:r>
          </w:p>
        </w:tc>
        <w:tc>
          <w:tcPr>
            <w:tcW w:w="791" w:type="dxa"/>
          </w:tcPr>
          <w:p w:rsidR="003C43F0" w:rsidRPr="00284ADF" w:rsidRDefault="003C43F0" w:rsidP="00284A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84ADF">
              <w:rPr>
                <w:rFonts w:ascii="Times New Roman" w:hAnsi="Times New Roman"/>
                <w:b/>
              </w:rPr>
              <w:t xml:space="preserve">Cuma </w:t>
            </w:r>
          </w:p>
        </w:tc>
        <w:tc>
          <w:tcPr>
            <w:tcW w:w="748" w:type="dxa"/>
          </w:tcPr>
          <w:p w:rsidR="003C43F0" w:rsidRPr="00284ADF" w:rsidRDefault="003C43F0" w:rsidP="00284A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84ADF">
              <w:rPr>
                <w:rFonts w:ascii="Times New Roman" w:hAnsi="Times New Roman"/>
                <w:b/>
              </w:rPr>
              <w:t xml:space="preserve">C.tesi </w:t>
            </w:r>
          </w:p>
        </w:tc>
        <w:tc>
          <w:tcPr>
            <w:tcW w:w="766" w:type="dxa"/>
          </w:tcPr>
          <w:p w:rsidR="003C43F0" w:rsidRPr="00284ADF" w:rsidRDefault="003C43F0" w:rsidP="00284A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84ADF">
              <w:rPr>
                <w:rFonts w:ascii="Times New Roman" w:hAnsi="Times New Roman"/>
                <w:b/>
              </w:rPr>
              <w:t xml:space="preserve">Pazar </w:t>
            </w:r>
          </w:p>
        </w:tc>
      </w:tr>
      <w:tr w:rsidR="003C43F0" w:rsidRPr="00284ADF" w:rsidTr="00284ADF">
        <w:trPr>
          <w:trHeight w:val="342"/>
        </w:trPr>
        <w:tc>
          <w:tcPr>
            <w:tcW w:w="975" w:type="dxa"/>
          </w:tcPr>
          <w:p w:rsidR="003C43F0" w:rsidRPr="00284ADF" w:rsidRDefault="003C43F0" w:rsidP="00284A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84ADF">
              <w:rPr>
                <w:rFonts w:ascii="Times New Roman" w:hAnsi="Times New Roman"/>
                <w:b/>
              </w:rPr>
              <w:t xml:space="preserve">Sıcaklık </w:t>
            </w:r>
          </w:p>
        </w:tc>
        <w:tc>
          <w:tcPr>
            <w:tcW w:w="738" w:type="dxa"/>
          </w:tcPr>
          <w:p w:rsidR="003C43F0" w:rsidRPr="00284ADF" w:rsidRDefault="003C43F0" w:rsidP="00284A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84ADF">
              <w:rPr>
                <w:rFonts w:ascii="Times New Roman" w:hAnsi="Times New Roman"/>
                <w:b/>
              </w:rPr>
              <w:t>28 °C</w:t>
            </w:r>
          </w:p>
        </w:tc>
        <w:tc>
          <w:tcPr>
            <w:tcW w:w="738" w:type="dxa"/>
          </w:tcPr>
          <w:p w:rsidR="003C43F0" w:rsidRPr="00284ADF" w:rsidRDefault="003C43F0" w:rsidP="00284A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84ADF">
              <w:rPr>
                <w:rFonts w:ascii="Times New Roman" w:hAnsi="Times New Roman"/>
                <w:b/>
              </w:rPr>
              <w:t>30 °C</w:t>
            </w:r>
          </w:p>
        </w:tc>
        <w:tc>
          <w:tcPr>
            <w:tcW w:w="738" w:type="dxa"/>
          </w:tcPr>
          <w:p w:rsidR="003C43F0" w:rsidRPr="00284ADF" w:rsidRDefault="003C43F0" w:rsidP="00284A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84ADF">
              <w:rPr>
                <w:rFonts w:ascii="Times New Roman" w:hAnsi="Times New Roman"/>
                <w:b/>
              </w:rPr>
              <w:t>34 °C</w:t>
            </w:r>
          </w:p>
        </w:tc>
        <w:tc>
          <w:tcPr>
            <w:tcW w:w="738" w:type="dxa"/>
          </w:tcPr>
          <w:p w:rsidR="003C43F0" w:rsidRPr="00284ADF" w:rsidRDefault="003C43F0" w:rsidP="00284A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84ADF">
              <w:rPr>
                <w:rFonts w:ascii="Times New Roman" w:hAnsi="Times New Roman"/>
                <w:b/>
              </w:rPr>
              <w:t>29 °C</w:t>
            </w:r>
          </w:p>
        </w:tc>
        <w:tc>
          <w:tcPr>
            <w:tcW w:w="791" w:type="dxa"/>
          </w:tcPr>
          <w:p w:rsidR="003C43F0" w:rsidRPr="00284ADF" w:rsidRDefault="003C43F0" w:rsidP="00284A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84ADF">
              <w:rPr>
                <w:rFonts w:ascii="Times New Roman" w:hAnsi="Times New Roman"/>
                <w:b/>
              </w:rPr>
              <w:t>34 °C</w:t>
            </w:r>
          </w:p>
        </w:tc>
        <w:tc>
          <w:tcPr>
            <w:tcW w:w="748" w:type="dxa"/>
          </w:tcPr>
          <w:p w:rsidR="003C43F0" w:rsidRPr="00284ADF" w:rsidRDefault="003C43F0" w:rsidP="00284A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84ADF">
              <w:rPr>
                <w:rFonts w:ascii="Times New Roman" w:hAnsi="Times New Roman"/>
                <w:b/>
              </w:rPr>
              <w:t>27 °C</w:t>
            </w:r>
          </w:p>
        </w:tc>
        <w:tc>
          <w:tcPr>
            <w:tcW w:w="766" w:type="dxa"/>
          </w:tcPr>
          <w:p w:rsidR="003C43F0" w:rsidRPr="00284ADF" w:rsidRDefault="003C43F0" w:rsidP="00284A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84ADF">
              <w:rPr>
                <w:rFonts w:ascii="Times New Roman" w:hAnsi="Times New Roman"/>
                <w:b/>
              </w:rPr>
              <w:t>35 °C</w:t>
            </w:r>
          </w:p>
        </w:tc>
      </w:tr>
    </w:tbl>
    <w:p w:rsidR="003C43F0" w:rsidRPr="001A2A1A" w:rsidRDefault="003C43F0" w:rsidP="000E68E5">
      <w:pPr>
        <w:rPr>
          <w:rFonts w:ascii="Times New Roman" w:hAnsi="Times New Roman"/>
          <w:b/>
        </w:rPr>
      </w:pPr>
    </w:p>
    <w:p w:rsidR="003C43F0" w:rsidRPr="001A2A1A" w:rsidRDefault="003C43F0" w:rsidP="000E68E5">
      <w:pPr>
        <w:rPr>
          <w:rFonts w:ascii="Times New Roman" w:hAnsi="Times New Roman"/>
          <w:b/>
        </w:rPr>
      </w:pPr>
    </w:p>
    <w:p w:rsidR="003C43F0" w:rsidRPr="001A2A1A" w:rsidRDefault="003C43F0" w:rsidP="000E68E5">
      <w:pPr>
        <w:rPr>
          <w:rFonts w:ascii="Times New Roman" w:hAnsi="Times New Roman"/>
        </w:rPr>
      </w:pPr>
      <w:r w:rsidRPr="001A2A1A">
        <w:rPr>
          <w:rFonts w:ascii="Times New Roman" w:hAnsi="Times New Roman"/>
        </w:rPr>
        <w:t>Yukarıdaki tabloda Isparta ilimizde Ağustos ayındaki tespit edilen en yüksek sıcaklık ölçümlerini göstermektedir.</w:t>
      </w:r>
    </w:p>
    <w:p w:rsidR="003C43F0" w:rsidRPr="001A2A1A" w:rsidRDefault="003C43F0" w:rsidP="00A122CC">
      <w:pPr>
        <w:spacing w:after="0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 xml:space="preserve">11.Tabloya göre </w:t>
      </w:r>
      <w:r w:rsidRPr="001A2A1A">
        <w:rPr>
          <w:rFonts w:ascii="Times New Roman" w:hAnsi="Times New Roman"/>
          <w:b/>
          <w:i/>
          <w:u w:val="single"/>
        </w:rPr>
        <w:t>en sıcak</w:t>
      </w:r>
      <w:r w:rsidRPr="001A2A1A">
        <w:rPr>
          <w:rFonts w:ascii="Times New Roman" w:hAnsi="Times New Roman"/>
          <w:b/>
        </w:rPr>
        <w:t xml:space="preserve"> gün hangisidir?</w:t>
      </w:r>
    </w:p>
    <w:p w:rsidR="003C43F0" w:rsidRPr="001A2A1A" w:rsidRDefault="003C43F0" w:rsidP="00A122CC">
      <w:pPr>
        <w:spacing w:after="0"/>
        <w:rPr>
          <w:rFonts w:ascii="Times New Roman" w:hAnsi="Times New Roman"/>
        </w:rPr>
      </w:pPr>
      <w:r w:rsidRPr="001A2A1A">
        <w:rPr>
          <w:rFonts w:ascii="Times New Roman" w:hAnsi="Times New Roman"/>
        </w:rPr>
        <w:t>A) Pazartesi                                 B)Perşembe</w:t>
      </w:r>
    </w:p>
    <w:p w:rsidR="003C43F0" w:rsidRPr="001A2A1A" w:rsidRDefault="003C43F0" w:rsidP="00A122CC">
      <w:pPr>
        <w:tabs>
          <w:tab w:val="left" w:pos="2640"/>
        </w:tabs>
        <w:rPr>
          <w:rFonts w:ascii="Times New Roman" w:hAnsi="Times New Roman"/>
        </w:rPr>
      </w:pPr>
      <w:r w:rsidRPr="001A2A1A">
        <w:rPr>
          <w:rFonts w:ascii="Times New Roman" w:hAnsi="Times New Roman"/>
        </w:rPr>
        <w:t>C) Pazar</w:t>
      </w:r>
      <w:r w:rsidRPr="001A2A1A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1A2A1A">
        <w:rPr>
          <w:rFonts w:ascii="Times New Roman" w:hAnsi="Times New Roman"/>
        </w:rPr>
        <w:t>D) Cuma</w:t>
      </w:r>
    </w:p>
    <w:p w:rsidR="003C43F0" w:rsidRPr="001A2A1A" w:rsidRDefault="003C43F0" w:rsidP="00A122CC">
      <w:pPr>
        <w:tabs>
          <w:tab w:val="left" w:pos="2640"/>
        </w:tabs>
        <w:rPr>
          <w:rFonts w:ascii="Times New Roman" w:hAnsi="Times New Roman"/>
        </w:rPr>
      </w:pPr>
    </w:p>
    <w:p w:rsidR="003C43F0" w:rsidRPr="001A2A1A" w:rsidRDefault="003C43F0" w:rsidP="00A122CC">
      <w:pPr>
        <w:tabs>
          <w:tab w:val="left" w:pos="2640"/>
        </w:tabs>
        <w:spacing w:after="0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>12.Tabloya göre hangi günlerin sıcaklık dereceleri eşittir?</w:t>
      </w:r>
    </w:p>
    <w:p w:rsidR="003C43F0" w:rsidRPr="001A2A1A" w:rsidRDefault="003C43F0" w:rsidP="00A122CC">
      <w:pPr>
        <w:tabs>
          <w:tab w:val="left" w:pos="2640"/>
        </w:tabs>
        <w:spacing w:after="0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A) Pazartesi-Salı                         B)Pazar-Cuma  </w:t>
      </w:r>
    </w:p>
    <w:p w:rsidR="003C43F0" w:rsidRDefault="003C43F0" w:rsidP="00A122CC">
      <w:pPr>
        <w:tabs>
          <w:tab w:val="left" w:pos="2640"/>
        </w:tabs>
        <w:spacing w:after="0"/>
        <w:rPr>
          <w:rFonts w:ascii="Times New Roman" w:hAnsi="Times New Roman"/>
        </w:rPr>
      </w:pPr>
      <w:r w:rsidRPr="001A2A1A">
        <w:rPr>
          <w:rFonts w:ascii="Times New Roman" w:hAnsi="Times New Roman"/>
        </w:rPr>
        <w:t xml:space="preserve">C) Salı- Cuma                             D)Çarşamba- Cuma  </w:t>
      </w:r>
    </w:p>
    <w:p w:rsidR="003C43F0" w:rsidRPr="001A2A1A" w:rsidRDefault="003C43F0" w:rsidP="00A122CC">
      <w:pPr>
        <w:tabs>
          <w:tab w:val="left" w:pos="2640"/>
        </w:tabs>
        <w:spacing w:after="0"/>
        <w:rPr>
          <w:rFonts w:ascii="Times New Roman" w:hAnsi="Times New Roman"/>
        </w:rPr>
      </w:pPr>
    </w:p>
    <w:p w:rsidR="003C43F0" w:rsidRPr="001A2A1A" w:rsidRDefault="003C43F0" w:rsidP="00A122CC">
      <w:pPr>
        <w:tabs>
          <w:tab w:val="left" w:pos="2640"/>
        </w:tabs>
        <w:spacing w:after="0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 xml:space="preserve">13. Tabloya göre </w:t>
      </w:r>
      <w:r w:rsidRPr="001A2A1A">
        <w:rPr>
          <w:rFonts w:ascii="Times New Roman" w:hAnsi="Times New Roman"/>
          <w:b/>
          <w:i/>
          <w:u w:val="single"/>
        </w:rPr>
        <w:t>en düşük</w:t>
      </w:r>
      <w:r w:rsidRPr="001A2A1A">
        <w:rPr>
          <w:rFonts w:ascii="Times New Roman" w:hAnsi="Times New Roman"/>
          <w:b/>
        </w:rPr>
        <w:t xml:space="preserve"> sıcaklık hangi gün tespit edilmiştir?</w:t>
      </w:r>
    </w:p>
    <w:p w:rsidR="003C43F0" w:rsidRPr="001A2A1A" w:rsidRDefault="003C43F0" w:rsidP="00A122CC">
      <w:pPr>
        <w:tabs>
          <w:tab w:val="left" w:pos="2640"/>
        </w:tabs>
        <w:spacing w:after="0"/>
        <w:rPr>
          <w:rFonts w:ascii="Times New Roman" w:hAnsi="Times New Roman"/>
        </w:rPr>
      </w:pPr>
      <w:r w:rsidRPr="001A2A1A">
        <w:rPr>
          <w:rFonts w:ascii="Times New Roman" w:hAnsi="Times New Roman"/>
        </w:rPr>
        <w:t>A)Cumartesi                              B)Salı</w:t>
      </w:r>
    </w:p>
    <w:p w:rsidR="003C43F0" w:rsidRPr="001A2A1A" w:rsidRDefault="003C43F0" w:rsidP="00A122CC">
      <w:pPr>
        <w:tabs>
          <w:tab w:val="left" w:pos="2640"/>
        </w:tabs>
        <w:spacing w:after="0"/>
        <w:rPr>
          <w:rFonts w:ascii="Times New Roman" w:hAnsi="Times New Roman"/>
        </w:rPr>
      </w:pPr>
      <w:r w:rsidRPr="001A2A1A">
        <w:rPr>
          <w:rFonts w:ascii="Times New Roman" w:hAnsi="Times New Roman"/>
        </w:rPr>
        <w:t>C)Çarşamba                              D)Pazartesi</w:t>
      </w:r>
    </w:p>
    <w:p w:rsidR="003C43F0" w:rsidRPr="001A2A1A" w:rsidRDefault="003C43F0" w:rsidP="00A122CC">
      <w:pPr>
        <w:tabs>
          <w:tab w:val="left" w:pos="2640"/>
        </w:tabs>
        <w:spacing w:after="0"/>
        <w:rPr>
          <w:rFonts w:ascii="Times New Roman" w:hAnsi="Times New Roman"/>
        </w:rPr>
      </w:pPr>
    </w:p>
    <w:p w:rsidR="003C43F0" w:rsidRPr="001A2A1A" w:rsidRDefault="003C43F0" w:rsidP="00A122CC">
      <w:pPr>
        <w:tabs>
          <w:tab w:val="left" w:pos="2640"/>
        </w:tabs>
        <w:spacing w:after="0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>14. Tabloya göre bir haftalık sıcaklık ortalaması kaç derecedir?</w:t>
      </w:r>
    </w:p>
    <w:p w:rsidR="003C43F0" w:rsidRPr="001A2A1A" w:rsidRDefault="003C43F0" w:rsidP="00A122CC">
      <w:pPr>
        <w:tabs>
          <w:tab w:val="left" w:pos="2640"/>
        </w:tabs>
        <w:spacing w:after="0"/>
        <w:rPr>
          <w:rFonts w:ascii="Times New Roman" w:hAnsi="Times New Roman"/>
        </w:rPr>
      </w:pPr>
      <w:r w:rsidRPr="001A2A1A">
        <w:rPr>
          <w:rFonts w:ascii="Times New Roman" w:hAnsi="Times New Roman"/>
        </w:rPr>
        <w:t>A) 29              B) 31             C) 32             D) 33</w:t>
      </w:r>
    </w:p>
    <w:p w:rsidR="003C43F0" w:rsidRPr="001A2A1A" w:rsidRDefault="003C43F0" w:rsidP="00A122CC">
      <w:pPr>
        <w:tabs>
          <w:tab w:val="left" w:pos="2640"/>
        </w:tabs>
        <w:spacing w:after="0"/>
        <w:rPr>
          <w:rFonts w:ascii="Times New Roman" w:hAnsi="Times New Roman"/>
          <w:b/>
        </w:rPr>
      </w:pPr>
    </w:p>
    <w:p w:rsidR="003C43F0" w:rsidRPr="001A2A1A" w:rsidRDefault="003C43F0" w:rsidP="00A122CC">
      <w:pPr>
        <w:tabs>
          <w:tab w:val="left" w:pos="2640"/>
        </w:tabs>
        <w:spacing w:after="0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>15.     2,97 + 0,19 işleminin sonucu aşağıdakilerden hangisidir?</w:t>
      </w:r>
    </w:p>
    <w:p w:rsidR="003C43F0" w:rsidRPr="001A2A1A" w:rsidRDefault="003C43F0" w:rsidP="00A122CC">
      <w:pPr>
        <w:tabs>
          <w:tab w:val="left" w:pos="2640"/>
        </w:tabs>
        <w:spacing w:after="0"/>
        <w:rPr>
          <w:rFonts w:ascii="Times New Roman" w:hAnsi="Times New Roman"/>
        </w:rPr>
      </w:pPr>
      <w:r w:rsidRPr="001A2A1A">
        <w:rPr>
          <w:rFonts w:ascii="Times New Roman" w:hAnsi="Times New Roman"/>
        </w:rPr>
        <w:t>A)  2,05                                     B) 2,15</w:t>
      </w:r>
    </w:p>
    <w:p w:rsidR="003C43F0" w:rsidRPr="001A2A1A" w:rsidRDefault="003C43F0" w:rsidP="00A122CC">
      <w:pPr>
        <w:tabs>
          <w:tab w:val="left" w:pos="2640"/>
        </w:tabs>
        <w:spacing w:after="0"/>
        <w:rPr>
          <w:rFonts w:ascii="Times New Roman" w:hAnsi="Times New Roman"/>
        </w:rPr>
      </w:pPr>
      <w:r w:rsidRPr="001A2A1A">
        <w:rPr>
          <w:rFonts w:ascii="Times New Roman" w:hAnsi="Times New Roman"/>
        </w:rPr>
        <w:t>C)  3,16                                     D) 3,26</w:t>
      </w:r>
    </w:p>
    <w:p w:rsidR="003C43F0" w:rsidRPr="001A2A1A" w:rsidRDefault="003C43F0" w:rsidP="00A122CC">
      <w:pPr>
        <w:tabs>
          <w:tab w:val="left" w:pos="2640"/>
        </w:tabs>
        <w:spacing w:after="0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 xml:space="preserve">        </w:t>
      </w:r>
    </w:p>
    <w:p w:rsidR="003C43F0" w:rsidRPr="001A2A1A" w:rsidRDefault="003C43F0" w:rsidP="00A122CC">
      <w:pPr>
        <w:tabs>
          <w:tab w:val="left" w:pos="2640"/>
        </w:tabs>
        <w:spacing w:after="0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 xml:space="preserve">        </w:t>
      </w:r>
      <w:r>
        <w:rPr>
          <w:rFonts w:ascii="Times New Roman" w:hAnsi="Times New Roman"/>
          <w:b/>
        </w:rPr>
        <w:t xml:space="preserve">                </w:t>
      </w:r>
    </w:p>
    <w:p w:rsidR="003C43F0" w:rsidRPr="001A2A1A" w:rsidRDefault="003C43F0" w:rsidP="00A122CC">
      <w:pPr>
        <w:tabs>
          <w:tab w:val="left" w:pos="2640"/>
        </w:tabs>
        <w:spacing w:after="0"/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 xml:space="preserve">16.  </w:t>
      </w:r>
      <w:r>
        <w:rPr>
          <w:rFonts w:ascii="Times New Roman" w:hAnsi="Times New Roman"/>
          <w:b/>
        </w:rPr>
        <w:t xml:space="preserve"> </w:t>
      </w:r>
      <w:r w:rsidRPr="001A2A1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1,01 + 0,09 + 9,9</w:t>
      </w:r>
      <w:r w:rsidRPr="001A2A1A">
        <w:rPr>
          <w:rFonts w:ascii="Times New Roman" w:hAnsi="Times New Roman"/>
          <w:b/>
        </w:rPr>
        <w:t xml:space="preserve"> işleminin sonucu hangisidir?</w:t>
      </w:r>
    </w:p>
    <w:p w:rsidR="003C43F0" w:rsidRPr="004E7EF0" w:rsidRDefault="003C43F0" w:rsidP="004E7EF0">
      <w:pPr>
        <w:rPr>
          <w:rFonts w:ascii="Times New Roman" w:hAnsi="Times New Roman"/>
          <w:b/>
        </w:rPr>
      </w:pPr>
      <w:r w:rsidRPr="001A2A1A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>10                  B) 10,19                  C) 10,9                 D) 11</w:t>
      </w:r>
    </w:p>
    <w:p w:rsidR="003C43F0" w:rsidRPr="001A2A1A" w:rsidRDefault="003C43F0" w:rsidP="001A2A1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</w:t>
      </w:r>
    </w:p>
    <w:p w:rsidR="003C43F0" w:rsidRDefault="003C43F0" w:rsidP="001A2A1A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</w:t>
      </w:r>
    </w:p>
    <w:p w:rsidR="003C43F0" w:rsidRDefault="003C43F0" w:rsidP="003E25D0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17.  500mL kaç L’dir?</w:t>
      </w:r>
    </w:p>
    <w:p w:rsidR="003C43F0" w:rsidRDefault="003C43F0" w:rsidP="001A2A1A">
      <w:pPr>
        <w:rPr>
          <w:rFonts w:ascii="Times New Roman" w:hAnsi="Times New Roman"/>
        </w:rPr>
      </w:pPr>
      <w:r>
        <w:rPr>
          <w:rFonts w:ascii="Times New Roman" w:hAnsi="Times New Roman"/>
        </w:rPr>
        <w:t>A) 0,05                 B) 0,5                C)50                  D) 500</w:t>
      </w:r>
    </w:p>
    <w:p w:rsidR="003C43F0" w:rsidRDefault="003C43F0" w:rsidP="001A2A1A">
      <w:pPr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1.75pt;margin-top:18.5pt;width:315.55pt;height:5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">
            <v:textbox>
              <w:txbxContent>
                <w:p w:rsidR="003C43F0" w:rsidRPr="004E7EF0" w:rsidRDefault="003C43F0" w:rsidP="004E7EF0">
                  <w:pPr>
                    <w:rPr>
                      <w:b/>
                    </w:rPr>
                  </w:pPr>
                  <w:r w:rsidRPr="004E7EF0">
                    <w:rPr>
                      <w:b/>
                    </w:rPr>
                    <w:t>Bir sınıftaki öğrencilere 200mL’lik kutu sütlerden ikişer tane dağıtılıyor. Bu sınıfta 25 öğrenci olduğuna göre , toplam kaç litre süt dağıtılmıştır?</w:t>
                  </w:r>
                </w:p>
                <w:p w:rsidR="003C43F0" w:rsidRDefault="003C43F0"/>
              </w:txbxContent>
            </v:textbox>
          </v:shape>
        </w:pict>
      </w:r>
    </w:p>
    <w:p w:rsidR="003C43F0" w:rsidRDefault="003C43F0" w:rsidP="001A2A1A">
      <w:pPr>
        <w:rPr>
          <w:rFonts w:ascii="Times New Roman" w:hAnsi="Times New Roman"/>
          <w:b/>
        </w:rPr>
      </w:pPr>
      <w:r w:rsidRPr="001A2A1A">
        <w:rPr>
          <w:rFonts w:ascii="Times New Roman" w:hAnsi="Times New Roman"/>
          <w:b/>
        </w:rPr>
        <w:t xml:space="preserve">18. </w:t>
      </w:r>
    </w:p>
    <w:p w:rsidR="003C43F0" w:rsidRDefault="003C43F0" w:rsidP="001A2A1A">
      <w:pPr>
        <w:rPr>
          <w:rFonts w:ascii="Times New Roman" w:hAnsi="Times New Roman"/>
          <w:b/>
        </w:rPr>
      </w:pPr>
    </w:p>
    <w:p w:rsidR="003C43F0" w:rsidRDefault="003C43F0" w:rsidP="001A2A1A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</w:t>
      </w:r>
      <w:r w:rsidRPr="001A2A1A">
        <w:rPr>
          <w:rFonts w:ascii="Times New Roman" w:hAnsi="Times New Roman"/>
        </w:rPr>
        <w:t>A) 5                     B) 10                   C) 15                   D) 20</w:t>
      </w:r>
    </w:p>
    <w:p w:rsidR="003C43F0" w:rsidRDefault="003C43F0" w:rsidP="003E25D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▲        5</w:t>
      </w:r>
    </w:p>
    <w:p w:rsidR="003C43F0" w:rsidRPr="003E25D0" w:rsidRDefault="003C43F0" w:rsidP="003E25D0">
      <w:pPr>
        <w:spacing w:after="0"/>
        <w:rPr>
          <w:rFonts w:ascii="Times New Roman" w:hAnsi="Times New Roman"/>
          <w:b/>
        </w:rPr>
      </w:pPr>
      <w:r w:rsidRPr="003E25D0">
        <w:rPr>
          <w:rFonts w:ascii="Times New Roman" w:hAnsi="Times New Roman"/>
          <w:b/>
        </w:rPr>
        <w:t>19.    —  =  —     orantısında  ▲ yerine hangi sayı yazılmalıdır?</w:t>
      </w:r>
    </w:p>
    <w:p w:rsidR="003C43F0" w:rsidRDefault="003C43F0" w:rsidP="003E25D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18       90</w:t>
      </w:r>
    </w:p>
    <w:p w:rsidR="003C43F0" w:rsidRDefault="003C43F0" w:rsidP="003E25D0">
      <w:pPr>
        <w:rPr>
          <w:rFonts w:ascii="Times New Roman" w:hAnsi="Times New Roman"/>
        </w:rPr>
      </w:pPr>
      <w:r>
        <w:rPr>
          <w:rFonts w:ascii="Times New Roman" w:hAnsi="Times New Roman"/>
        </w:rPr>
        <w:t>A) 1                         B) 2                      C) 3                    D) 4</w:t>
      </w:r>
    </w:p>
    <w:p w:rsidR="003C43F0" w:rsidRDefault="003C43F0" w:rsidP="003E25D0">
      <w:pPr>
        <w:rPr>
          <w:rFonts w:ascii="Times New Roman" w:hAnsi="Times New Roman"/>
        </w:rPr>
      </w:pPr>
    </w:p>
    <w:p w:rsidR="003C43F0" w:rsidRDefault="003C43F0" w:rsidP="003E25D0">
      <w:pPr>
        <w:rPr>
          <w:rFonts w:ascii="Times New Roman" w:hAnsi="Times New Roman"/>
        </w:rPr>
      </w:pPr>
      <w:r>
        <w:rPr>
          <w:noProof/>
          <w:lang w:eastAsia="tr-TR"/>
        </w:rPr>
        <w:pict>
          <v:oval id="Oval 4" o:spid="_x0000_s1027" style="position:absolute;margin-left:56.25pt;margin-top:16.25pt;width:73.5pt;height:74.2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" strokecolor="#c0504d" strokeweight="2pt"/>
        </w:pict>
      </w:r>
      <w:r>
        <w:rPr>
          <w:rFonts w:ascii="Times New Roman" w:hAnsi="Times New Roman"/>
        </w:rPr>
        <w:t>20.</w:t>
      </w:r>
    </w:p>
    <w:p w:rsidR="003C43F0" w:rsidRPr="0001166F" w:rsidRDefault="003C43F0" w:rsidP="004E7EF0">
      <w:pPr>
        <w:tabs>
          <w:tab w:val="left" w:pos="3210"/>
          <w:tab w:val="left" w:pos="3405"/>
          <w:tab w:val="left" w:pos="441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Pr="0001166F">
        <w:rPr>
          <w:rFonts w:ascii="Times New Roman" w:hAnsi="Times New Roman"/>
          <w:b/>
        </w:rPr>
        <w:t xml:space="preserve">Şekildeki çemberin yarıçapı </w:t>
      </w:r>
      <w:r>
        <w:rPr>
          <w:rFonts w:ascii="Times New Roman" w:hAnsi="Times New Roman"/>
          <w:b/>
        </w:rPr>
        <w:t xml:space="preserve">  </w:t>
      </w:r>
      <w:r w:rsidRPr="0001166F">
        <w:rPr>
          <w:rFonts w:ascii="Times New Roman" w:hAnsi="Times New Roman"/>
          <w:b/>
        </w:rPr>
        <w:t xml:space="preserve">12cm </w:t>
      </w:r>
      <w:r>
        <w:rPr>
          <w:rFonts w:ascii="Times New Roman" w:hAnsi="Times New Roman"/>
          <w:b/>
        </w:rPr>
        <w:t xml:space="preserve"> </w:t>
      </w:r>
      <w:r w:rsidRPr="0001166F">
        <w:rPr>
          <w:rFonts w:ascii="Times New Roman" w:hAnsi="Times New Roman"/>
          <w:b/>
        </w:rPr>
        <w:t xml:space="preserve">ise, çemberin çevresi kaç cm’dir?( </w:t>
      </w:r>
      <w:r w:rsidRPr="0001166F">
        <w:rPr>
          <w:rFonts w:ascii="Times New Roman" w:hAnsi="Times New Roman"/>
          <w:b/>
          <w:i/>
        </w:rPr>
        <w:t>Π=3</w:t>
      </w:r>
      <w:r w:rsidRPr="0001166F">
        <w:rPr>
          <w:rFonts w:ascii="Times New Roman" w:hAnsi="Times New Roman"/>
          <w:b/>
        </w:rPr>
        <w:t>)</w:t>
      </w:r>
    </w:p>
    <w:p w:rsidR="003C43F0" w:rsidRDefault="003C43F0" w:rsidP="0001166F">
      <w:pPr>
        <w:pStyle w:val="ListParagraph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</w:tabs>
        <w:rPr>
          <w:rFonts w:ascii="Times New Roman" w:hAnsi="Times New Roman"/>
        </w:rPr>
      </w:pPr>
      <w:r>
        <w:rPr>
          <w:noProof/>
          <w:lang w:eastAsia="tr-TR"/>
        </w:rPr>
        <w:pict>
          <v:shape id="Metin Kutusu 8" o:spid="_x0000_s1028" type="#_x0000_t202" style="position:absolute;left:0;text-align:left;margin-left:92.95pt;margin-top:.9pt;width:36.75pt;height:3.6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" strokeweight=".5pt">
            <v:textbox>
              <w:txbxContent>
                <w:p w:rsidR="003C43F0" w:rsidRDefault="003C43F0"/>
              </w:txbxContent>
            </v:textbox>
          </v:shape>
        </w:pict>
      </w:r>
      <w:r>
        <w:rPr>
          <w:rFonts w:ascii="Times New Roman" w:hAnsi="Times New Roman"/>
        </w:rPr>
        <w:t>69                 B) 70                       C) 71                       D) 72</w:t>
      </w:r>
    </w:p>
    <w:p w:rsidR="003C43F0" w:rsidRPr="004E7EF0" w:rsidRDefault="003C43F0" w:rsidP="004E7EF0"/>
    <w:p w:rsidR="003C43F0" w:rsidRPr="004E7EF0" w:rsidRDefault="003C43F0" w:rsidP="004E7EF0"/>
    <w:p w:rsidR="003C43F0" w:rsidRDefault="003C43F0" w:rsidP="004E7EF0">
      <w:hyperlink r:id="rId7" w:history="1">
        <w:r>
          <w:rPr>
            <w:rStyle w:val="Hyperlink"/>
            <w:rFonts w:cs="Arial"/>
            <w:color w:val="C0C0C0"/>
            <w:sz w:val="16"/>
            <w:szCs w:val="16"/>
          </w:rPr>
          <w:t>www.sorubak.com</w:t>
        </w:r>
      </w:hyperlink>
    </w:p>
    <w:p w:rsidR="003C43F0" w:rsidRPr="004E7EF0" w:rsidRDefault="003C43F0" w:rsidP="004E7EF0">
      <w:pPr>
        <w:rPr>
          <w:i/>
        </w:rPr>
      </w:pPr>
      <w:r w:rsidRPr="004E7EF0">
        <w:rPr>
          <w:i/>
        </w:rPr>
        <w:t>Her soru 5 puandır. Başarılar…</w:t>
      </w:r>
    </w:p>
    <w:sectPr w:rsidR="003C43F0" w:rsidRPr="004E7EF0" w:rsidSect="00611B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3F0" w:rsidRDefault="003C43F0" w:rsidP="00611B41">
      <w:pPr>
        <w:spacing w:after="0" w:line="240" w:lineRule="auto"/>
      </w:pPr>
      <w:r>
        <w:separator/>
      </w:r>
    </w:p>
  </w:endnote>
  <w:endnote w:type="continuationSeparator" w:id="0">
    <w:p w:rsidR="003C43F0" w:rsidRDefault="003C43F0" w:rsidP="00611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3F0" w:rsidRDefault="003C43F0" w:rsidP="00611B41">
      <w:pPr>
        <w:spacing w:after="0" w:line="240" w:lineRule="auto"/>
      </w:pPr>
      <w:r>
        <w:separator/>
      </w:r>
    </w:p>
  </w:footnote>
  <w:footnote w:type="continuationSeparator" w:id="0">
    <w:p w:rsidR="003C43F0" w:rsidRDefault="003C43F0" w:rsidP="00611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939C8"/>
    <w:multiLevelType w:val="hybridMultilevel"/>
    <w:tmpl w:val="89AE4E44"/>
    <w:lvl w:ilvl="0" w:tplc="F85812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65629E"/>
    <w:multiLevelType w:val="hybridMultilevel"/>
    <w:tmpl w:val="881037E8"/>
    <w:lvl w:ilvl="0" w:tplc="21A28BF4">
      <w:start w:val="1"/>
      <w:numFmt w:val="upperLetter"/>
      <w:lvlText w:val="%1)"/>
      <w:lvlJc w:val="left"/>
      <w:pPr>
        <w:ind w:left="3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1B41"/>
    <w:rsid w:val="0001166F"/>
    <w:rsid w:val="000E68E5"/>
    <w:rsid w:val="001A2A1A"/>
    <w:rsid w:val="00284ADF"/>
    <w:rsid w:val="002E606B"/>
    <w:rsid w:val="003C43F0"/>
    <w:rsid w:val="003E25D0"/>
    <w:rsid w:val="003E2769"/>
    <w:rsid w:val="004E7EF0"/>
    <w:rsid w:val="005B70CA"/>
    <w:rsid w:val="005C2717"/>
    <w:rsid w:val="00611B41"/>
    <w:rsid w:val="006259F0"/>
    <w:rsid w:val="00691916"/>
    <w:rsid w:val="007F41B9"/>
    <w:rsid w:val="008A2953"/>
    <w:rsid w:val="008F0CB8"/>
    <w:rsid w:val="00A122CC"/>
    <w:rsid w:val="00AE6FE9"/>
    <w:rsid w:val="00AF3F3E"/>
    <w:rsid w:val="00B81CF3"/>
    <w:rsid w:val="00CE2479"/>
    <w:rsid w:val="00D43556"/>
    <w:rsid w:val="00E01402"/>
    <w:rsid w:val="00F020A4"/>
    <w:rsid w:val="00FB4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C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11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11B4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11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1B41"/>
    <w:rPr>
      <w:rFonts w:cs="Times New Roman"/>
    </w:rPr>
  </w:style>
  <w:style w:type="paragraph" w:styleId="ListParagraph">
    <w:name w:val="List Paragraph"/>
    <w:basedOn w:val="Normal"/>
    <w:uiPriority w:val="99"/>
    <w:qFormat/>
    <w:rsid w:val="00F020A4"/>
    <w:pPr>
      <w:ind w:left="720"/>
      <w:contextualSpacing/>
    </w:pPr>
  </w:style>
  <w:style w:type="table" w:styleId="TableGrid">
    <w:name w:val="Table Grid"/>
    <w:basedOn w:val="TableNormal"/>
    <w:uiPriority w:val="99"/>
    <w:rsid w:val="000E68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E7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7EF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691916"/>
    <w:rPr>
      <w:rFonts w:ascii="Times New Roman" w:hAnsi="Times New Roman" w:cs="Times New Roman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234</TotalTime>
  <Pages>2</Pages>
  <Words>653</Words>
  <Characters>3726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7</cp:revision>
  <dcterms:created xsi:type="dcterms:W3CDTF">2011-03-20T09:30:00Z</dcterms:created>
  <dcterms:modified xsi:type="dcterms:W3CDTF">2011-03-21T18:15:00Z</dcterms:modified>
</cp:coreProperties>
</file>