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62D" w:rsidRDefault="00BF762D" w:rsidP="00BE129A">
      <w:pPr>
        <w:spacing w:line="240" w:lineRule="auto"/>
        <w:ind w:left="2124"/>
        <w:rPr>
          <w:b/>
        </w:rPr>
      </w:pPr>
      <w:r>
        <w:rPr>
          <w:b/>
        </w:rPr>
        <w:t>2008-2008 ÖĞRETİM YILI DURAN İLKÖĞRETİM OKULU</w:t>
      </w:r>
    </w:p>
    <w:p w:rsidR="00BF762D" w:rsidRDefault="00BF762D" w:rsidP="00BE129A">
      <w:pPr>
        <w:spacing w:line="240" w:lineRule="auto"/>
        <w:ind w:left="2124"/>
        <w:rPr>
          <w:b/>
        </w:rPr>
      </w:pPr>
      <w:r>
        <w:rPr>
          <w:b/>
        </w:rPr>
        <w:t xml:space="preserve">    MATEMATİK DERSİ II. YAZILI SINAV SORULARI</w:t>
      </w:r>
    </w:p>
    <w:p w:rsidR="00BF762D" w:rsidRDefault="00BF762D" w:rsidP="00BE129A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Ad- Soyad: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No: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Sınıf:</w:t>
      </w:r>
    </w:p>
    <w:p w:rsidR="00BF762D" w:rsidRDefault="00BF762D" w:rsidP="00BE129A">
      <w:pPr>
        <w:spacing w:after="0"/>
      </w:pPr>
      <w:r>
        <w:t>S.1.  Aşağıdaki işlemleri yapınız?</w:t>
      </w:r>
    </w:p>
    <w:p w:rsidR="00BF762D" w:rsidRDefault="00BF762D" w:rsidP="00BE129A">
      <w:pPr>
        <w:spacing w:after="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0.65pt;margin-top:12.2pt;width:11.25pt;height:0;z-index:251655168" o:connectortype="straight"/>
        </w:pict>
      </w:r>
      <w:r>
        <w:rPr>
          <w:noProof/>
        </w:rPr>
        <w:pict>
          <v:shape id="_x0000_s1027" type="#_x0000_t32" style="position:absolute;margin-left:-5.6pt;margin-top:12.2pt;width:13.5pt;height:0;z-index:251654144" o:connectortype="straight"/>
        </w:pict>
      </w:r>
      <w:r>
        <w:t>1    +  3  =</w:t>
      </w:r>
      <w:r>
        <w:tab/>
      </w:r>
      <w:r>
        <w:tab/>
      </w:r>
      <w:r>
        <w:tab/>
        <w:t>8     +     9     =</w:t>
      </w:r>
      <w:r>
        <w:tab/>
      </w:r>
      <w:r>
        <w:tab/>
        <w:t>12     +     39    =</w:t>
      </w:r>
    </w:p>
    <w:p w:rsidR="00BF762D" w:rsidRDefault="00BF762D" w:rsidP="00BE129A">
      <w:pPr>
        <w:spacing w:after="0"/>
      </w:pPr>
      <w:r>
        <w:rPr>
          <w:noProof/>
        </w:rPr>
        <w:pict>
          <v:shape id="_x0000_s1028" type="#_x0000_t32" style="position:absolute;margin-left:286.9pt;margin-top:.5pt;width:13.5pt;height:0;z-index:251658240" o:connectortype="straight"/>
        </w:pict>
      </w:r>
      <w:r>
        <w:rPr>
          <w:noProof/>
        </w:rPr>
        <w:pict>
          <v:shape id="_x0000_s1029" type="#_x0000_t32" style="position:absolute;margin-left:246.4pt;margin-top:.5pt;width:13.5pt;height:0;z-index:251659264" o:connectortype="straight"/>
        </w:pict>
      </w:r>
      <w:r>
        <w:rPr>
          <w:noProof/>
        </w:rPr>
        <w:pict>
          <v:shape id="_x0000_s1030" type="#_x0000_t32" style="position:absolute;margin-left:169.9pt;margin-top:.5pt;width:13.5pt;height:0;z-index:251656192" o:connectortype="straight"/>
        </w:pict>
      </w:r>
      <w:r>
        <w:rPr>
          <w:noProof/>
        </w:rPr>
        <w:pict>
          <v:shape id="_x0000_s1031" type="#_x0000_t32" style="position:absolute;margin-left:139.15pt;margin-top:.5pt;width:13.5pt;height:0;z-index:251657216" o:connectortype="straight"/>
        </w:pict>
      </w:r>
      <w:r>
        <w:t>4        4</w:t>
      </w:r>
      <w:r>
        <w:tab/>
      </w:r>
      <w:r>
        <w:tab/>
      </w:r>
      <w:r>
        <w:tab/>
      </w:r>
      <w:r>
        <w:tab/>
        <w:t>12</w:t>
      </w:r>
      <w:r>
        <w:tab/>
        <w:t>4</w:t>
      </w:r>
      <w:r>
        <w:tab/>
      </w:r>
      <w:r>
        <w:tab/>
        <w:t>3</w:t>
      </w:r>
      <w:r>
        <w:tab/>
        <w:t xml:space="preserve">   13</w:t>
      </w:r>
    </w:p>
    <w:p w:rsidR="00BF762D" w:rsidRDefault="00BF762D" w:rsidP="00BE129A">
      <w:pPr>
        <w:spacing w:line="240" w:lineRule="auto"/>
      </w:pPr>
    </w:p>
    <w:p w:rsidR="00BF762D" w:rsidRDefault="00BF762D" w:rsidP="00BE129A">
      <w:pPr>
        <w:spacing w:line="240" w:lineRule="auto"/>
      </w:pPr>
      <w:r>
        <w:t>S.2.  Aşağıdaki işlemleri yapınız?</w:t>
      </w:r>
    </w:p>
    <w:p w:rsidR="00BF762D" w:rsidRDefault="00BF762D" w:rsidP="00BE129A">
      <w:pPr>
        <w:spacing w:line="240" w:lineRule="auto"/>
      </w:pPr>
      <w:r>
        <w:t>21/3  _  42/7 = ?</w:t>
      </w:r>
      <w:r>
        <w:tab/>
      </w:r>
      <w:r>
        <w:tab/>
      </w:r>
      <w:r>
        <w:tab/>
        <w:t>18/6 _ 34/17=?</w:t>
      </w:r>
      <w:r>
        <w:tab/>
      </w:r>
      <w:r>
        <w:tab/>
      </w:r>
      <w:r>
        <w:tab/>
        <w:t>3/4 _  2/3 =</w:t>
      </w:r>
    </w:p>
    <w:p w:rsidR="00BF762D" w:rsidRDefault="00BF762D" w:rsidP="00BE129A">
      <w:pPr>
        <w:spacing w:line="240" w:lineRule="auto"/>
      </w:pPr>
    </w:p>
    <w:p w:rsidR="00BF762D" w:rsidRDefault="00BF762D" w:rsidP="00BE129A">
      <w:pPr>
        <w:spacing w:line="240" w:lineRule="auto"/>
      </w:pPr>
      <w:r>
        <w:t>S.3. Aşağıdaki işlemleri yapınız?</w:t>
      </w:r>
    </w:p>
    <w:p w:rsidR="00BF762D" w:rsidRDefault="00BF762D" w:rsidP="00BE129A">
      <w:pPr>
        <w:spacing w:line="240" w:lineRule="auto"/>
      </w:pPr>
      <w:r>
        <w:t>24/8 x 32/6 =?</w:t>
      </w:r>
      <w:r>
        <w:tab/>
      </w:r>
      <w:r>
        <w:tab/>
      </w:r>
      <w:r>
        <w:tab/>
      </w:r>
      <w:r>
        <w:tab/>
        <w:t xml:space="preserve">100/20 x 1000/ 200 =? </w:t>
      </w:r>
      <w:r>
        <w:tab/>
      </w:r>
      <w:r>
        <w:tab/>
        <w:t>32/100 x 100/32 =?</w:t>
      </w:r>
    </w:p>
    <w:p w:rsidR="00BF762D" w:rsidRDefault="00BF762D" w:rsidP="00BE129A">
      <w:pPr>
        <w:spacing w:line="240" w:lineRule="auto"/>
      </w:pPr>
    </w:p>
    <w:p w:rsidR="00BF762D" w:rsidRDefault="00BF762D" w:rsidP="00BE129A">
      <w:pPr>
        <w:spacing w:line="240" w:lineRule="auto"/>
      </w:pPr>
      <w:r>
        <w:t xml:space="preserve">S.4.  Aşağıdaki işlemleri yapınız? </w:t>
      </w:r>
    </w:p>
    <w:p w:rsidR="00BF762D" w:rsidRDefault="00BF762D" w:rsidP="00BE129A">
      <w:pPr>
        <w:spacing w:line="240" w:lineRule="auto"/>
      </w:pPr>
      <w:r>
        <w:rPr>
          <w:noProof/>
        </w:rPr>
        <w:pict>
          <v:shape id="_x0000_s1032" type="#_x0000_t32" style="position:absolute;margin-left:62.65pt;margin-top:15.9pt;width:28.5pt;height:0;z-index:251661312" o:connectortype="straight"/>
        </w:pict>
      </w:r>
      <w:r>
        <w:rPr>
          <w:noProof/>
        </w:rPr>
        <w:pict>
          <v:shape id="_x0000_s1033" type="#_x0000_t32" style="position:absolute;margin-left:-1.85pt;margin-top:15.9pt;width:50.25pt;height:0;z-index:251660288" o:connectortype="straight"/>
        </w:pict>
      </w:r>
      <w:r>
        <w:t xml:space="preserve">2/3 + 1/3       +   7 </w:t>
      </w:r>
      <w:r>
        <w:tab/>
        <w:t>=?</w:t>
      </w:r>
      <w:r>
        <w:tab/>
      </w:r>
    </w:p>
    <w:p w:rsidR="00BF762D" w:rsidRDefault="00BF762D" w:rsidP="00BE129A">
      <w:pPr>
        <w:spacing w:line="240" w:lineRule="auto"/>
      </w:pPr>
      <w:r>
        <w:t>3/5 + 4/5</w:t>
      </w:r>
      <w:r>
        <w:tab/>
        <w:t>8</w:t>
      </w:r>
    </w:p>
    <w:p w:rsidR="00BF762D" w:rsidRDefault="00BF762D" w:rsidP="00BE129A">
      <w:pPr>
        <w:spacing w:line="240" w:lineRule="auto"/>
      </w:pPr>
    </w:p>
    <w:p w:rsidR="00BF762D" w:rsidRDefault="00BF762D" w:rsidP="00BE129A">
      <w:pPr>
        <w:spacing w:line="240" w:lineRule="auto"/>
      </w:pPr>
      <w:r>
        <w:t>S.5. Aşağıdaki çevirmeleri yapınız?</w:t>
      </w:r>
    </w:p>
    <w:p w:rsidR="00BF762D" w:rsidRDefault="00BF762D" w:rsidP="00BE129A">
      <w:pPr>
        <w:spacing w:line="240" w:lineRule="auto"/>
      </w:pPr>
      <w:r>
        <w:t>4 saat=...........dakika</w:t>
      </w:r>
      <w:r>
        <w:tab/>
      </w:r>
      <w:r>
        <w:tab/>
      </w:r>
      <w:r>
        <w:tab/>
        <w:t>40 dakika=.........saniye</w:t>
      </w:r>
      <w:r>
        <w:tab/>
      </w:r>
      <w:r>
        <w:tab/>
        <w:t>3 gün =.............saat</w:t>
      </w:r>
    </w:p>
    <w:p w:rsidR="00BF762D" w:rsidRDefault="00BF762D" w:rsidP="00BE129A">
      <w:pPr>
        <w:spacing w:line="240" w:lineRule="auto"/>
      </w:pPr>
      <w:r>
        <w:t xml:space="preserve">7 yıl=..................gün </w:t>
      </w:r>
      <w:r>
        <w:tab/>
      </w:r>
      <w:r>
        <w:tab/>
      </w:r>
      <w:r>
        <w:tab/>
        <w:t>5kg =..............gram</w:t>
      </w:r>
      <w:r>
        <w:tab/>
      </w:r>
      <w:r>
        <w:tab/>
        <w:t>5 km =...............cm</w:t>
      </w:r>
    </w:p>
    <w:p w:rsidR="00BF762D" w:rsidRDefault="00BF762D" w:rsidP="00BE129A">
      <w:pPr>
        <w:spacing w:line="240" w:lineRule="auto"/>
      </w:pPr>
    </w:p>
    <w:p w:rsidR="00BF762D" w:rsidRDefault="00BF762D" w:rsidP="00BE129A">
      <w:pPr>
        <w:spacing w:line="240" w:lineRule="auto"/>
      </w:pPr>
      <w:r>
        <w:t xml:space="preserve">S.6. Ardışık </w:t>
      </w:r>
      <w:r w:rsidRPr="00642FE6">
        <w:rPr>
          <w:b/>
        </w:rPr>
        <w:t>üç tek sayının</w:t>
      </w:r>
      <w:r>
        <w:t xml:space="preserve"> toplamı 153 ise </w:t>
      </w:r>
      <w:r w:rsidRPr="00642FE6">
        <w:rPr>
          <w:b/>
        </w:rPr>
        <w:t>en küçük sayı</w:t>
      </w:r>
      <w:r>
        <w:t xml:space="preserve"> kaçtır? </w:t>
      </w:r>
    </w:p>
    <w:p w:rsidR="00BF762D" w:rsidRDefault="00BF762D" w:rsidP="00BE129A">
      <w:pPr>
        <w:spacing w:line="240" w:lineRule="auto"/>
      </w:pPr>
      <w:r>
        <w:t>CEVAP= (</w:t>
      </w:r>
      <w:r>
        <w:tab/>
      </w:r>
      <w:r>
        <w:tab/>
        <w:t>)</w:t>
      </w:r>
    </w:p>
    <w:p w:rsidR="00BF762D" w:rsidRPr="00642FE6" w:rsidRDefault="00BF762D" w:rsidP="00BE129A">
      <w:pPr>
        <w:spacing w:line="240" w:lineRule="auto"/>
        <w:rPr>
          <w:b/>
        </w:rPr>
      </w:pPr>
      <w:r>
        <w:t xml:space="preserve">S.7. Toplamları 75 olan iki sayıdan büyük sayı küçük sayının 2 katından 15 fazladır. </w:t>
      </w:r>
      <w:r w:rsidRPr="00642FE6">
        <w:rPr>
          <w:b/>
        </w:rPr>
        <w:t>Küçük sayı kaçtır?</w:t>
      </w:r>
    </w:p>
    <w:p w:rsidR="00BF762D" w:rsidRDefault="00BF762D" w:rsidP="00BE129A">
      <w:pPr>
        <w:spacing w:line="240" w:lineRule="auto"/>
      </w:pPr>
      <w:r>
        <w:t>CEVAP= (</w:t>
      </w:r>
      <w:r>
        <w:tab/>
      </w:r>
      <w:r>
        <w:tab/>
        <w:t>)</w:t>
      </w:r>
    </w:p>
    <w:p w:rsidR="00BF762D" w:rsidRDefault="00BF762D" w:rsidP="00BE129A">
      <w:pPr>
        <w:spacing w:line="240" w:lineRule="auto"/>
      </w:pPr>
      <w:r>
        <w:t xml:space="preserve">S.8. Bir günün   4/6  ‘ünü uyuyarak geçiren bir kişi </w:t>
      </w:r>
      <w:r w:rsidRPr="00642FE6">
        <w:rPr>
          <w:b/>
        </w:rPr>
        <w:t>kaç saat uyumaktadır</w:t>
      </w:r>
      <w:r>
        <w:t>?</w:t>
      </w:r>
    </w:p>
    <w:p w:rsidR="00BF762D" w:rsidRDefault="00BF762D" w:rsidP="00BE129A">
      <w:pPr>
        <w:spacing w:line="240" w:lineRule="auto"/>
      </w:pPr>
      <w:r>
        <w:t>CEVAP= (</w:t>
      </w:r>
      <w:r>
        <w:tab/>
      </w:r>
      <w:r>
        <w:tab/>
        <w:t>)</w:t>
      </w:r>
    </w:p>
    <w:p w:rsidR="00BF762D" w:rsidRDefault="00BF762D" w:rsidP="00BE129A">
      <w:pPr>
        <w:spacing w:line="240" w:lineRule="auto"/>
      </w:pPr>
      <w:r>
        <w:t xml:space="preserve">S.9.      300 kg elmanın 3/4 ‘ü satılmıştır, geriye kaç kg elma </w:t>
      </w:r>
      <w:r w:rsidRPr="00642FE6">
        <w:rPr>
          <w:b/>
        </w:rPr>
        <w:t>kalmıştır</w:t>
      </w:r>
      <w:r>
        <w:t>?</w:t>
      </w:r>
    </w:p>
    <w:p w:rsidR="00BF762D" w:rsidRDefault="00BF762D" w:rsidP="00BE129A">
      <w:pPr>
        <w:spacing w:line="240" w:lineRule="auto"/>
      </w:pPr>
      <w:r>
        <w:t>CEVAP= (</w:t>
      </w:r>
      <w:r>
        <w:tab/>
      </w:r>
      <w:r>
        <w:tab/>
        <w:t>)</w:t>
      </w:r>
    </w:p>
    <w:p w:rsidR="00BF762D" w:rsidRDefault="00BF762D" w:rsidP="00BE129A">
      <w:pPr>
        <w:spacing w:line="240" w:lineRule="auto"/>
      </w:pPr>
      <w:r>
        <w:t xml:space="preserve">S.10. Ayşe  13, Ali 11, Kemal 14 yaşındadır.  </w:t>
      </w:r>
      <w:r w:rsidRPr="00642FE6">
        <w:rPr>
          <w:b/>
        </w:rPr>
        <w:t xml:space="preserve">3 yıl </w:t>
      </w:r>
      <w:r w:rsidRPr="00642FE6">
        <w:rPr>
          <w:b/>
          <w:u w:val="single"/>
        </w:rPr>
        <w:t>önce</w:t>
      </w:r>
      <w:r w:rsidRPr="00642FE6">
        <w:rPr>
          <w:u w:val="single"/>
        </w:rPr>
        <w:t xml:space="preserve"> </w:t>
      </w:r>
      <w:r>
        <w:t>bu çocukların yaşları toplamı kaçtır?</w:t>
      </w:r>
    </w:p>
    <w:p w:rsidR="00BF762D" w:rsidRDefault="00BF762D" w:rsidP="00BE129A">
      <w:pPr>
        <w:spacing w:line="240" w:lineRule="auto"/>
      </w:pPr>
      <w:r>
        <w:t>CEVAP= (</w:t>
      </w:r>
      <w:r>
        <w:tab/>
      </w:r>
      <w:r>
        <w:tab/>
        <w:t>)</w:t>
      </w:r>
    </w:p>
    <w:p w:rsidR="00BF762D" w:rsidRDefault="00BF762D" w:rsidP="00BE129A">
      <w:pPr>
        <w:spacing w:line="240" w:lineRule="auto"/>
      </w:pPr>
      <w:r>
        <w:t xml:space="preserve">S.11.       ( 83 – 19 ) – ( 42 – 17 ) = ? işleminin sonucu kaçtır?  </w:t>
      </w:r>
    </w:p>
    <w:p w:rsidR="00BF762D" w:rsidRDefault="00BF762D" w:rsidP="00BE129A">
      <w:pPr>
        <w:spacing w:line="240" w:lineRule="auto"/>
      </w:pPr>
      <w:r>
        <w:t>CEVAP= (</w:t>
      </w:r>
      <w:r>
        <w:tab/>
      </w:r>
      <w:r>
        <w:tab/>
        <w:t>)</w:t>
      </w:r>
    </w:p>
    <w:p w:rsidR="00BF762D" w:rsidRDefault="00BF762D" w:rsidP="00BE129A">
      <w:pPr>
        <w:spacing w:line="240" w:lineRule="auto"/>
      </w:pPr>
      <w:r>
        <w:t xml:space="preserve">S.12.        3/5 ‘ü 75 olan sayı ile 2/3 ‘ü 60 olan sayıların </w:t>
      </w:r>
      <w:r w:rsidRPr="00642FE6">
        <w:rPr>
          <w:b/>
        </w:rPr>
        <w:t xml:space="preserve">toplamı </w:t>
      </w:r>
      <w:r>
        <w:t>kaçtır?</w:t>
      </w:r>
    </w:p>
    <w:p w:rsidR="00BF762D" w:rsidRDefault="00BF762D" w:rsidP="00BE129A">
      <w:pPr>
        <w:spacing w:line="240" w:lineRule="auto"/>
      </w:pPr>
      <w:r>
        <w:t>CEVAP= (</w:t>
      </w:r>
      <w:r>
        <w:tab/>
      </w:r>
      <w:r>
        <w:tab/>
        <w:t>)</w:t>
      </w:r>
    </w:p>
    <w:p w:rsidR="00BF762D" w:rsidRDefault="00BF762D" w:rsidP="00BE129A">
      <w:pPr>
        <w:spacing w:line="240" w:lineRule="auto"/>
      </w:pPr>
      <w:r>
        <w:t xml:space="preserve">S.13.         Bir tarlanın  3/7 ‘üne nohut , 2/7 ‘sine fasulye, 1/7 ‘ine de mercimek ekilmiştir. Tarlanın kaçta kaçı </w:t>
      </w:r>
      <w:r w:rsidRPr="00642FE6">
        <w:rPr>
          <w:b/>
        </w:rPr>
        <w:t>boş kalmıştır?</w:t>
      </w:r>
      <w:r>
        <w:t xml:space="preserve"> </w:t>
      </w:r>
    </w:p>
    <w:p w:rsidR="00BF762D" w:rsidRDefault="00BF762D" w:rsidP="00BE129A">
      <w:pPr>
        <w:spacing w:line="240" w:lineRule="auto"/>
      </w:pPr>
      <w:r>
        <w:t>CEVAP= (</w:t>
      </w:r>
      <w:r>
        <w:tab/>
      </w:r>
      <w:r>
        <w:tab/>
        <w:t>)</w:t>
      </w:r>
    </w:p>
    <w:p w:rsidR="00BF762D" w:rsidRDefault="00BF762D" w:rsidP="00BE129A">
      <w:pPr>
        <w:spacing w:line="240" w:lineRule="auto"/>
      </w:pPr>
      <w:r>
        <w:t xml:space="preserve">S.14.      12 m ipin 360 </w:t>
      </w:r>
      <w:r w:rsidRPr="00642FE6">
        <w:rPr>
          <w:b/>
        </w:rPr>
        <w:t xml:space="preserve">cm </w:t>
      </w:r>
      <w:r>
        <w:t xml:space="preserve">‘sini kestim. Geriye kaç </w:t>
      </w:r>
      <w:r w:rsidRPr="00642FE6">
        <w:rPr>
          <w:b/>
        </w:rPr>
        <w:t>dm</w:t>
      </w:r>
      <w:r>
        <w:t xml:space="preserve"> ip kalmıştır?</w:t>
      </w:r>
    </w:p>
    <w:p w:rsidR="00BF762D" w:rsidRDefault="00BF762D" w:rsidP="00BE129A">
      <w:pPr>
        <w:spacing w:line="240" w:lineRule="auto"/>
      </w:pPr>
      <w:r>
        <w:t>CEVAP= (</w:t>
      </w:r>
      <w:r>
        <w:tab/>
      </w:r>
      <w:r>
        <w:tab/>
        <w:t>)</w:t>
      </w:r>
    </w:p>
    <w:p w:rsidR="00BF762D" w:rsidRDefault="00BF762D" w:rsidP="00BE129A">
      <w:pPr>
        <w:spacing w:line="240" w:lineRule="auto"/>
      </w:pPr>
      <w:r>
        <w:t xml:space="preserve">S.15.      30 </w:t>
      </w:r>
      <w:r w:rsidRPr="00642FE6">
        <w:rPr>
          <w:b/>
        </w:rPr>
        <w:t>düzine</w:t>
      </w:r>
      <w:r>
        <w:t xml:space="preserve"> zarfın  18 </w:t>
      </w:r>
      <w:r w:rsidRPr="00642FE6">
        <w:rPr>
          <w:b/>
        </w:rPr>
        <w:t>destesi</w:t>
      </w:r>
      <w:r>
        <w:t xml:space="preserve"> satılmıştır. Geriye kaç tane </w:t>
      </w:r>
      <w:r w:rsidRPr="00642FE6">
        <w:rPr>
          <w:b/>
        </w:rPr>
        <w:t>zarf kalmıştır</w:t>
      </w:r>
      <w:r>
        <w:t>?</w:t>
      </w:r>
    </w:p>
    <w:p w:rsidR="00BF762D" w:rsidRDefault="00BF762D" w:rsidP="00BE129A">
      <w:pPr>
        <w:spacing w:line="240" w:lineRule="auto"/>
      </w:pPr>
      <w:r>
        <w:t>CEVAP= (</w:t>
      </w:r>
      <w:r>
        <w:tab/>
      </w:r>
      <w:r>
        <w:tab/>
        <w:t>)</w:t>
      </w:r>
    </w:p>
    <w:p w:rsidR="00BF762D" w:rsidRDefault="00BF762D" w:rsidP="00BE129A">
      <w:pPr>
        <w:spacing w:line="240" w:lineRule="auto"/>
      </w:pPr>
      <w:r>
        <w:t xml:space="preserve">S.16.      Günde 900 m yürüyen bir kişi 15 günde </w:t>
      </w:r>
      <w:r w:rsidRPr="00642FE6">
        <w:rPr>
          <w:b/>
        </w:rPr>
        <w:t>kaç m</w:t>
      </w:r>
      <w:r>
        <w:t xml:space="preserve"> yürümüş olur?</w:t>
      </w:r>
    </w:p>
    <w:p w:rsidR="00BF762D" w:rsidRDefault="00BF762D" w:rsidP="00BE129A">
      <w:pPr>
        <w:spacing w:line="240" w:lineRule="auto"/>
      </w:pPr>
      <w:r>
        <w:t>CEVAP=(</w:t>
      </w:r>
      <w:r>
        <w:tab/>
      </w:r>
      <w:r>
        <w:tab/>
        <w:t>)</w:t>
      </w:r>
    </w:p>
    <w:p w:rsidR="00BF762D" w:rsidRDefault="00BF762D" w:rsidP="00BE129A">
      <w:pPr>
        <w:spacing w:line="240" w:lineRule="auto"/>
      </w:pPr>
      <w:r>
        <w:t>S.17.          60 sayısının yarısının 3 katının 15 fazlası kaç eder?</w:t>
      </w:r>
    </w:p>
    <w:p w:rsidR="00BF762D" w:rsidRDefault="00BF762D" w:rsidP="00BE129A">
      <w:pPr>
        <w:spacing w:line="240" w:lineRule="auto"/>
      </w:pPr>
      <w:r>
        <w:t>CEVAP =(</w:t>
      </w:r>
      <w:r>
        <w:tab/>
      </w:r>
      <w:r>
        <w:tab/>
        <w:t>)</w:t>
      </w:r>
    </w:p>
    <w:p w:rsidR="00BF762D" w:rsidRDefault="00BF762D" w:rsidP="00BE129A">
      <w:pPr>
        <w:spacing w:line="240" w:lineRule="auto"/>
      </w:pPr>
      <w:r>
        <w:t xml:space="preserve">S.18.       Her biri diğerinden  3 kg fazla olan üç kardeşin toplamı 120 kg ‘dır. </w:t>
      </w:r>
      <w:r w:rsidRPr="00642FE6">
        <w:rPr>
          <w:b/>
        </w:rPr>
        <w:t>En hafif çocuk</w:t>
      </w:r>
      <w:r>
        <w:t xml:space="preserve"> kaç kg’dır?</w:t>
      </w:r>
    </w:p>
    <w:p w:rsidR="00BF762D" w:rsidRDefault="00BF762D" w:rsidP="00BE129A">
      <w:pPr>
        <w:spacing w:line="240" w:lineRule="auto"/>
      </w:pPr>
      <w:r>
        <w:t>CEVAP =(</w:t>
      </w:r>
      <w:r>
        <w:tab/>
      </w:r>
      <w:r>
        <w:tab/>
        <w:t>)</w:t>
      </w:r>
    </w:p>
    <w:p w:rsidR="00BF762D" w:rsidRDefault="00BF762D" w:rsidP="00BE129A">
      <w:pPr>
        <w:spacing w:line="240" w:lineRule="auto"/>
      </w:pPr>
      <w:r>
        <w:t xml:space="preserve">S.19.     Ayşe 128 sayfalık kitabın her gün 8 sayfasının okuyorsa </w:t>
      </w:r>
      <w:r w:rsidRPr="00642FE6">
        <w:rPr>
          <w:b/>
        </w:rPr>
        <w:t>bir haftadan sonra</w:t>
      </w:r>
      <w:r>
        <w:t xml:space="preserve"> kaç sayfa</w:t>
      </w:r>
      <w:r w:rsidRPr="00642FE6">
        <w:rPr>
          <w:b/>
        </w:rPr>
        <w:t xml:space="preserve"> </w:t>
      </w:r>
      <w:r w:rsidRPr="00642FE6">
        <w:rPr>
          <w:b/>
          <w:u w:val="single"/>
        </w:rPr>
        <w:t>kalır</w:t>
      </w:r>
      <w:r>
        <w:t>?</w:t>
      </w:r>
    </w:p>
    <w:p w:rsidR="00BF762D" w:rsidRDefault="00BF762D" w:rsidP="00BE129A">
      <w:pPr>
        <w:spacing w:line="240" w:lineRule="auto"/>
      </w:pPr>
      <w:r>
        <w:t>CEVAP= (</w:t>
      </w:r>
      <w:r>
        <w:tab/>
      </w:r>
      <w:r>
        <w:tab/>
        <w:t>)</w:t>
      </w:r>
    </w:p>
    <w:p w:rsidR="00BF762D" w:rsidRDefault="00BF762D" w:rsidP="00BE129A">
      <w:pPr>
        <w:spacing w:line="240" w:lineRule="auto"/>
      </w:pPr>
      <w:r>
        <w:t xml:space="preserve">S.20.      8 tilki, 5 tavşan ve 12 horozun olduğu bir bahçede </w:t>
      </w:r>
      <w:r w:rsidRPr="00642FE6">
        <w:rPr>
          <w:b/>
        </w:rPr>
        <w:t>kaç tane ayak vardır</w:t>
      </w:r>
      <w:r>
        <w:t>?</w:t>
      </w:r>
    </w:p>
    <w:p w:rsidR="00BF762D" w:rsidRDefault="00BF762D" w:rsidP="00BE129A">
      <w:pPr>
        <w:spacing w:line="240" w:lineRule="auto"/>
      </w:pPr>
      <w:r>
        <w:t>CEVAP = (</w:t>
      </w:r>
      <w:r>
        <w:tab/>
      </w:r>
      <w:r>
        <w:tab/>
        <w:t>)</w:t>
      </w:r>
    </w:p>
    <w:p w:rsidR="00BF762D" w:rsidRDefault="00BF762D" w:rsidP="00BE129A">
      <w:pPr>
        <w:spacing w:line="240" w:lineRule="auto"/>
      </w:pPr>
    </w:p>
    <w:p w:rsidR="00BF762D" w:rsidRDefault="00BF762D" w:rsidP="00BE129A">
      <w:pPr>
        <w:spacing w:line="240" w:lineRule="auto"/>
      </w:pPr>
    </w:p>
    <w:p w:rsidR="00BF762D" w:rsidRDefault="00BF762D" w:rsidP="00BE129A">
      <w:pPr>
        <w:spacing w:line="240" w:lineRule="auto"/>
      </w:pPr>
    </w:p>
    <w:p w:rsidR="00BF762D" w:rsidRPr="00604024" w:rsidRDefault="00BF762D" w:rsidP="00BE129A">
      <w:pPr>
        <w:spacing w:line="240" w:lineRule="auto"/>
        <w:rPr>
          <w:b/>
        </w:rPr>
      </w:pPr>
      <w:r w:rsidRPr="00604024">
        <w:rPr>
          <w:b/>
        </w:rPr>
        <w:t>NOT: Her soru 5 olup toplam 20x5=100  puandır.</w:t>
      </w:r>
    </w:p>
    <w:p w:rsidR="00BF762D" w:rsidRPr="00604024" w:rsidRDefault="00BF762D" w:rsidP="00604024">
      <w:pPr>
        <w:spacing w:after="0" w:line="240" w:lineRule="auto"/>
        <w:rPr>
          <w:b/>
        </w:rPr>
      </w:pPr>
      <w:r w:rsidRPr="00604024">
        <w:rPr>
          <w:b/>
        </w:rPr>
        <w:tab/>
      </w:r>
      <w:r w:rsidRPr="00604024">
        <w:rPr>
          <w:b/>
        </w:rPr>
        <w:tab/>
      </w:r>
      <w:r w:rsidRPr="00604024">
        <w:rPr>
          <w:b/>
        </w:rPr>
        <w:tab/>
      </w:r>
      <w:r w:rsidRPr="00604024">
        <w:rPr>
          <w:b/>
        </w:rPr>
        <w:tab/>
      </w:r>
      <w:r w:rsidRPr="00604024">
        <w:rPr>
          <w:b/>
        </w:rPr>
        <w:tab/>
      </w:r>
      <w:r w:rsidRPr="00604024">
        <w:rPr>
          <w:b/>
        </w:rPr>
        <w:tab/>
      </w:r>
      <w:r w:rsidRPr="00604024">
        <w:rPr>
          <w:b/>
        </w:rPr>
        <w:tab/>
      </w:r>
    </w:p>
    <w:p w:rsidR="00BF762D" w:rsidRPr="00604024" w:rsidRDefault="00BF762D" w:rsidP="00604024">
      <w:pPr>
        <w:spacing w:after="0" w:line="240" w:lineRule="auto"/>
        <w:ind w:left="4248" w:firstLine="708"/>
        <w:rPr>
          <w:b/>
        </w:rPr>
      </w:pPr>
      <w:r w:rsidRPr="00604024">
        <w:rPr>
          <w:b/>
        </w:rPr>
        <w:t>BAŞARILAR DİLERİM</w:t>
      </w:r>
    </w:p>
    <w:p w:rsidR="00BF762D" w:rsidRPr="00604024" w:rsidRDefault="00BF762D" w:rsidP="00604024">
      <w:pPr>
        <w:spacing w:after="0" w:line="240" w:lineRule="auto"/>
        <w:rPr>
          <w:b/>
        </w:rPr>
      </w:pPr>
      <w:r w:rsidRPr="00604024">
        <w:rPr>
          <w:b/>
        </w:rPr>
        <w:tab/>
      </w:r>
      <w:r w:rsidRPr="00604024">
        <w:rPr>
          <w:b/>
        </w:rPr>
        <w:tab/>
      </w:r>
      <w:r w:rsidRPr="00604024">
        <w:rPr>
          <w:b/>
        </w:rPr>
        <w:tab/>
      </w:r>
      <w:r w:rsidRPr="00604024">
        <w:rPr>
          <w:b/>
        </w:rPr>
        <w:tab/>
      </w:r>
      <w:r w:rsidRPr="00604024">
        <w:rPr>
          <w:b/>
        </w:rPr>
        <w:tab/>
      </w:r>
      <w:r w:rsidRPr="00604024">
        <w:rPr>
          <w:b/>
        </w:rPr>
        <w:tab/>
      </w:r>
      <w:r w:rsidRPr="00604024">
        <w:rPr>
          <w:b/>
        </w:rPr>
        <w:tab/>
        <w:t>Sınıf Öğretmeni</w:t>
      </w:r>
    </w:p>
    <w:p w:rsidR="00BF762D" w:rsidRPr="00604024" w:rsidRDefault="00BF762D" w:rsidP="00604024">
      <w:pPr>
        <w:spacing w:after="0" w:line="240" w:lineRule="auto"/>
        <w:rPr>
          <w:b/>
        </w:rPr>
      </w:pPr>
      <w:r w:rsidRPr="00604024">
        <w:rPr>
          <w:b/>
        </w:rPr>
        <w:tab/>
      </w:r>
      <w:r w:rsidRPr="00604024">
        <w:rPr>
          <w:b/>
        </w:rPr>
        <w:tab/>
      </w:r>
      <w:r w:rsidRPr="00604024">
        <w:rPr>
          <w:b/>
        </w:rPr>
        <w:tab/>
      </w:r>
      <w:r w:rsidRPr="00604024">
        <w:rPr>
          <w:b/>
        </w:rPr>
        <w:tab/>
      </w:r>
      <w:r w:rsidRPr="00604024">
        <w:rPr>
          <w:b/>
        </w:rPr>
        <w:tab/>
      </w:r>
      <w:r w:rsidRPr="00604024">
        <w:rPr>
          <w:b/>
        </w:rPr>
        <w:tab/>
      </w:r>
      <w:r w:rsidRPr="00604024">
        <w:rPr>
          <w:b/>
        </w:rPr>
        <w:tab/>
        <w:t>Davut YAVUZ</w:t>
      </w:r>
    </w:p>
    <w:p w:rsidR="00BF762D" w:rsidRPr="00604024" w:rsidRDefault="00BF762D" w:rsidP="00BE129A">
      <w:pPr>
        <w:spacing w:line="240" w:lineRule="auto"/>
        <w:rPr>
          <w:b/>
        </w:rPr>
      </w:pPr>
    </w:p>
    <w:p w:rsidR="00BF762D" w:rsidRDefault="00BF762D" w:rsidP="00BE129A">
      <w:pPr>
        <w:spacing w:line="240" w:lineRule="auto"/>
      </w:pPr>
      <w:hyperlink r:id="rId4" w:history="1">
        <w:r>
          <w:rPr>
            <w:rStyle w:val="Hyperlink"/>
            <w:rFonts w:ascii="Comic Sans MS" w:hAnsi="Comic Sans MS"/>
          </w:rPr>
          <w:t>www.sorubak.com</w:t>
        </w:r>
      </w:hyperlink>
    </w:p>
    <w:sectPr w:rsidR="00BF762D" w:rsidSect="005364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129A"/>
    <w:rsid w:val="000A6B3A"/>
    <w:rsid w:val="001521ED"/>
    <w:rsid w:val="002515BF"/>
    <w:rsid w:val="003903C4"/>
    <w:rsid w:val="00484A6D"/>
    <w:rsid w:val="00536448"/>
    <w:rsid w:val="00604024"/>
    <w:rsid w:val="00642FE6"/>
    <w:rsid w:val="006931E2"/>
    <w:rsid w:val="00A33CDB"/>
    <w:rsid w:val="00B504E0"/>
    <w:rsid w:val="00BE129A"/>
    <w:rsid w:val="00BF7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44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515B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770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</TotalTime>
  <Pages>2</Pages>
  <Words>349</Words>
  <Characters>1994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davutça</dc:creator>
  <cp:keywords/>
  <dc:description/>
  <cp:lastModifiedBy>edanur</cp:lastModifiedBy>
  <cp:revision>7</cp:revision>
  <dcterms:created xsi:type="dcterms:W3CDTF">2008-05-08T10:30:00Z</dcterms:created>
  <dcterms:modified xsi:type="dcterms:W3CDTF">2010-11-26T23:04:00Z</dcterms:modified>
</cp:coreProperties>
</file>