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84B" w:rsidRPr="004A3953" w:rsidRDefault="0007684B" w:rsidP="00AE2615">
      <w:pPr>
        <w:rPr>
          <w:rFonts w:ascii="Cambria" w:hAnsi="Cambria" w:cs="Cambria"/>
          <w:color w:val="17365D"/>
          <w:sz w:val="24"/>
          <w:szCs w:val="24"/>
        </w:rPr>
      </w:pPr>
      <w:r w:rsidRPr="004A3953">
        <w:rPr>
          <w:rFonts w:ascii="Cambria" w:hAnsi="Cambria" w:cs="Cambria"/>
          <w:color w:val="17365D"/>
          <w:sz w:val="24"/>
          <w:szCs w:val="24"/>
        </w:rPr>
        <w:t xml:space="preserve">Adı ve soyadı: . . . . . . . . . . . . . . . . . . . . . . </w:t>
      </w:r>
    </w:p>
    <w:p w:rsidR="0007684B" w:rsidRPr="004A3953" w:rsidRDefault="0007684B" w:rsidP="00AE2615">
      <w:pPr>
        <w:rPr>
          <w:rFonts w:ascii="Cambria" w:hAnsi="Cambria" w:cs="Cambria"/>
          <w:color w:val="17365D"/>
          <w:sz w:val="24"/>
          <w:szCs w:val="24"/>
        </w:rPr>
      </w:pPr>
      <w:r w:rsidRPr="004A3953">
        <w:rPr>
          <w:rFonts w:ascii="Cambria" w:hAnsi="Cambria" w:cs="Cambria"/>
          <w:color w:val="17365D"/>
          <w:sz w:val="24"/>
          <w:szCs w:val="24"/>
        </w:rPr>
        <w:t>Sınıfı ve numarası: . . . . . . . . . . . . . . . . . .</w:t>
      </w:r>
    </w:p>
    <w:p w:rsidR="0007684B" w:rsidRPr="004A3953" w:rsidRDefault="0007684B" w:rsidP="00AE2615">
      <w:pPr>
        <w:jc w:val="center"/>
        <w:rPr>
          <w:rFonts w:ascii="Cambria" w:hAnsi="Cambria" w:cs="Cambria"/>
          <w:b/>
          <w:bCs/>
          <w:color w:val="17365D"/>
          <w:sz w:val="32"/>
          <w:szCs w:val="32"/>
        </w:rPr>
      </w:pPr>
      <w:r w:rsidRPr="004A3953">
        <w:rPr>
          <w:rFonts w:ascii="Cambria" w:hAnsi="Cambria" w:cs="Cambria"/>
          <w:b/>
          <w:bCs/>
          <w:color w:val="17365D"/>
          <w:sz w:val="32"/>
          <w:szCs w:val="32"/>
        </w:rPr>
        <w:t>FEN ve TEKNOLOJİ DERSİ 2. DÖNEM 1. YAZILI SINAVI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7"/>
        <w:gridCol w:w="5680"/>
      </w:tblGrid>
      <w:tr w:rsidR="0007684B" w:rsidRPr="00864593">
        <w:tc>
          <w:tcPr>
            <w:tcW w:w="5637" w:type="dxa"/>
            <w:tcBorders>
              <w:top w:val="nil"/>
              <w:left w:val="nil"/>
              <w:bottom w:val="nil"/>
            </w:tcBorders>
          </w:tcPr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6" type="#_x0000_t75" style="position:absolute;margin-left:52.85pt;margin-top:18.85pt;width:192.85pt;height:166pt;z-index:251658240;visibility:visible">
                  <v:imagedata r:id="rId5" o:title="" blacklevel="-5243f" grayscale="t"/>
                  <w10:wrap type="square" side="right"/>
                </v:shape>
              </w:pict>
            </w:r>
            <w:r w:rsidRPr="00864593">
              <w:rPr>
                <w:color w:val="17365D"/>
              </w:rPr>
              <w:t>1-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Yukarıdaki  resimlerde uygulanan kuvvetlerin hangisi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itme, hangisi çekmedir?</w:t>
            </w:r>
            <w:r w:rsidRPr="00864593">
              <w:rPr>
                <w:color w:val="17365D"/>
              </w:rPr>
              <w:br w:type="textWrapping" w:clear="all"/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a-    I  ve II İtme   -    III ve IV Çekme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b-    II ve IV İtme   -     I ve II Çekme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c-    II, III ve IV İtme  -   I Çekme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d-    I, III ve IV İtme  -   II Çekme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2-  Aşağıdakilerden hangisi hızlanan hareke</w:t>
            </w:r>
            <w:r w:rsidRPr="00864593">
              <w:rPr>
                <w:color w:val="17365D"/>
              </w:rPr>
              <w:softHyphen/>
              <w:t>te bir örnek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</w:t>
            </w:r>
            <w:r w:rsidRPr="00864593">
              <w:rPr>
                <w:color w:val="17365D"/>
                <w:u w:val="single"/>
              </w:rPr>
              <w:t>değildir</w:t>
            </w:r>
            <w:r w:rsidRPr="00864593">
              <w:rPr>
                <w:color w:val="17365D"/>
              </w:rPr>
              <w:t>?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a-Kaydıraktan kayan bir çocuğun hare</w:t>
            </w:r>
            <w:r w:rsidRPr="00864593">
              <w:rPr>
                <w:color w:val="17365D"/>
              </w:rPr>
              <w:softHyphen/>
              <w:t xml:space="preserve">keti  </w:t>
            </w:r>
            <w:r w:rsidRPr="00864593">
              <w:rPr>
                <w:color w:val="17365D"/>
              </w:rPr>
              <w:tab/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b-Dalından yere düşen bir elmanın ha</w:t>
            </w:r>
            <w:r w:rsidRPr="00864593">
              <w:rPr>
                <w:color w:val="17365D"/>
              </w:rPr>
              <w:softHyphen/>
              <w:t>reketi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c-İnişe geçen bir uçağın hareketi               </w:t>
            </w:r>
            <w:r w:rsidRPr="00864593">
              <w:rPr>
                <w:color w:val="17365D"/>
              </w:rPr>
              <w:tab/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d- Yaydan fırlatılan bir okun hareketi</w:t>
            </w:r>
          </w:p>
          <w:p w:rsidR="0007684B" w:rsidRPr="00864593" w:rsidRDefault="0007684B" w:rsidP="00864593">
            <w:pPr>
              <w:spacing w:after="0" w:line="240" w:lineRule="auto"/>
              <w:rPr>
                <w:rFonts w:ascii="Tahoma" w:hAnsi="Tahoma" w:cs="Tahoma"/>
                <w:color w:val="17365D"/>
                <w:sz w:val="20"/>
                <w:szCs w:val="20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rFonts w:ascii="Tahoma" w:hAnsi="Tahoma" w:cs="Tahoma"/>
                <w:color w:val="17365D"/>
                <w:sz w:val="20"/>
                <w:szCs w:val="20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3- Aşağıdaki olayların hangisinde çekme ve itme kuvveti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birlikte verilmiştir?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a-Caner’in çekmeceyi açıp kapaması  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b- Hüseyin’in çivi çakması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c- Melis’in arkaya bakması</w:t>
            </w:r>
            <w:r w:rsidRPr="00864593">
              <w:rPr>
                <w:color w:val="17365D"/>
              </w:rPr>
              <w:tab/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d- Gülce’nin kazak ipini sökmesi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4-    *</w:t>
            </w:r>
            <w:r w:rsidRPr="00864593">
              <w:rPr>
                <w:rFonts w:ascii="Tahoma" w:hAnsi="Tahoma" w:cs="Tahoma"/>
                <w:color w:val="17365D"/>
              </w:rPr>
              <w:t xml:space="preserve"> </w:t>
            </w:r>
            <w:r w:rsidRPr="00864593">
              <w:rPr>
                <w:color w:val="17365D"/>
              </w:rPr>
              <w:t>Anahtarla açılan kilit dönme hareketi yapar.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*  Kuvvet, cisimlerin yalnızca yönünü değiştirir.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*  Kuvvet  uygulanan bütün cisimler hareket eder.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*  Cansız varlıklar dışarıdan bir etki olmadıkça hareket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etmez.</w:t>
            </w:r>
          </w:p>
          <w:p w:rsidR="0007684B" w:rsidRPr="00864593" w:rsidRDefault="0007684B" w:rsidP="00864593">
            <w:pPr>
              <w:spacing w:after="0" w:line="240" w:lineRule="auto"/>
              <w:rPr>
                <w:rFonts w:ascii="Arial" w:hAnsi="Arial" w:cs="Arial"/>
                <w:color w:val="17365D"/>
                <w:sz w:val="20"/>
                <w:szCs w:val="20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Yukarıdaki bilgilerden doğru olanları yuvarlak içine alacak olan Pınar kaç tane yıldızı yuvarlak içine alır?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a- 1             b-   2               c-   3               d-   4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rFonts w:ascii="Arial" w:hAnsi="Arial" w:cs="Arial"/>
                <w:color w:val="17365D"/>
                <w:sz w:val="20"/>
                <w:szCs w:val="20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12 -     1.  Araba farı          2. Güneş 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3. El feneri              4.  Floresan lamba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Yukarıdaki ışık kaynaklarının parlaklıkları bakımından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azdan çoğa doğru sıralanışı hangisi gibidir?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a-    3 – 1 – 4 – 2                   b-    1 - 2 – 3 – 4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c-    2 – 4 – 1 – 3                   d-    3 – 4 – 1 – 2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rFonts w:ascii="Tahoma" w:hAnsi="Tahoma" w:cs="Tahoma"/>
                <w:color w:val="17365D"/>
                <w:sz w:val="20"/>
                <w:szCs w:val="20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13 -                                    A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                    Yayarlar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               Işık Kaynakları     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 Olabilir                              Olabilir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Doğal                                                          B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                      Sağlar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                           C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Yukarıdaki kavram haritasına göre A, B ve C ile gösterilen yerler aşağıdakilerden hangisi olabilir?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  <w:u w:val="single"/>
              </w:rPr>
            </w:pPr>
            <w:r w:rsidRPr="00864593">
              <w:rPr>
                <w:color w:val="17365D"/>
              </w:rPr>
              <w:t xml:space="preserve">                  </w:t>
            </w:r>
            <w:r w:rsidRPr="00864593">
              <w:rPr>
                <w:color w:val="17365D"/>
                <w:u w:val="single"/>
              </w:rPr>
              <w:t xml:space="preserve">A                              B                               C  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a-    Güneş                  aydınlatma               yapay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b-    Işık                       yapay                         aydınlatma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c-    Ampul                  el yapımı                   sıcaklık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d-   Ateş böceği         Güneş                        mum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14 -  ( … )   Işık, perdelerin renklerinin zamanla solmasına,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  dışarıda bırakılan sütün bozulmasına neden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  olduğu için bir enerji türüdür.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( … )   Yanlış yerde, yanlış zamanda, yanlış yönde ve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  yanlış miktarda kullanılan ışık, ışık kirliliğine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  neden olur.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( … )   Ay, bir ışık kaynağıdır.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( … ) Güneş, Dünya’mızı aydınlatan en büyük ışık 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 kaynağıdır.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Yukarıdaki anlatımlardan sırasıyla doğru olanlar D, yanlış olanlar  Y  ile belirtildiğinde aşağıdaki sıralamalardan hangisi doğru olur? 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a-    D – Y – Y – D                 b-  D – D – Y – Y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c-    D – Y – D – Y                 d-  D – D – Y – D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15 - Aydınlatma teknolojilerinin   gelişimi ile aşağıdakilerden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hangisinin söylediği </w:t>
            </w:r>
            <w:r w:rsidRPr="00864593">
              <w:rPr>
                <w:color w:val="17365D"/>
                <w:u w:val="single"/>
              </w:rPr>
              <w:t>ilişkilendirilemez</w:t>
            </w:r>
            <w:r w:rsidRPr="00864593">
              <w:rPr>
                <w:color w:val="17365D"/>
              </w:rPr>
              <w:t>?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a-   Can:  Geceleri yapılacak işler için ayrılan süre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       artmıştır.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b-   Ece:   Dinlenmeye ayrılan süre artmıştır.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c-   Efe:   İnsanlar arasındaki iletişim ve etkileşim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       artmıştır.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d-   Ege:  Üretimde verimlilik artmıştır.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</w:tc>
        <w:tc>
          <w:tcPr>
            <w:tcW w:w="5680" w:type="dxa"/>
            <w:tcBorders>
              <w:top w:val="nil"/>
              <w:bottom w:val="nil"/>
              <w:right w:val="nil"/>
            </w:tcBorders>
          </w:tcPr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5-</w:t>
            </w:r>
            <w:r w:rsidRPr="00864593">
              <w:rPr>
                <w:rFonts w:ascii="Arial" w:hAnsi="Arial" w:cs="Arial"/>
                <w:color w:val="17365D"/>
                <w:sz w:val="20"/>
                <w:szCs w:val="20"/>
              </w:rPr>
              <w:t xml:space="preserve">   </w:t>
            </w:r>
            <w:r w:rsidRPr="00864593">
              <w:rPr>
                <w:color w:val="17365D"/>
              </w:rPr>
              <w:t xml:space="preserve">  Aşağıdakilerden hangisi zıt yönlü kuvvetlere örnek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</w:t>
            </w:r>
            <w:r w:rsidRPr="00864593">
              <w:rPr>
                <w:color w:val="17365D"/>
                <w:u w:val="single"/>
              </w:rPr>
              <w:t>olamaz</w:t>
            </w:r>
            <w:r w:rsidRPr="00864593">
              <w:rPr>
                <w:color w:val="17365D"/>
              </w:rPr>
              <w:t>?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a-  Uçurtma uçuran çocuk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b-  Büyük bir kutuyu yokuş yukarı iten adam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c- Bebek arabasıyla bebeğini gezdiren anne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d- Hızla gelen topa vuran tenisçi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6 -  Aşağıdaki seçeneklerde verilenlerden hangisinin hareketi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diğerlerinden farklı türdendir?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a-  İnişe geçen uçak               c- Durağa yaklaşan minibüs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b- Gardan ayrılan tren          d-  Suya atılan taş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7 -   “Sınıfça gittiğimiz kır gezisinde halat çekme, çuval yarışı,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elim sende,  yağ satarım gibi oyunlar oynadık.”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Yukarıdaki öğrencilerin oynadığı oyunlarda hangi kuvvet ve hareket çeşitleri uygulanmıştır?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a-   Çekme – zıplama – vurma – dönme                 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b-   Vurma – çekme – dönme – sallanma            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c-    Zıplama – dönme – çekme – itme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d-   Gerilme – bükme – sallanma – zıplama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8 -   Aşağıda verilen cümlelerden hangisi </w:t>
            </w:r>
            <w:r w:rsidRPr="00864593">
              <w:rPr>
                <w:color w:val="17365D"/>
                <w:u w:val="single"/>
              </w:rPr>
              <w:t>yanlıştır?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a-  Kuvvet cisimlerin yönünü ve hızını değiştirir.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b-  Hızlı hareket eden cisimleri durdurmaya çalışmak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 tehlikeli olabilir.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c-  Bisiklette bulunan pedallar bisikletin hızını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azaltmaya yarar.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d- Arabalardaki fren sistemi cisimlerin hızını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azaltan ya da durduran bir sistemdir.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9 -  Aşağıda verilen cisimlerin hangisine bir kuvvet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uygulandığında kalıcı bir şekil değişikliği olur?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a-  sarmal yay                 b-  bulaşık süngeri  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c-  paket lastiği               d-  oyun hamuru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10 -  “Güneş artık doğmuştu. Ay, yıldızlar ve ateş böcekleri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gecenin yorgunluğunu üzerlerinden atmak için çoktan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uykuya dalmıştı bile.”     Cümlesinde kaç tane doğal ışık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kaynağından söz edilmektedir?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a-  1              b-   2             c-   3                d-  4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11 -</w:t>
            </w:r>
            <w:r w:rsidRPr="00864593">
              <w:rPr>
                <w:rFonts w:ascii="Comic Sans MS" w:hAnsi="Comic Sans MS" w:cs="Comic Sans MS"/>
                <w:color w:val="17365D"/>
                <w:sz w:val="20"/>
                <w:szCs w:val="20"/>
              </w:rPr>
              <w:t xml:space="preserve">    </w:t>
            </w:r>
            <w:r w:rsidRPr="00864593">
              <w:rPr>
                <w:color w:val="17365D"/>
              </w:rPr>
              <w:t xml:space="preserve"> I.   Alüminyum folyo ve reflektör ışık kaynağıdır.</w:t>
            </w:r>
            <w:r w:rsidRPr="00864593">
              <w:rPr>
                <w:color w:val="17365D"/>
              </w:rPr>
              <w:tab/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II.  Başka bir ışık kaynağının varlığında ışık yayıyormuş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gibi görünen cisimler, ışık kaynağı değildir.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III.  Işık kaynağı olmayan cisimler karanlık ortamlarda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görünmez.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Yukarıdaki ifadelerle ilgili ne söylenebilir?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a-  I doğru,  II ve III yanlış </w:t>
            </w:r>
            <w:r w:rsidRPr="00864593">
              <w:rPr>
                <w:color w:val="17365D"/>
              </w:rPr>
              <w:tab/>
              <w:t>b-  II doğru,  I ve III yanlış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c-  I yanlış,   II ve III doğru         d-  I ve III doğru,  II yanlış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16 – Aygün ve Ezgi bir bahar sabahı kırlarda dolaşmaya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çıkmışlardı. Renk renk çiçekler etrafı süslüyor,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rengarenk kelebekler birbirleriyle dans ediyordu.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Aygün ve Ezgi’nin doğanın renklerini görmelerinin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</w:t>
            </w:r>
            <w:r w:rsidRPr="00864593">
              <w:rPr>
                <w:color w:val="17365D"/>
                <w:u w:val="single"/>
              </w:rPr>
              <w:t>asıl nedeni</w:t>
            </w:r>
            <w:r w:rsidRPr="00864593">
              <w:rPr>
                <w:color w:val="17365D"/>
              </w:rPr>
              <w:t xml:space="preserve">  aşağıdakilerden hangisidir?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a-  gözleri                          b-  Güneş ışığı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c-  çiçeklerin rengi           d-  doğanın canlanması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Default="0007684B" w:rsidP="006F7B4A">
            <w:pPr>
              <w:numPr>
                <w:ilvl w:val="0"/>
                <w:numId w:val="31"/>
              </w:numPr>
              <w:tabs>
                <w:tab w:val="clear" w:pos="930"/>
                <w:tab w:val="num" w:pos="0"/>
                <w:tab w:val="left" w:pos="483"/>
              </w:tabs>
              <w:spacing w:after="0" w:line="240" w:lineRule="auto"/>
              <w:ind w:left="0" w:firstLine="0"/>
              <w:rPr>
                <w:color w:val="17365D"/>
              </w:rPr>
            </w:pPr>
            <w:r>
              <w:rPr>
                <w:color w:val="17365D"/>
              </w:rPr>
              <w:t xml:space="preserve">Aşağıdakilerden hangisi bir cismin görünebilmesi için </w:t>
            </w:r>
          </w:p>
          <w:p w:rsidR="0007684B" w:rsidRDefault="0007684B" w:rsidP="006F7B4A">
            <w:pPr>
              <w:tabs>
                <w:tab w:val="left" w:pos="483"/>
              </w:tabs>
              <w:spacing w:after="0" w:line="240" w:lineRule="auto"/>
              <w:rPr>
                <w:color w:val="17365D"/>
              </w:rPr>
            </w:pPr>
            <w:r>
              <w:rPr>
                <w:color w:val="17365D"/>
              </w:rPr>
              <w:t xml:space="preserve">         sırayla gerçekleşmelidir?</w:t>
            </w:r>
          </w:p>
          <w:p w:rsidR="0007684B" w:rsidRDefault="0007684B" w:rsidP="006F7B4A">
            <w:pPr>
              <w:spacing w:after="0" w:line="240" w:lineRule="auto"/>
              <w:ind w:left="360"/>
              <w:rPr>
                <w:color w:val="17365D"/>
              </w:rPr>
            </w:pPr>
          </w:p>
          <w:p w:rsidR="0007684B" w:rsidRDefault="0007684B" w:rsidP="006F7B4A">
            <w:pPr>
              <w:numPr>
                <w:ilvl w:val="1"/>
                <w:numId w:val="31"/>
              </w:numPr>
              <w:tabs>
                <w:tab w:val="clear" w:pos="1440"/>
                <w:tab w:val="num" w:pos="663"/>
                <w:tab w:val="left" w:pos="843"/>
              </w:tabs>
              <w:spacing w:after="0" w:line="240" w:lineRule="auto"/>
              <w:ind w:left="663" w:firstLine="0"/>
              <w:rPr>
                <w:color w:val="17365D"/>
              </w:rPr>
            </w:pPr>
            <w:r>
              <w:rPr>
                <w:color w:val="17365D"/>
              </w:rPr>
              <w:t xml:space="preserve"> Cisim aydınlatılmalıdır.</w:t>
            </w:r>
          </w:p>
          <w:p w:rsidR="0007684B" w:rsidRDefault="0007684B" w:rsidP="006F7B4A">
            <w:pPr>
              <w:numPr>
                <w:ilvl w:val="1"/>
                <w:numId w:val="31"/>
              </w:numPr>
              <w:tabs>
                <w:tab w:val="clear" w:pos="1440"/>
                <w:tab w:val="num" w:pos="663"/>
                <w:tab w:val="left" w:pos="843"/>
              </w:tabs>
              <w:spacing w:after="0" w:line="240" w:lineRule="auto"/>
              <w:ind w:left="663" w:firstLine="0"/>
              <w:rPr>
                <w:color w:val="17365D"/>
              </w:rPr>
            </w:pPr>
            <w:r>
              <w:rPr>
                <w:color w:val="17365D"/>
              </w:rPr>
              <w:t xml:space="preserve"> Cisimden yansıyan ışınlar göze gelmelidir.</w:t>
            </w:r>
          </w:p>
          <w:p w:rsidR="0007684B" w:rsidRDefault="0007684B" w:rsidP="006F7B4A">
            <w:pPr>
              <w:numPr>
                <w:ilvl w:val="1"/>
                <w:numId w:val="31"/>
              </w:numPr>
              <w:tabs>
                <w:tab w:val="clear" w:pos="1440"/>
                <w:tab w:val="num" w:pos="663"/>
                <w:tab w:val="left" w:pos="843"/>
              </w:tabs>
              <w:spacing w:after="0" w:line="240" w:lineRule="auto"/>
              <w:ind w:left="663" w:firstLine="0"/>
              <w:rPr>
                <w:color w:val="17365D"/>
              </w:rPr>
            </w:pPr>
            <w:r>
              <w:rPr>
                <w:color w:val="17365D"/>
              </w:rPr>
              <w:t xml:space="preserve"> Cisim üzerine düşen ışınları yansıtmalıdır.</w:t>
            </w:r>
          </w:p>
          <w:p w:rsidR="0007684B" w:rsidRDefault="0007684B" w:rsidP="006F7B4A">
            <w:pPr>
              <w:spacing w:after="0" w:line="240" w:lineRule="auto"/>
              <w:ind w:left="1080"/>
              <w:rPr>
                <w:color w:val="17365D"/>
              </w:rPr>
            </w:pPr>
          </w:p>
          <w:p w:rsidR="0007684B" w:rsidRDefault="0007684B" w:rsidP="006F7B4A">
            <w:pPr>
              <w:spacing w:after="0" w:line="240" w:lineRule="auto"/>
              <w:ind w:left="483"/>
              <w:rPr>
                <w:color w:val="17365D"/>
              </w:rPr>
            </w:pPr>
            <w:r>
              <w:rPr>
                <w:color w:val="17365D"/>
              </w:rPr>
              <w:t xml:space="preserve">          a-   1 – 2 – 3                   b-     1 – 3 – 2</w:t>
            </w:r>
          </w:p>
          <w:p w:rsidR="0007684B" w:rsidRDefault="0007684B" w:rsidP="006F7B4A">
            <w:pPr>
              <w:spacing w:after="0" w:line="240" w:lineRule="auto"/>
              <w:ind w:left="483"/>
              <w:rPr>
                <w:color w:val="17365D"/>
              </w:rPr>
            </w:pPr>
            <w:r>
              <w:rPr>
                <w:color w:val="17365D"/>
              </w:rPr>
              <w:t xml:space="preserve">          c-    2 – 3 – 1                  d-     3 – 2 – 1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18 - “ Işığın yanlış yerde, yanlış miktarda, yanlış yönde ve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yanlış zamanda kullanılmasına ışık kirliliği denir.”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Yukarıdaki bilgiye göre aşağıdakilerden hangisi bu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olayın sonucu </w:t>
            </w:r>
            <w:r w:rsidRPr="00864593">
              <w:rPr>
                <w:color w:val="17365D"/>
                <w:u w:val="single"/>
              </w:rPr>
              <w:t>değildir?</w:t>
            </w:r>
            <w:r w:rsidRPr="00864593">
              <w:rPr>
                <w:color w:val="17365D"/>
              </w:rPr>
              <w:t xml:space="preserve">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tabs>
                <w:tab w:val="center" w:pos="459"/>
              </w:tabs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a-  Kaplumbağaların  yaşamlarını olumsuz etkilemesi</w:t>
            </w:r>
            <w:r w:rsidRPr="00864593">
              <w:rPr>
                <w:color w:val="17365D"/>
              </w:rPr>
              <w:tab/>
              <w:t xml:space="preserve">          b-  Göçmen kuşların göç yollarını kaybetmelerine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neden olması.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c-  Gök cisimlerinin incelenmesini olumsuz etkilemesi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d- Sokakların daha  güvenli hale gelmesi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>19 -    Göz sağlığımızı korumak için aşağıdakilerden hangisinin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yapılması </w:t>
            </w:r>
            <w:r w:rsidRPr="00864593">
              <w:rPr>
                <w:color w:val="17365D"/>
                <w:u w:val="single"/>
              </w:rPr>
              <w:t>doğru değildir</w:t>
            </w:r>
            <w:r w:rsidRPr="00864593">
              <w:rPr>
                <w:color w:val="17365D"/>
              </w:rPr>
              <w:t xml:space="preserve">? 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a-  Aydınlatma çok parlak veya loş olmamalıdır.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b-  Işık doğrudan göze gelmemelidir.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c-  Yazı yazarken veya kitap okurken ışık sol üst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 taraftan gelmelidir.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d-  İyi görebilmek için ışık doğrudan gözümüze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gelmelidir.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20 – Atatürk, insan ve toplum yaşamına yön vermesi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gerekenin bilim olduğunu hangi sözü ile belirtmiştir?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a-  Dünyada her şey için, uygarlık için, hayat için, başarı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için en hakiki yol gösterici bilimdir, fendir.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b-  Çalışmak ve başarmak, her insan için temel ilke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olmalıdır. 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c-  Büyük işler, önemli gelişmeler, ancak ortak çalışma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ile sağlanır.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d-  Toplum hayatının kaynağı, çağdaş aile hayatıdır.</w:t>
            </w: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</w:t>
            </w:r>
            <w:hyperlink r:id="rId6" w:history="1">
              <w:r>
                <w:rPr>
                  <w:rStyle w:val="Hyperlink"/>
                  <w:rFonts w:cs="Arial"/>
                  <w:color w:val="C0C0C0"/>
                  <w:sz w:val="16"/>
                  <w:szCs w:val="16"/>
                </w:rPr>
                <w:t>www.sorubak.com</w:t>
              </w:r>
            </w:hyperlink>
          </w:p>
          <w:p w:rsidR="0007684B" w:rsidRPr="00864593" w:rsidRDefault="0007684B" w:rsidP="00864593">
            <w:pPr>
              <w:spacing w:after="0" w:line="240" w:lineRule="auto"/>
              <w:rPr>
                <w:color w:val="17365D"/>
              </w:rPr>
            </w:pPr>
            <w:r w:rsidRPr="00864593">
              <w:rPr>
                <w:color w:val="17365D"/>
              </w:rPr>
              <w:t xml:space="preserve">                                                                       BAŞARILAR</w:t>
            </w:r>
          </w:p>
        </w:tc>
      </w:tr>
    </w:tbl>
    <w:p w:rsidR="0007684B" w:rsidRPr="004A3953" w:rsidRDefault="0007684B" w:rsidP="00D85417">
      <w:pPr>
        <w:rPr>
          <w:color w:val="17365D"/>
        </w:rPr>
      </w:pPr>
    </w:p>
    <w:sectPr w:rsidR="0007684B" w:rsidRPr="004A3953" w:rsidSect="00975834">
      <w:pgSz w:w="11906" w:h="16838"/>
      <w:pgMar w:top="340" w:right="198" w:bottom="726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5F09"/>
    <w:multiLevelType w:val="hybridMultilevel"/>
    <w:tmpl w:val="4B600A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9B7A27"/>
    <w:multiLevelType w:val="hybridMultilevel"/>
    <w:tmpl w:val="C7E8A7D2"/>
    <w:lvl w:ilvl="0" w:tplc="2B8AD4E4">
      <w:start w:val="1"/>
      <w:numFmt w:val="decimal"/>
      <w:lvlText w:val="%1-"/>
      <w:lvlJc w:val="left"/>
      <w:pPr>
        <w:ind w:left="426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2">
    <w:nsid w:val="06867E1A"/>
    <w:multiLevelType w:val="hybridMultilevel"/>
    <w:tmpl w:val="40324E78"/>
    <w:lvl w:ilvl="0" w:tplc="9F925272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">
    <w:nsid w:val="09D15160"/>
    <w:multiLevelType w:val="hybridMultilevel"/>
    <w:tmpl w:val="178A57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9A10BC"/>
    <w:multiLevelType w:val="hybridMultilevel"/>
    <w:tmpl w:val="C5E0CE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4E0213"/>
    <w:multiLevelType w:val="hybridMultilevel"/>
    <w:tmpl w:val="E730AD90"/>
    <w:lvl w:ilvl="0" w:tplc="36F8485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1D550C6D"/>
    <w:multiLevelType w:val="hybridMultilevel"/>
    <w:tmpl w:val="2F74E78E"/>
    <w:lvl w:ilvl="0" w:tplc="CF2662C0">
      <w:start w:val="17"/>
      <w:numFmt w:val="decimal"/>
      <w:lvlText w:val="%1-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F35841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2AC4773"/>
    <w:multiLevelType w:val="hybridMultilevel"/>
    <w:tmpl w:val="5EA682B4"/>
    <w:lvl w:ilvl="0" w:tplc="6D66598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B94B98"/>
    <w:multiLevelType w:val="hybridMultilevel"/>
    <w:tmpl w:val="A4361A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2877F6"/>
    <w:multiLevelType w:val="hybridMultilevel"/>
    <w:tmpl w:val="7FF680D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9525835"/>
    <w:multiLevelType w:val="hybridMultilevel"/>
    <w:tmpl w:val="9C0A9D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78B200B"/>
    <w:multiLevelType w:val="hybridMultilevel"/>
    <w:tmpl w:val="352AE208"/>
    <w:lvl w:ilvl="0" w:tplc="F572E0D6">
      <w:start w:val="1"/>
      <w:numFmt w:val="lowerLetter"/>
      <w:lvlText w:val="%1)"/>
      <w:lvlJc w:val="left"/>
      <w:pPr>
        <w:ind w:left="716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12">
    <w:nsid w:val="3A7560FE"/>
    <w:multiLevelType w:val="hybridMultilevel"/>
    <w:tmpl w:val="0DEEB2EC"/>
    <w:lvl w:ilvl="0" w:tplc="A88227BE">
      <w:start w:val="1"/>
      <w:numFmt w:val="lowerLetter"/>
      <w:lvlText w:val="%1)"/>
      <w:lvlJc w:val="left"/>
      <w:pPr>
        <w:ind w:left="84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3">
    <w:nsid w:val="3B840483"/>
    <w:multiLevelType w:val="hybridMultilevel"/>
    <w:tmpl w:val="F4C6054E"/>
    <w:lvl w:ilvl="0" w:tplc="DF36D522">
      <w:start w:val="3"/>
      <w:numFmt w:val="lowerLetter"/>
      <w:lvlText w:val="%1-"/>
      <w:lvlJc w:val="left"/>
      <w:pPr>
        <w:ind w:left="121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4">
    <w:nsid w:val="3FAF54D2"/>
    <w:multiLevelType w:val="hybridMultilevel"/>
    <w:tmpl w:val="0298BC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05C5D38"/>
    <w:multiLevelType w:val="hybridMultilevel"/>
    <w:tmpl w:val="433A7B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4146EF9"/>
    <w:multiLevelType w:val="hybridMultilevel"/>
    <w:tmpl w:val="00308B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6CB1D1B"/>
    <w:multiLevelType w:val="hybridMultilevel"/>
    <w:tmpl w:val="1C30E5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D37717"/>
    <w:multiLevelType w:val="hybridMultilevel"/>
    <w:tmpl w:val="624C7C44"/>
    <w:lvl w:ilvl="0" w:tplc="680AE12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A1A024A"/>
    <w:multiLevelType w:val="hybridMultilevel"/>
    <w:tmpl w:val="5A9C88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EEB535A"/>
    <w:multiLevelType w:val="hybridMultilevel"/>
    <w:tmpl w:val="0602E0C8"/>
    <w:lvl w:ilvl="0" w:tplc="3C3C14B0">
      <w:start w:val="5"/>
      <w:numFmt w:val="decimal"/>
      <w:lvlText w:val="%1-"/>
      <w:lvlJc w:val="left"/>
      <w:pPr>
        <w:ind w:left="426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21">
    <w:nsid w:val="581A2D29"/>
    <w:multiLevelType w:val="hybridMultilevel"/>
    <w:tmpl w:val="911EB684"/>
    <w:lvl w:ilvl="0" w:tplc="70223532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8EE5863"/>
    <w:multiLevelType w:val="hybridMultilevel"/>
    <w:tmpl w:val="332A4DDE"/>
    <w:lvl w:ilvl="0" w:tplc="A7C8410E">
      <w:start w:val="1"/>
      <w:numFmt w:val="lowerLetter"/>
      <w:lvlText w:val="%1)"/>
      <w:lvlJc w:val="left"/>
      <w:pPr>
        <w:ind w:left="85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57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9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1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73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45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7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9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18" w:hanging="180"/>
      </w:pPr>
      <w:rPr>
        <w:rFonts w:cs="Times New Roman"/>
      </w:rPr>
    </w:lvl>
  </w:abstractNum>
  <w:abstractNum w:abstractNumId="23">
    <w:nsid w:val="5CA43940"/>
    <w:multiLevelType w:val="hybridMultilevel"/>
    <w:tmpl w:val="8A9889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E5079DF"/>
    <w:multiLevelType w:val="hybridMultilevel"/>
    <w:tmpl w:val="FAEE449E"/>
    <w:lvl w:ilvl="0" w:tplc="ECE6C672">
      <w:start w:val="1"/>
      <w:numFmt w:val="lowerLetter"/>
      <w:lvlText w:val="%1-"/>
      <w:lvlJc w:val="left"/>
      <w:pPr>
        <w:ind w:left="720" w:hanging="360"/>
      </w:pPr>
      <w:rPr>
        <w:rFonts w:ascii="Tahoma" w:eastAsia="Times New Roman" w:hAnsi="Tahoma"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67C73A8"/>
    <w:multiLevelType w:val="hybridMultilevel"/>
    <w:tmpl w:val="735ABA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8EB44BD"/>
    <w:multiLevelType w:val="hybridMultilevel"/>
    <w:tmpl w:val="D076D4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A9D5ACF"/>
    <w:multiLevelType w:val="hybridMultilevel"/>
    <w:tmpl w:val="D84208C4"/>
    <w:lvl w:ilvl="0" w:tplc="7A16401C">
      <w:start w:val="1"/>
      <w:numFmt w:val="lowerLetter"/>
      <w:lvlText w:val="%1)"/>
      <w:lvlJc w:val="left"/>
      <w:pPr>
        <w:ind w:left="716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28">
    <w:nsid w:val="6B4930D9"/>
    <w:multiLevelType w:val="hybridMultilevel"/>
    <w:tmpl w:val="0E0658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FB70562"/>
    <w:multiLevelType w:val="hybridMultilevel"/>
    <w:tmpl w:val="F4A894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7C811C2"/>
    <w:multiLevelType w:val="hybridMultilevel"/>
    <w:tmpl w:val="5C64D932"/>
    <w:lvl w:ilvl="0" w:tplc="B4605C04">
      <w:start w:val="4"/>
      <w:numFmt w:val="decimal"/>
      <w:lvlText w:val="%1-"/>
      <w:lvlJc w:val="left"/>
      <w:pPr>
        <w:ind w:left="1005" w:hanging="360"/>
      </w:pPr>
      <w:rPr>
        <w:rFonts w:ascii="Tahoma" w:hAnsi="Tahoma"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num w:numId="1">
    <w:abstractNumId w:val="26"/>
  </w:num>
  <w:num w:numId="2">
    <w:abstractNumId w:val="25"/>
  </w:num>
  <w:num w:numId="3">
    <w:abstractNumId w:val="10"/>
  </w:num>
  <w:num w:numId="4">
    <w:abstractNumId w:val="22"/>
  </w:num>
  <w:num w:numId="5">
    <w:abstractNumId w:val="11"/>
  </w:num>
  <w:num w:numId="6">
    <w:abstractNumId w:val="0"/>
  </w:num>
  <w:num w:numId="7">
    <w:abstractNumId w:val="27"/>
  </w:num>
  <w:num w:numId="8">
    <w:abstractNumId w:val="1"/>
  </w:num>
  <w:num w:numId="9">
    <w:abstractNumId w:val="18"/>
  </w:num>
  <w:num w:numId="10">
    <w:abstractNumId w:val="8"/>
  </w:num>
  <w:num w:numId="11">
    <w:abstractNumId w:val="21"/>
  </w:num>
  <w:num w:numId="12">
    <w:abstractNumId w:val="2"/>
  </w:num>
  <w:num w:numId="13">
    <w:abstractNumId w:val="5"/>
  </w:num>
  <w:num w:numId="14">
    <w:abstractNumId w:val="23"/>
  </w:num>
  <w:num w:numId="15">
    <w:abstractNumId w:val="19"/>
  </w:num>
  <w:num w:numId="16">
    <w:abstractNumId w:val="14"/>
  </w:num>
  <w:num w:numId="17">
    <w:abstractNumId w:val="16"/>
  </w:num>
  <w:num w:numId="18">
    <w:abstractNumId w:val="7"/>
  </w:num>
  <w:num w:numId="19">
    <w:abstractNumId w:val="15"/>
  </w:num>
  <w:num w:numId="20">
    <w:abstractNumId w:val="4"/>
  </w:num>
  <w:num w:numId="21">
    <w:abstractNumId w:val="24"/>
  </w:num>
  <w:num w:numId="22">
    <w:abstractNumId w:val="12"/>
  </w:num>
  <w:num w:numId="23">
    <w:abstractNumId w:val="20"/>
  </w:num>
  <w:num w:numId="24">
    <w:abstractNumId w:val="30"/>
  </w:num>
  <w:num w:numId="25">
    <w:abstractNumId w:val="13"/>
  </w:num>
  <w:num w:numId="26">
    <w:abstractNumId w:val="9"/>
  </w:num>
  <w:num w:numId="27">
    <w:abstractNumId w:val="17"/>
  </w:num>
  <w:num w:numId="28">
    <w:abstractNumId w:val="29"/>
  </w:num>
  <w:num w:numId="29">
    <w:abstractNumId w:val="28"/>
  </w:num>
  <w:num w:numId="30">
    <w:abstractNumId w:val="3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491D"/>
    <w:rsid w:val="000076AA"/>
    <w:rsid w:val="00020D7C"/>
    <w:rsid w:val="00040B70"/>
    <w:rsid w:val="00075FF9"/>
    <w:rsid w:val="0007684B"/>
    <w:rsid w:val="000A01C2"/>
    <w:rsid w:val="000C0892"/>
    <w:rsid w:val="000C1E43"/>
    <w:rsid w:val="001034B1"/>
    <w:rsid w:val="00103B6D"/>
    <w:rsid w:val="00111C96"/>
    <w:rsid w:val="00126F4B"/>
    <w:rsid w:val="00130B8F"/>
    <w:rsid w:val="00171EA5"/>
    <w:rsid w:val="00175A60"/>
    <w:rsid w:val="00176382"/>
    <w:rsid w:val="001814A5"/>
    <w:rsid w:val="001972BB"/>
    <w:rsid w:val="001C3564"/>
    <w:rsid w:val="001E089D"/>
    <w:rsid w:val="0020754E"/>
    <w:rsid w:val="00242286"/>
    <w:rsid w:val="00243097"/>
    <w:rsid w:val="0025319B"/>
    <w:rsid w:val="002A3AC5"/>
    <w:rsid w:val="002C144A"/>
    <w:rsid w:val="002E1921"/>
    <w:rsid w:val="002E5071"/>
    <w:rsid w:val="00327C88"/>
    <w:rsid w:val="00355AFD"/>
    <w:rsid w:val="003B15A9"/>
    <w:rsid w:val="003D6A52"/>
    <w:rsid w:val="003F58D4"/>
    <w:rsid w:val="004179B3"/>
    <w:rsid w:val="0043312F"/>
    <w:rsid w:val="00434585"/>
    <w:rsid w:val="004635E7"/>
    <w:rsid w:val="00471892"/>
    <w:rsid w:val="00475FD9"/>
    <w:rsid w:val="00481593"/>
    <w:rsid w:val="0048363F"/>
    <w:rsid w:val="00484FF0"/>
    <w:rsid w:val="0049582D"/>
    <w:rsid w:val="004A3953"/>
    <w:rsid w:val="004C7729"/>
    <w:rsid w:val="004E5422"/>
    <w:rsid w:val="00525871"/>
    <w:rsid w:val="00534F37"/>
    <w:rsid w:val="00573142"/>
    <w:rsid w:val="00585E4A"/>
    <w:rsid w:val="005948F6"/>
    <w:rsid w:val="005C383B"/>
    <w:rsid w:val="005D4C07"/>
    <w:rsid w:val="005E4225"/>
    <w:rsid w:val="005F2455"/>
    <w:rsid w:val="00635FB9"/>
    <w:rsid w:val="006759B7"/>
    <w:rsid w:val="006C3B3D"/>
    <w:rsid w:val="006F7B4A"/>
    <w:rsid w:val="00704D96"/>
    <w:rsid w:val="007273C3"/>
    <w:rsid w:val="00741CD5"/>
    <w:rsid w:val="00773C69"/>
    <w:rsid w:val="00781E1A"/>
    <w:rsid w:val="007D6DE5"/>
    <w:rsid w:val="008002A0"/>
    <w:rsid w:val="008079E2"/>
    <w:rsid w:val="00843F4A"/>
    <w:rsid w:val="00854591"/>
    <w:rsid w:val="008605CB"/>
    <w:rsid w:val="00864593"/>
    <w:rsid w:val="00874584"/>
    <w:rsid w:val="008B53BF"/>
    <w:rsid w:val="008C09F2"/>
    <w:rsid w:val="008C4844"/>
    <w:rsid w:val="008C7D83"/>
    <w:rsid w:val="008F31D9"/>
    <w:rsid w:val="0094491D"/>
    <w:rsid w:val="00952743"/>
    <w:rsid w:val="0095539C"/>
    <w:rsid w:val="00975834"/>
    <w:rsid w:val="009B42B5"/>
    <w:rsid w:val="009C4B6C"/>
    <w:rsid w:val="009F009A"/>
    <w:rsid w:val="00A02760"/>
    <w:rsid w:val="00A03831"/>
    <w:rsid w:val="00A27983"/>
    <w:rsid w:val="00A32023"/>
    <w:rsid w:val="00A53325"/>
    <w:rsid w:val="00AA55E1"/>
    <w:rsid w:val="00AC1E84"/>
    <w:rsid w:val="00AD1427"/>
    <w:rsid w:val="00AE2615"/>
    <w:rsid w:val="00AE2E9D"/>
    <w:rsid w:val="00B00023"/>
    <w:rsid w:val="00B20996"/>
    <w:rsid w:val="00B30F3F"/>
    <w:rsid w:val="00B35592"/>
    <w:rsid w:val="00B410F4"/>
    <w:rsid w:val="00B532F4"/>
    <w:rsid w:val="00B816C0"/>
    <w:rsid w:val="00B94B65"/>
    <w:rsid w:val="00B96993"/>
    <w:rsid w:val="00BD7C1E"/>
    <w:rsid w:val="00BE361C"/>
    <w:rsid w:val="00C62408"/>
    <w:rsid w:val="00C66B04"/>
    <w:rsid w:val="00C67458"/>
    <w:rsid w:val="00C91FEF"/>
    <w:rsid w:val="00CD4E25"/>
    <w:rsid w:val="00CD64F8"/>
    <w:rsid w:val="00CF06AA"/>
    <w:rsid w:val="00CF75F1"/>
    <w:rsid w:val="00D1600B"/>
    <w:rsid w:val="00D16CCE"/>
    <w:rsid w:val="00D404A3"/>
    <w:rsid w:val="00D50A74"/>
    <w:rsid w:val="00D56E57"/>
    <w:rsid w:val="00D85417"/>
    <w:rsid w:val="00DC0AF5"/>
    <w:rsid w:val="00DE03A1"/>
    <w:rsid w:val="00DE27AF"/>
    <w:rsid w:val="00E57798"/>
    <w:rsid w:val="00E72250"/>
    <w:rsid w:val="00E875A9"/>
    <w:rsid w:val="00E95155"/>
    <w:rsid w:val="00EA7139"/>
    <w:rsid w:val="00EB0118"/>
    <w:rsid w:val="00F26A39"/>
    <w:rsid w:val="00F42663"/>
    <w:rsid w:val="00F44B5E"/>
    <w:rsid w:val="00F72C7E"/>
    <w:rsid w:val="00FE125C"/>
    <w:rsid w:val="00FF3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45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4491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4491D"/>
    <w:pPr>
      <w:ind w:left="720"/>
    </w:pPr>
  </w:style>
  <w:style w:type="character" w:styleId="Hyperlink">
    <w:name w:val="Hyperlink"/>
    <w:basedOn w:val="DefaultParagraphFont"/>
    <w:uiPriority w:val="99"/>
    <w:semiHidden/>
    <w:rsid w:val="00AD1427"/>
    <w:rPr>
      <w:rFonts w:ascii="Times New Roman" w:hAnsi="Times New Roman" w:cs="Times New Roman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</TotalTime>
  <Pages>3</Pages>
  <Words>1269</Words>
  <Characters>7237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edanur</cp:lastModifiedBy>
  <cp:revision>11</cp:revision>
  <cp:lastPrinted>2011-03-15T21:03:00Z</cp:lastPrinted>
  <dcterms:created xsi:type="dcterms:W3CDTF">2011-03-15T17:03:00Z</dcterms:created>
  <dcterms:modified xsi:type="dcterms:W3CDTF">2011-03-21T18:09:00Z</dcterms:modified>
</cp:coreProperties>
</file>