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BE6" w:rsidRDefault="00326BE6" w:rsidP="00F118F3">
      <w:pPr>
        <w:tabs>
          <w:tab w:val="left" w:pos="6780"/>
        </w:tabs>
        <w:ind w:left="-540"/>
        <w:rPr>
          <w:b/>
          <w:bCs/>
        </w:rPr>
      </w:pPr>
      <w:r>
        <w:rPr>
          <w:b/>
          <w:bCs/>
        </w:rPr>
        <w:t xml:space="preserve">    </w:t>
      </w:r>
    </w:p>
    <w:p w:rsidR="00326BE6" w:rsidRPr="00755F6E" w:rsidRDefault="00326BE6" w:rsidP="00F118F3">
      <w:pPr>
        <w:tabs>
          <w:tab w:val="left" w:pos="6780"/>
        </w:tabs>
        <w:ind w:left="-540"/>
        <w:rPr>
          <w:b/>
          <w:bCs/>
        </w:rPr>
      </w:pPr>
      <w:r>
        <w:rPr>
          <w:b/>
          <w:bCs/>
        </w:rPr>
        <w:t xml:space="preserve">     </w:t>
      </w:r>
      <w:r w:rsidRPr="00755F6E">
        <w:rPr>
          <w:b/>
          <w:bCs/>
        </w:rPr>
        <w:t xml:space="preserve">ADI VE SOYADI:...............................................................                                  </w:t>
      </w:r>
      <w:r>
        <w:rPr>
          <w:b/>
          <w:bCs/>
        </w:rPr>
        <w:t xml:space="preserve">              TARİH: …./…./20…</w:t>
      </w:r>
    </w:p>
    <w:p w:rsidR="00326BE6" w:rsidRPr="00DA0272" w:rsidRDefault="00326BE6" w:rsidP="00F118F3">
      <w:pPr>
        <w:ind w:left="-540"/>
        <w:rPr>
          <w:b/>
          <w:bCs/>
          <w:sz w:val="20"/>
          <w:szCs w:val="20"/>
        </w:rPr>
      </w:pPr>
      <w:r>
        <w:rPr>
          <w:b/>
          <w:bCs/>
        </w:rPr>
        <w:t xml:space="preserve">     </w:t>
      </w:r>
      <w:r w:rsidRPr="00755F6E">
        <w:rPr>
          <w:b/>
          <w:bCs/>
        </w:rPr>
        <w:t xml:space="preserve">ÖĞRENCİ NO    :.....................                             </w:t>
      </w:r>
      <w:r>
        <w:rPr>
          <w:b/>
          <w:bCs/>
        </w:rPr>
        <w:t xml:space="preserve">               ALDIĞI NOT:……    </w:t>
      </w:r>
      <w:r w:rsidRPr="00755F6E">
        <w:rPr>
          <w:b/>
          <w:bCs/>
        </w:rPr>
        <w:t xml:space="preserve">   </w:t>
      </w:r>
      <w:r>
        <w:rPr>
          <w:b/>
          <w:bCs/>
        </w:rPr>
        <w:t xml:space="preserve">     SINAV SÜRESİ:40</w:t>
      </w:r>
      <w:r w:rsidRPr="00755F6E">
        <w:rPr>
          <w:b/>
          <w:bCs/>
        </w:rPr>
        <w:t>DK.</w:t>
      </w:r>
      <w:r w:rsidRPr="00DA0272">
        <w:rPr>
          <w:b/>
          <w:bCs/>
          <w:sz w:val="20"/>
          <w:szCs w:val="20"/>
        </w:rPr>
        <w:t xml:space="preserve">                 </w:t>
      </w:r>
    </w:p>
    <w:p w:rsidR="00326BE6" w:rsidRPr="00DA0272" w:rsidRDefault="00326BE6" w:rsidP="00F118F3">
      <w:pPr>
        <w:ind w:left="-540"/>
        <w:rPr>
          <w:b/>
          <w:bCs/>
          <w:sz w:val="20"/>
          <w:szCs w:val="20"/>
        </w:rPr>
      </w:pPr>
      <w:r w:rsidRPr="00DA0272">
        <w:rPr>
          <w:b/>
          <w:bCs/>
          <w:sz w:val="20"/>
          <w:szCs w:val="20"/>
        </w:rPr>
        <w:t xml:space="preserve">         </w:t>
      </w:r>
    </w:p>
    <w:p w:rsidR="00326BE6" w:rsidRPr="00755F6E" w:rsidRDefault="00326BE6" w:rsidP="00F118F3">
      <w:pPr>
        <w:jc w:val="center"/>
        <w:rPr>
          <w:b/>
          <w:bCs/>
          <w:sz w:val="36"/>
          <w:szCs w:val="36"/>
        </w:rPr>
      </w:pPr>
      <w:r w:rsidRPr="00755F6E">
        <w:rPr>
          <w:b/>
          <w:bCs/>
          <w:sz w:val="36"/>
          <w:szCs w:val="36"/>
        </w:rPr>
        <w:t>Ş.U.Ç. HAYRETTİN  DOĞAN  İLKÖĞRETİM  OKULU</w:t>
      </w:r>
    </w:p>
    <w:p w:rsidR="00326BE6" w:rsidRPr="00DA0272" w:rsidRDefault="00326BE6" w:rsidP="00F118F3">
      <w:pPr>
        <w:jc w:val="center"/>
        <w:rPr>
          <w:b/>
          <w:bCs/>
          <w:sz w:val="20"/>
          <w:szCs w:val="20"/>
        </w:rPr>
      </w:pPr>
    </w:p>
    <w:p w:rsidR="00326BE6" w:rsidRPr="00755F6E" w:rsidRDefault="00326BE6" w:rsidP="00F118F3">
      <w:pPr>
        <w:jc w:val="center"/>
        <w:rPr>
          <w:b/>
          <w:bCs/>
          <w:sz w:val="22"/>
          <w:szCs w:val="22"/>
        </w:rPr>
      </w:pPr>
      <w:r w:rsidRPr="00755F6E">
        <w:rPr>
          <w:b/>
          <w:bCs/>
          <w:sz w:val="22"/>
          <w:szCs w:val="22"/>
        </w:rPr>
        <w:t>4/A</w:t>
      </w:r>
      <w:r>
        <w:rPr>
          <w:b/>
          <w:bCs/>
          <w:sz w:val="22"/>
          <w:szCs w:val="22"/>
        </w:rPr>
        <w:t xml:space="preserve"> SINIFI FEN VE TEKNOLOJİ DERSİ 2</w:t>
      </w:r>
      <w:r w:rsidRPr="00755F6E">
        <w:rPr>
          <w:b/>
          <w:bCs/>
          <w:sz w:val="22"/>
          <w:szCs w:val="22"/>
        </w:rPr>
        <w:t>.DÖNEM 1.YAZILI</w:t>
      </w:r>
    </w:p>
    <w:p w:rsidR="00326BE6" w:rsidRPr="001569BB" w:rsidRDefault="00326BE6">
      <w:pPr>
        <w:rPr>
          <w:color w:val="000000"/>
        </w:rPr>
      </w:pPr>
    </w:p>
    <w:p w:rsidR="00326BE6" w:rsidRPr="00F118F3" w:rsidRDefault="00326BE6" w:rsidP="005F1596">
      <w:pPr>
        <w:rPr>
          <w:b/>
          <w:bCs/>
          <w:color w:val="000000"/>
        </w:rPr>
      </w:pPr>
      <w:r w:rsidRPr="00F118F3">
        <w:rPr>
          <w:b/>
          <w:bCs/>
          <w:color w:val="000000"/>
        </w:rPr>
        <w:t xml:space="preserve">A. Aşağıdaki cümlelerden doğru olanların önüne D, yanlış olanların önüne Y harfi koyunuz. </w:t>
      </w:r>
      <w:r>
        <w:rPr>
          <w:b/>
          <w:bCs/>
          <w:color w:val="000000"/>
        </w:rPr>
        <w:t xml:space="preserve">( 12 </w:t>
      </w:r>
      <w:r w:rsidRPr="00F118F3">
        <w:rPr>
          <w:b/>
          <w:bCs/>
          <w:color w:val="000000"/>
        </w:rPr>
        <w:t>puan)</w:t>
      </w:r>
    </w:p>
    <w:p w:rsidR="00326BE6" w:rsidRPr="001569BB" w:rsidRDefault="00326BE6" w:rsidP="005F1596">
      <w:pPr>
        <w:rPr>
          <w:color w:val="000000"/>
        </w:rPr>
      </w:pPr>
      <w:r>
        <w:rPr>
          <w:color w:val="000000"/>
        </w:rPr>
        <w:t xml:space="preserve">(…….) </w:t>
      </w:r>
      <w:r w:rsidRPr="001569BB">
        <w:rPr>
          <w:color w:val="000000"/>
        </w:rPr>
        <w:t xml:space="preserve">Bir varlığın sabit kabul edilen noktaya göre yer değiştirmesine hareket denir. </w:t>
      </w:r>
    </w:p>
    <w:p w:rsidR="00326BE6" w:rsidRPr="001569BB" w:rsidRDefault="00326BE6">
      <w:pPr>
        <w:rPr>
          <w:color w:val="000000"/>
        </w:rPr>
      </w:pPr>
      <w:r w:rsidRPr="001569BB">
        <w:rPr>
          <w:color w:val="000000"/>
        </w:rPr>
        <w:t>(…….) Masa tenisi oynanırke</w:t>
      </w:r>
      <w:r>
        <w:rPr>
          <w:color w:val="000000"/>
        </w:rPr>
        <w:t>n oyuncuların topa vurmaları ile</w:t>
      </w:r>
      <w:r w:rsidRPr="001569BB">
        <w:rPr>
          <w:color w:val="000000"/>
        </w:rPr>
        <w:t xml:space="preserve"> top yön değiştirmeden hareket eder. </w:t>
      </w:r>
    </w:p>
    <w:p w:rsidR="00326BE6" w:rsidRPr="001569BB" w:rsidRDefault="00326BE6">
      <w:pPr>
        <w:rPr>
          <w:color w:val="000000"/>
        </w:rPr>
      </w:pPr>
      <w:r w:rsidRPr="001569BB">
        <w:rPr>
          <w:color w:val="000000"/>
        </w:rPr>
        <w:t>(…….) Görebilmemiz için ışığa ihtiyacımız yoktur.</w:t>
      </w:r>
    </w:p>
    <w:p w:rsidR="00326BE6" w:rsidRPr="001569BB" w:rsidRDefault="00326BE6">
      <w:pPr>
        <w:rPr>
          <w:color w:val="000000"/>
        </w:rPr>
      </w:pPr>
      <w:r w:rsidRPr="001569BB">
        <w:rPr>
          <w:color w:val="000000"/>
        </w:rPr>
        <w:t xml:space="preserve">(….....) </w:t>
      </w:r>
      <w:r>
        <w:rPr>
          <w:color w:val="000000"/>
        </w:rPr>
        <w:t>Ay bir ışık kaynağı değildir,sadece Güneş’ten aldığı ışığı yansıtır.</w:t>
      </w:r>
    </w:p>
    <w:p w:rsidR="00326BE6" w:rsidRDefault="00326BE6" w:rsidP="0038743F">
      <w:pPr>
        <w:rPr>
          <w:color w:val="000000"/>
        </w:rPr>
      </w:pPr>
      <w:r w:rsidRPr="001569BB">
        <w:rPr>
          <w:color w:val="000000"/>
        </w:rPr>
        <w:t>(..</w:t>
      </w:r>
      <w:r>
        <w:rPr>
          <w:color w:val="000000"/>
        </w:rPr>
        <w:t xml:space="preserve">…...) </w:t>
      </w:r>
      <w:r w:rsidRPr="001569BB">
        <w:rPr>
          <w:color w:val="000000"/>
        </w:rPr>
        <w:t xml:space="preserve">Bir sesi işitebilmemiz için belirli bir </w:t>
      </w:r>
      <w:r w:rsidRPr="00F118F3">
        <w:rPr>
          <w:color w:val="000000"/>
          <w:u w:val="single"/>
        </w:rPr>
        <w:t>şiddeti</w:t>
      </w:r>
      <w:r w:rsidRPr="001569BB">
        <w:rPr>
          <w:color w:val="000000"/>
        </w:rPr>
        <w:t>nin olması gerekir.</w:t>
      </w:r>
    </w:p>
    <w:p w:rsidR="00326BE6" w:rsidRPr="001569BB" w:rsidRDefault="00326BE6" w:rsidP="0038743F">
      <w:pPr>
        <w:rPr>
          <w:color w:val="000000"/>
        </w:rPr>
      </w:pPr>
      <w:r>
        <w:rPr>
          <w:color w:val="000000"/>
        </w:rPr>
        <w:t xml:space="preserve">(…….) </w:t>
      </w:r>
      <w:r w:rsidRPr="006329FE">
        <w:t>Titreşen cisimler sesin oluşmasını sağlar.</w:t>
      </w:r>
    </w:p>
    <w:p w:rsidR="00326BE6" w:rsidRPr="001569BB" w:rsidRDefault="00326BE6" w:rsidP="0038743F">
      <w:pPr>
        <w:rPr>
          <w:color w:val="000000"/>
        </w:rPr>
      </w:pPr>
    </w:p>
    <w:p w:rsidR="00326BE6" w:rsidRPr="00F118F3" w:rsidRDefault="00326BE6" w:rsidP="00B9453D">
      <w:pPr>
        <w:rPr>
          <w:b/>
          <w:bCs/>
          <w:color w:val="000000"/>
        </w:rPr>
      </w:pPr>
      <w:r w:rsidRPr="00F118F3">
        <w:rPr>
          <w:b/>
          <w:bCs/>
          <w:color w:val="000000"/>
        </w:rPr>
        <w:t>B. Aşağıdaki tümcelerdeki boşlukları uygu</w:t>
      </w:r>
      <w:r>
        <w:rPr>
          <w:b/>
          <w:bCs/>
          <w:color w:val="000000"/>
        </w:rPr>
        <w:t>n sözcüklerle tamamlayınız. ( 18</w:t>
      </w:r>
      <w:r w:rsidRPr="00F118F3">
        <w:rPr>
          <w:b/>
          <w:bCs/>
          <w:color w:val="000000"/>
        </w:rPr>
        <w:t xml:space="preserve"> puan)</w:t>
      </w:r>
    </w:p>
    <w:p w:rsidR="00326BE6" w:rsidRPr="00F118F3" w:rsidRDefault="00326BE6" w:rsidP="00F118F3">
      <w:pPr>
        <w:rPr>
          <w:b/>
          <w:bCs/>
          <w:color w:val="000000"/>
          <w:sz w:val="28"/>
          <w:szCs w:val="28"/>
        </w:rPr>
      </w:pPr>
      <w:r>
        <w:rPr>
          <w:color w:val="000000"/>
        </w:rPr>
        <w:t xml:space="preserve"> </w:t>
      </w:r>
      <w:r w:rsidRPr="006329FE">
        <w:rPr>
          <w:b/>
          <w:bCs/>
          <w:color w:val="000000"/>
          <w:sz w:val="28"/>
          <w:szCs w:val="28"/>
        </w:rPr>
        <w:t>yavaşlayan</w:t>
      </w:r>
      <w:r>
        <w:rPr>
          <w:color w:val="000000"/>
        </w:rPr>
        <w:t xml:space="preserve"> - </w:t>
      </w:r>
      <w:r w:rsidRPr="006329FE">
        <w:rPr>
          <w:b/>
          <w:bCs/>
          <w:color w:val="000000"/>
          <w:sz w:val="28"/>
          <w:szCs w:val="28"/>
        </w:rPr>
        <w:t>titreşmesi</w:t>
      </w:r>
      <w:r>
        <w:rPr>
          <w:color w:val="000000"/>
        </w:rPr>
        <w:t xml:space="preserve"> - </w:t>
      </w:r>
      <w:r w:rsidRPr="006329FE">
        <w:rPr>
          <w:b/>
          <w:bCs/>
          <w:color w:val="000000"/>
          <w:sz w:val="28"/>
          <w:szCs w:val="28"/>
        </w:rPr>
        <w:t>şiddeti</w:t>
      </w:r>
      <w:r>
        <w:rPr>
          <w:color w:val="000000"/>
        </w:rPr>
        <w:t xml:space="preserve"> - </w:t>
      </w:r>
      <w:r>
        <w:rPr>
          <w:b/>
          <w:bCs/>
          <w:color w:val="000000"/>
          <w:sz w:val="28"/>
          <w:szCs w:val="28"/>
        </w:rPr>
        <w:t xml:space="preserve">enerji </w:t>
      </w:r>
      <w:r w:rsidRPr="00F118F3">
        <w:rPr>
          <w:b/>
          <w:bCs/>
          <w:color w:val="000000"/>
          <w:sz w:val="28"/>
          <w:szCs w:val="28"/>
        </w:rPr>
        <w:t xml:space="preserve">- doğal - kuvvet – dalgalar </w:t>
      </w:r>
      <w:r>
        <w:rPr>
          <w:b/>
          <w:bCs/>
          <w:color w:val="000000"/>
          <w:sz w:val="28"/>
          <w:szCs w:val="28"/>
        </w:rPr>
        <w:t xml:space="preserve"> – esnek – Edison</w:t>
      </w:r>
    </w:p>
    <w:p w:rsidR="00326BE6" w:rsidRPr="00F118F3" w:rsidRDefault="00326BE6" w:rsidP="0038743F">
      <w:pPr>
        <w:rPr>
          <w:color w:val="000000"/>
        </w:rPr>
      </w:pPr>
      <w:r w:rsidRPr="00F118F3">
        <w:rPr>
          <w:color w:val="000000"/>
        </w:rPr>
        <w:t xml:space="preserve">1. İtme ve çekme ile cisimleri  hareket ettiren, yönlerini değiştiren etkiye ……………..…… denir. </w:t>
      </w:r>
    </w:p>
    <w:p w:rsidR="00326BE6" w:rsidRPr="00F118F3" w:rsidRDefault="00326BE6">
      <w:pPr>
        <w:rPr>
          <w:color w:val="000000"/>
        </w:rPr>
      </w:pPr>
      <w:r w:rsidRPr="00F118F3">
        <w:rPr>
          <w:color w:val="000000"/>
        </w:rPr>
        <w:t xml:space="preserve">2. Kendiliğinden ışık yayan kaynaklara  ………………  ışık kaynakları denir. </w:t>
      </w:r>
    </w:p>
    <w:p w:rsidR="00326BE6" w:rsidRPr="00F118F3" w:rsidRDefault="00326BE6">
      <w:pPr>
        <w:rPr>
          <w:color w:val="000000"/>
        </w:rPr>
      </w:pPr>
      <w:r w:rsidRPr="00F118F3">
        <w:rPr>
          <w:color w:val="000000"/>
        </w:rPr>
        <w:t xml:space="preserve">3. Bir ses kaynağından çıkan  ses ……………………….. halinde yayılır. </w:t>
      </w:r>
    </w:p>
    <w:p w:rsidR="00326BE6" w:rsidRPr="00F118F3" w:rsidRDefault="00326BE6">
      <w:pPr>
        <w:rPr>
          <w:color w:val="000000"/>
        </w:rPr>
      </w:pPr>
      <w:r w:rsidRPr="00F118F3">
        <w:rPr>
          <w:color w:val="000000"/>
        </w:rPr>
        <w:t xml:space="preserve">4. Işık </w:t>
      </w:r>
      <w:r>
        <w:rPr>
          <w:color w:val="000000"/>
        </w:rPr>
        <w:t xml:space="preserve">ve ses </w:t>
      </w:r>
      <w:r w:rsidRPr="00F118F3">
        <w:rPr>
          <w:color w:val="000000"/>
        </w:rPr>
        <w:t xml:space="preserve">bir ………………….. türüdür. </w:t>
      </w:r>
    </w:p>
    <w:p w:rsidR="00326BE6" w:rsidRPr="00F118F3" w:rsidRDefault="00326BE6" w:rsidP="00F118F3">
      <w:r w:rsidRPr="00F118F3">
        <w:rPr>
          <w:color w:val="000000"/>
        </w:rPr>
        <w:t xml:space="preserve">5. </w:t>
      </w:r>
      <w:r w:rsidRPr="00F118F3">
        <w:t>Kuvvetin etkisi ortadan kalktığında eski şeklini alabilen maddelere ……………. madde denir.</w:t>
      </w:r>
    </w:p>
    <w:p w:rsidR="00326BE6" w:rsidRPr="00F118F3" w:rsidRDefault="00326BE6" w:rsidP="00F118F3">
      <w:r>
        <w:t>6</w:t>
      </w:r>
      <w:r w:rsidRPr="00F118F3">
        <w:t>.Frenine bas</w:t>
      </w:r>
      <w:r>
        <w:t>ılan otomobil ……………………… hareket</w:t>
      </w:r>
      <w:r w:rsidRPr="00F118F3">
        <w:t xml:space="preserve"> yaparak durur.</w:t>
      </w:r>
    </w:p>
    <w:p w:rsidR="00326BE6" w:rsidRDefault="00326BE6" w:rsidP="00F118F3">
      <w:r>
        <w:t>7</w:t>
      </w:r>
      <w:r w:rsidRPr="00F118F3">
        <w:t>.Sesin ………………… kaynağın uzaklığına göre değişir.</w:t>
      </w:r>
    </w:p>
    <w:p w:rsidR="00326BE6" w:rsidRPr="00F118F3" w:rsidRDefault="00326BE6" w:rsidP="00F118F3">
      <w:r>
        <w:t>8</w:t>
      </w:r>
      <w:r w:rsidRPr="00F118F3">
        <w:t>.Elektrikli ampulü ………………….. icat etmiştir.</w:t>
      </w:r>
    </w:p>
    <w:p w:rsidR="00326BE6" w:rsidRDefault="00326BE6">
      <w:r>
        <w:t>9</w:t>
      </w:r>
      <w:r w:rsidRPr="00F118F3">
        <w:t>.Ses cisimlerin …………………… ile oluşur.</w:t>
      </w:r>
    </w:p>
    <w:p w:rsidR="00326BE6" w:rsidRDefault="00326BE6"/>
    <w:p w:rsidR="00326BE6" w:rsidRPr="006329FE" w:rsidRDefault="00326BE6">
      <w:pPr>
        <w:rPr>
          <w:b/>
          <w:bCs/>
        </w:rPr>
      </w:pPr>
      <w:r w:rsidRPr="006329FE">
        <w:rPr>
          <w:b/>
          <w:bCs/>
        </w:rPr>
        <w:t>C) Aşağıdaki tanımlar</w:t>
      </w:r>
      <w:r>
        <w:rPr>
          <w:b/>
          <w:bCs/>
        </w:rPr>
        <w:t>(harfler)</w:t>
      </w:r>
      <w:r w:rsidRPr="006329FE">
        <w:rPr>
          <w:b/>
          <w:bCs/>
        </w:rPr>
        <w:t xml:space="preserve"> ile kavramları</w:t>
      </w:r>
      <w:r>
        <w:rPr>
          <w:b/>
          <w:bCs/>
        </w:rPr>
        <w:t>(sayıları)</w:t>
      </w:r>
      <w:r w:rsidRPr="006329FE">
        <w:rPr>
          <w:b/>
          <w:bCs/>
        </w:rPr>
        <w:t xml:space="preserve"> eşleştiriniz.</w:t>
      </w:r>
      <w:r>
        <w:rPr>
          <w:b/>
          <w:bCs/>
        </w:rPr>
        <w:t>(16 puan )</w:t>
      </w:r>
    </w:p>
    <w:p w:rsidR="00326BE6" w:rsidRPr="006329FE" w:rsidRDefault="00326BE6" w:rsidP="006329FE">
      <w:r w:rsidRPr="006329FE">
        <w:t>a) Işık yayan cisimler.</w:t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Pr="006329FE">
        <w:t>1.Ses kaynağı</w:t>
      </w:r>
      <w:r>
        <w:t xml:space="preserve"> </w:t>
      </w:r>
      <w:r w:rsidRPr="006329FE">
        <w:t>(   )</w:t>
      </w:r>
    </w:p>
    <w:p w:rsidR="00326BE6" w:rsidRPr="006329FE" w:rsidRDefault="00326BE6" w:rsidP="006329FE">
      <w:r w:rsidRPr="006329FE">
        <w:t>b) Güneş, ateş böceği,ateş gibi ışık kaynakları türü.</w:t>
      </w:r>
      <w:r w:rsidRPr="006329FE">
        <w:tab/>
      </w:r>
      <w:r w:rsidRPr="006329FE">
        <w:tab/>
      </w:r>
      <w:r>
        <w:t xml:space="preserve">                 </w:t>
      </w:r>
      <w:r w:rsidRPr="006329FE">
        <w:t>2.Ses şiddeti (   )</w:t>
      </w:r>
    </w:p>
    <w:p w:rsidR="00326BE6" w:rsidRPr="006329FE" w:rsidRDefault="00326BE6" w:rsidP="006329FE">
      <w:r w:rsidRPr="006329FE">
        <w:t>c) Elektriği aydınlatmada kullanan bilim adamı.</w:t>
      </w:r>
      <w:r w:rsidRPr="006329FE">
        <w:tab/>
      </w:r>
      <w:r w:rsidRPr="006329FE">
        <w:tab/>
      </w:r>
      <w:r>
        <w:t xml:space="preserve">                 3.</w:t>
      </w:r>
      <w:r w:rsidRPr="006329FE">
        <w:t>Işık kaynağı (   )</w:t>
      </w:r>
    </w:p>
    <w:p w:rsidR="00326BE6" w:rsidRPr="006329FE" w:rsidRDefault="00326BE6" w:rsidP="006329FE">
      <w:r w:rsidRPr="006329FE">
        <w:t>d) Sesin şiddetini arttıran bir araç.</w:t>
      </w:r>
      <w:r w:rsidRPr="006329FE">
        <w:tab/>
      </w:r>
      <w:r w:rsidRPr="006329FE">
        <w:tab/>
      </w:r>
      <w:r w:rsidRPr="006329FE">
        <w:tab/>
      </w:r>
      <w:r w:rsidRPr="006329FE">
        <w:tab/>
      </w:r>
      <w:r>
        <w:t xml:space="preserve">                 4.</w:t>
      </w:r>
      <w:r w:rsidRPr="006329FE">
        <w:t>Thomas Edison (   )</w:t>
      </w:r>
      <w:r w:rsidRPr="006329FE">
        <w:tab/>
      </w:r>
      <w:r w:rsidRPr="006329FE">
        <w:tab/>
      </w:r>
      <w:r>
        <w:t xml:space="preserve">                 </w:t>
      </w:r>
    </w:p>
    <w:p w:rsidR="00326BE6" w:rsidRPr="006329FE" w:rsidRDefault="00326BE6" w:rsidP="006329FE">
      <w:r w:rsidRPr="006329FE">
        <w:t>f) Kayn</w:t>
      </w:r>
      <w:r>
        <w:t>aktan çıkan sesi algılama duyusu</w:t>
      </w:r>
      <w:r w:rsidRPr="006329FE">
        <w:t>.</w:t>
      </w:r>
      <w:r w:rsidRPr="006329FE">
        <w:tab/>
      </w:r>
      <w:r w:rsidRPr="006329FE">
        <w:tab/>
      </w:r>
      <w:r w:rsidRPr="006329FE">
        <w:tab/>
      </w:r>
      <w:r>
        <w:t xml:space="preserve">                 5</w:t>
      </w:r>
      <w:r w:rsidRPr="006329FE">
        <w:t>.Işık kirliliği (   )</w:t>
      </w:r>
    </w:p>
    <w:p w:rsidR="00326BE6" w:rsidRPr="006329FE" w:rsidRDefault="00326BE6" w:rsidP="006329FE">
      <w:r w:rsidRPr="006329FE">
        <w:t>g) Sesin kuvvetli ya da hafif duyulması.</w:t>
      </w:r>
      <w:r w:rsidRPr="006329FE">
        <w:tab/>
      </w:r>
      <w:r w:rsidRPr="006329FE">
        <w:tab/>
      </w:r>
      <w:r w:rsidRPr="006329FE">
        <w:tab/>
      </w:r>
      <w:r>
        <w:t xml:space="preserve">                 6</w:t>
      </w:r>
      <w:r w:rsidRPr="006329FE">
        <w:t>.Mikrofon (   )</w:t>
      </w:r>
    </w:p>
    <w:p w:rsidR="00326BE6" w:rsidRPr="006329FE" w:rsidRDefault="00326BE6" w:rsidP="006329FE">
      <w:r w:rsidRPr="006329FE">
        <w:t>h) Yanlış yerde,yanlış zamanda, yanlış miktarda</w:t>
      </w:r>
      <w:r w:rsidRPr="006329FE">
        <w:tab/>
      </w:r>
      <w:r w:rsidRPr="006329FE">
        <w:tab/>
      </w:r>
      <w:r>
        <w:t xml:space="preserve">                 7</w:t>
      </w:r>
      <w:r w:rsidRPr="006329FE">
        <w:t>.Doğal ışık kaynağı (   )</w:t>
      </w:r>
    </w:p>
    <w:p w:rsidR="00326BE6" w:rsidRPr="006329FE" w:rsidRDefault="00326BE6" w:rsidP="006329FE">
      <w:r w:rsidRPr="006329FE">
        <w:t>kullanılan ışığın oluşturduğu zarar.</w:t>
      </w:r>
    </w:p>
    <w:p w:rsidR="00326BE6" w:rsidRDefault="00326BE6" w:rsidP="006329FE">
      <w:r w:rsidRPr="006329FE">
        <w:t>i) Ses çıkartan va</w:t>
      </w:r>
      <w:r>
        <w:t>rlıklar.</w:t>
      </w:r>
      <w:r>
        <w:tab/>
      </w:r>
      <w:r>
        <w:tab/>
      </w:r>
      <w:r>
        <w:tab/>
      </w:r>
      <w:r>
        <w:tab/>
      </w:r>
      <w:r>
        <w:tab/>
        <w:t xml:space="preserve">                 8.</w:t>
      </w:r>
      <w:r w:rsidRPr="006329FE">
        <w:t>İşitme (   )</w:t>
      </w:r>
    </w:p>
    <w:p w:rsidR="00326BE6" w:rsidRDefault="00326BE6" w:rsidP="006329FE"/>
    <w:p w:rsidR="00326BE6" w:rsidRPr="000C3763" w:rsidRDefault="00326BE6" w:rsidP="000C3763">
      <w:pPr>
        <w:rPr>
          <w:b/>
          <w:bCs/>
        </w:rPr>
      </w:pPr>
      <w:r w:rsidRPr="000C3763">
        <w:rPr>
          <w:b/>
          <w:bCs/>
        </w:rPr>
        <w:t xml:space="preserve">D. </w:t>
      </w:r>
      <w:r>
        <w:rPr>
          <w:b/>
          <w:bCs/>
        </w:rPr>
        <w:t>Aşağıda verilen kavramlara ikişer</w:t>
      </w:r>
      <w:r w:rsidRPr="000C3763">
        <w:rPr>
          <w:b/>
          <w:bCs/>
        </w:rPr>
        <w:t xml:space="preserve"> örnek veriniz.</w:t>
      </w:r>
      <w:r>
        <w:rPr>
          <w:b/>
          <w:bCs/>
        </w:rPr>
        <w:t>(8 puan)</w:t>
      </w:r>
    </w:p>
    <w:p w:rsidR="00326BE6" w:rsidRPr="000C3763" w:rsidRDefault="00326BE6" w:rsidP="000C3763">
      <w:r w:rsidRPr="000C3763">
        <w:t>Doğal ışık kaynağı:</w:t>
      </w:r>
      <w:r>
        <w:t xml:space="preserve">                                                          </w:t>
      </w:r>
      <w:r w:rsidRPr="000C3763">
        <w:t>Doğal ses kaynağı:</w:t>
      </w:r>
    </w:p>
    <w:p w:rsidR="00326BE6" w:rsidRPr="002B6A65" w:rsidRDefault="00326BE6" w:rsidP="000C3763">
      <w:r w:rsidRPr="000C3763">
        <w:t>Yapay ses kaynağı:</w:t>
      </w:r>
      <w:r>
        <w:t xml:space="preserve">                                                          </w:t>
      </w:r>
      <w:r w:rsidRPr="000C3763">
        <w:t>Yapay ışık kaynağı</w:t>
      </w:r>
      <w:r>
        <w:t>:</w:t>
      </w:r>
    </w:p>
    <w:p w:rsidR="00326BE6" w:rsidRDefault="00326BE6">
      <w:pPr>
        <w:rPr>
          <w:color w:val="000000"/>
        </w:rPr>
      </w:pPr>
    </w:p>
    <w:p w:rsidR="00326BE6" w:rsidRPr="002B6A65" w:rsidRDefault="00326BE6">
      <w:pPr>
        <w:rPr>
          <w:b/>
          <w:bCs/>
          <w:color w:val="000000"/>
        </w:rPr>
      </w:pPr>
      <w:r w:rsidRPr="002B6A65">
        <w:rPr>
          <w:b/>
          <w:bCs/>
          <w:color w:val="000000"/>
        </w:rPr>
        <w:t>E.</w:t>
      </w:r>
      <w:r w:rsidRPr="002B6A65">
        <w:rPr>
          <w:b/>
          <w:bCs/>
        </w:rPr>
        <w:t xml:space="preserve"> Aşağıdaki varlıkları özelliklerine göre işaretleyiniz.</w:t>
      </w:r>
      <w:r>
        <w:rPr>
          <w:b/>
          <w:bCs/>
        </w:rPr>
        <w:t>(9 puan)</w:t>
      </w:r>
    </w:p>
    <w:tbl>
      <w:tblPr>
        <w:tblW w:w="647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86"/>
        <w:gridCol w:w="865"/>
        <w:gridCol w:w="865"/>
        <w:gridCol w:w="865"/>
        <w:gridCol w:w="865"/>
        <w:gridCol w:w="865"/>
        <w:gridCol w:w="865"/>
      </w:tblGrid>
      <w:tr w:rsidR="00326BE6" w:rsidRPr="00377FDE">
        <w:trPr>
          <w:cantSplit/>
          <w:trHeight w:val="757"/>
        </w:trPr>
        <w:tc>
          <w:tcPr>
            <w:tcW w:w="1286" w:type="dxa"/>
            <w:vAlign w:val="center"/>
          </w:tcPr>
          <w:p w:rsidR="00326BE6" w:rsidRPr="008B4615" w:rsidRDefault="00326BE6" w:rsidP="0076240A">
            <w:pPr>
              <w:jc w:val="both"/>
              <w:rPr>
                <w:b/>
                <w:bCs/>
                <w:sz w:val="20"/>
                <w:szCs w:val="20"/>
              </w:rPr>
            </w:pPr>
            <w:r w:rsidRPr="008B4615">
              <w:rPr>
                <w:b/>
                <w:bCs/>
                <w:sz w:val="20"/>
                <w:szCs w:val="20"/>
              </w:rPr>
              <w:t>Varlık Adı</w:t>
            </w:r>
          </w:p>
        </w:tc>
        <w:tc>
          <w:tcPr>
            <w:tcW w:w="865" w:type="dxa"/>
            <w:vAlign w:val="center"/>
          </w:tcPr>
          <w:p w:rsidR="00326BE6" w:rsidRPr="008B4615" w:rsidRDefault="00326BE6" w:rsidP="0076240A">
            <w:pPr>
              <w:jc w:val="both"/>
              <w:rPr>
                <w:b/>
                <w:bCs/>
                <w:sz w:val="16"/>
                <w:szCs w:val="16"/>
              </w:rPr>
            </w:pPr>
            <w:r w:rsidRPr="008B4615">
              <w:rPr>
                <w:b/>
                <w:bCs/>
                <w:sz w:val="16"/>
                <w:szCs w:val="16"/>
              </w:rPr>
              <w:t>Saydam</w:t>
            </w:r>
          </w:p>
        </w:tc>
        <w:tc>
          <w:tcPr>
            <w:tcW w:w="865" w:type="dxa"/>
            <w:vAlign w:val="center"/>
          </w:tcPr>
          <w:p w:rsidR="00326BE6" w:rsidRPr="008B4615" w:rsidRDefault="00326BE6" w:rsidP="0076240A">
            <w:pPr>
              <w:jc w:val="both"/>
              <w:rPr>
                <w:b/>
                <w:bCs/>
                <w:sz w:val="16"/>
                <w:szCs w:val="16"/>
              </w:rPr>
            </w:pPr>
            <w:r w:rsidRPr="008B4615">
              <w:rPr>
                <w:b/>
                <w:bCs/>
                <w:sz w:val="16"/>
                <w:szCs w:val="16"/>
              </w:rPr>
              <w:t>Opak</w:t>
            </w:r>
          </w:p>
        </w:tc>
        <w:tc>
          <w:tcPr>
            <w:tcW w:w="865" w:type="dxa"/>
            <w:vAlign w:val="center"/>
          </w:tcPr>
          <w:p w:rsidR="00326BE6" w:rsidRPr="008B4615" w:rsidRDefault="00326BE6" w:rsidP="0076240A">
            <w:pPr>
              <w:jc w:val="both"/>
              <w:rPr>
                <w:b/>
                <w:bCs/>
                <w:sz w:val="16"/>
                <w:szCs w:val="16"/>
              </w:rPr>
            </w:pPr>
            <w:r w:rsidRPr="008B4615">
              <w:rPr>
                <w:b/>
                <w:bCs/>
                <w:sz w:val="16"/>
                <w:szCs w:val="16"/>
              </w:rPr>
              <w:t>Parlak</w:t>
            </w:r>
          </w:p>
        </w:tc>
        <w:tc>
          <w:tcPr>
            <w:tcW w:w="865" w:type="dxa"/>
            <w:vAlign w:val="center"/>
          </w:tcPr>
          <w:p w:rsidR="00326BE6" w:rsidRPr="008B4615" w:rsidRDefault="00326BE6" w:rsidP="0076240A">
            <w:pPr>
              <w:jc w:val="both"/>
              <w:rPr>
                <w:b/>
                <w:bCs/>
                <w:sz w:val="16"/>
                <w:szCs w:val="16"/>
              </w:rPr>
            </w:pPr>
            <w:r w:rsidRPr="008B4615">
              <w:rPr>
                <w:b/>
                <w:bCs/>
                <w:sz w:val="16"/>
                <w:szCs w:val="16"/>
              </w:rPr>
              <w:t>Mat</w:t>
            </w:r>
          </w:p>
        </w:tc>
        <w:tc>
          <w:tcPr>
            <w:tcW w:w="865" w:type="dxa"/>
            <w:vAlign w:val="center"/>
          </w:tcPr>
          <w:p w:rsidR="00326BE6" w:rsidRPr="008B4615" w:rsidRDefault="00326BE6" w:rsidP="0076240A">
            <w:pPr>
              <w:jc w:val="both"/>
              <w:rPr>
                <w:b/>
                <w:bCs/>
                <w:sz w:val="16"/>
                <w:szCs w:val="16"/>
              </w:rPr>
            </w:pPr>
            <w:r w:rsidRPr="008B4615">
              <w:rPr>
                <w:b/>
                <w:bCs/>
                <w:sz w:val="16"/>
                <w:szCs w:val="16"/>
              </w:rPr>
              <w:t>Esnek</w:t>
            </w:r>
          </w:p>
        </w:tc>
        <w:tc>
          <w:tcPr>
            <w:tcW w:w="865" w:type="dxa"/>
            <w:vAlign w:val="center"/>
          </w:tcPr>
          <w:p w:rsidR="00326BE6" w:rsidRPr="008B4615" w:rsidRDefault="00326BE6" w:rsidP="0076240A">
            <w:pPr>
              <w:jc w:val="both"/>
              <w:rPr>
                <w:b/>
                <w:bCs/>
                <w:sz w:val="16"/>
                <w:szCs w:val="16"/>
              </w:rPr>
            </w:pPr>
            <w:r w:rsidRPr="008B4615">
              <w:rPr>
                <w:b/>
                <w:bCs/>
                <w:sz w:val="16"/>
                <w:szCs w:val="16"/>
              </w:rPr>
              <w:t>Berk</w:t>
            </w:r>
          </w:p>
        </w:tc>
      </w:tr>
      <w:tr w:rsidR="00326BE6" w:rsidRPr="003C699C">
        <w:trPr>
          <w:cantSplit/>
          <w:trHeight w:val="426"/>
        </w:trPr>
        <w:tc>
          <w:tcPr>
            <w:tcW w:w="1286" w:type="dxa"/>
            <w:vAlign w:val="center"/>
          </w:tcPr>
          <w:p w:rsidR="00326BE6" w:rsidRPr="008B4615" w:rsidRDefault="00326BE6" w:rsidP="0076240A">
            <w:pPr>
              <w:jc w:val="both"/>
              <w:rPr>
                <w:b/>
                <w:bCs/>
                <w:sz w:val="20"/>
                <w:szCs w:val="20"/>
              </w:rPr>
            </w:pPr>
            <w:r w:rsidRPr="008B4615">
              <w:rPr>
                <w:b/>
                <w:bCs/>
                <w:sz w:val="20"/>
                <w:szCs w:val="20"/>
              </w:rPr>
              <w:t>cam fincan</w:t>
            </w:r>
          </w:p>
        </w:tc>
        <w:tc>
          <w:tcPr>
            <w:tcW w:w="865" w:type="dxa"/>
          </w:tcPr>
          <w:p w:rsidR="00326BE6" w:rsidRPr="008B4615" w:rsidRDefault="00326BE6" w:rsidP="0076240A">
            <w:pPr>
              <w:tabs>
                <w:tab w:val="left" w:pos="252"/>
              </w:tabs>
              <w:spacing w:before="120" w:after="120"/>
              <w:ind w:left="258" w:hanging="258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865" w:type="dxa"/>
          </w:tcPr>
          <w:p w:rsidR="00326BE6" w:rsidRPr="008B4615" w:rsidRDefault="00326BE6" w:rsidP="0076240A">
            <w:pPr>
              <w:tabs>
                <w:tab w:val="num" w:pos="0"/>
                <w:tab w:val="left" w:pos="72"/>
                <w:tab w:val="left" w:pos="252"/>
              </w:tabs>
              <w:spacing w:before="120" w:after="120"/>
              <w:jc w:val="both"/>
              <w:rPr>
                <w:sz w:val="16"/>
                <w:szCs w:val="16"/>
              </w:rPr>
            </w:pPr>
          </w:p>
        </w:tc>
        <w:tc>
          <w:tcPr>
            <w:tcW w:w="865" w:type="dxa"/>
          </w:tcPr>
          <w:p w:rsidR="00326BE6" w:rsidRPr="008B4615" w:rsidRDefault="00326BE6" w:rsidP="0076240A">
            <w:pPr>
              <w:spacing w:before="120" w:after="12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65" w:type="dxa"/>
          </w:tcPr>
          <w:p w:rsidR="00326BE6" w:rsidRPr="008B4615" w:rsidRDefault="00326BE6" w:rsidP="0076240A">
            <w:pPr>
              <w:jc w:val="both"/>
            </w:pPr>
          </w:p>
        </w:tc>
        <w:tc>
          <w:tcPr>
            <w:tcW w:w="865" w:type="dxa"/>
          </w:tcPr>
          <w:p w:rsidR="00326BE6" w:rsidRPr="008B4615" w:rsidRDefault="00326BE6" w:rsidP="0076240A">
            <w:pPr>
              <w:spacing w:before="120" w:after="12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65" w:type="dxa"/>
          </w:tcPr>
          <w:p w:rsidR="00326BE6" w:rsidRPr="008B4615" w:rsidRDefault="00326BE6" w:rsidP="0076240A">
            <w:pPr>
              <w:spacing w:before="120" w:after="12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326BE6" w:rsidRPr="003C699C">
        <w:trPr>
          <w:cantSplit/>
          <w:trHeight w:val="331"/>
        </w:trPr>
        <w:tc>
          <w:tcPr>
            <w:tcW w:w="1286" w:type="dxa"/>
            <w:vAlign w:val="center"/>
          </w:tcPr>
          <w:p w:rsidR="00326BE6" w:rsidRPr="008B4615" w:rsidRDefault="00326BE6" w:rsidP="0076240A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odun</w:t>
            </w:r>
          </w:p>
        </w:tc>
        <w:tc>
          <w:tcPr>
            <w:tcW w:w="865" w:type="dxa"/>
          </w:tcPr>
          <w:p w:rsidR="00326BE6" w:rsidRPr="008B4615" w:rsidRDefault="00326BE6" w:rsidP="0076240A">
            <w:pPr>
              <w:tabs>
                <w:tab w:val="left" w:pos="252"/>
              </w:tabs>
              <w:spacing w:before="120" w:after="120"/>
              <w:ind w:left="258" w:hanging="258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865" w:type="dxa"/>
          </w:tcPr>
          <w:p w:rsidR="00326BE6" w:rsidRPr="008B4615" w:rsidRDefault="00326BE6" w:rsidP="0076240A">
            <w:pPr>
              <w:tabs>
                <w:tab w:val="num" w:pos="0"/>
                <w:tab w:val="left" w:pos="72"/>
                <w:tab w:val="left" w:pos="252"/>
              </w:tabs>
              <w:spacing w:before="120" w:after="120"/>
              <w:jc w:val="both"/>
              <w:rPr>
                <w:sz w:val="16"/>
                <w:szCs w:val="16"/>
              </w:rPr>
            </w:pPr>
          </w:p>
        </w:tc>
        <w:tc>
          <w:tcPr>
            <w:tcW w:w="865" w:type="dxa"/>
          </w:tcPr>
          <w:p w:rsidR="00326BE6" w:rsidRPr="008B4615" w:rsidRDefault="00326BE6" w:rsidP="0076240A">
            <w:pPr>
              <w:spacing w:before="120" w:after="12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65" w:type="dxa"/>
          </w:tcPr>
          <w:p w:rsidR="00326BE6" w:rsidRPr="008B4615" w:rsidRDefault="00326BE6" w:rsidP="0076240A">
            <w:pPr>
              <w:jc w:val="both"/>
            </w:pPr>
          </w:p>
        </w:tc>
        <w:tc>
          <w:tcPr>
            <w:tcW w:w="865" w:type="dxa"/>
          </w:tcPr>
          <w:p w:rsidR="00326BE6" w:rsidRPr="008B4615" w:rsidRDefault="00326BE6" w:rsidP="0076240A">
            <w:pPr>
              <w:spacing w:before="120" w:after="12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65" w:type="dxa"/>
          </w:tcPr>
          <w:p w:rsidR="00326BE6" w:rsidRPr="008B4615" w:rsidRDefault="00326BE6" w:rsidP="0076240A">
            <w:pPr>
              <w:spacing w:before="120" w:after="12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326BE6" w:rsidRPr="003C699C">
        <w:trPr>
          <w:cantSplit/>
          <w:trHeight w:val="22"/>
        </w:trPr>
        <w:tc>
          <w:tcPr>
            <w:tcW w:w="1286" w:type="dxa"/>
            <w:vAlign w:val="center"/>
          </w:tcPr>
          <w:p w:rsidR="00326BE6" w:rsidRPr="008B4615" w:rsidRDefault="00326BE6" w:rsidP="0076240A">
            <w:pPr>
              <w:jc w:val="both"/>
              <w:rPr>
                <w:b/>
                <w:bCs/>
                <w:sz w:val="20"/>
                <w:szCs w:val="20"/>
              </w:rPr>
            </w:pPr>
            <w:r w:rsidRPr="008B4615">
              <w:rPr>
                <w:b/>
                <w:bCs/>
                <w:sz w:val="20"/>
                <w:szCs w:val="20"/>
              </w:rPr>
              <w:t>sünger</w:t>
            </w:r>
          </w:p>
        </w:tc>
        <w:tc>
          <w:tcPr>
            <w:tcW w:w="865" w:type="dxa"/>
          </w:tcPr>
          <w:p w:rsidR="00326BE6" w:rsidRPr="008B4615" w:rsidRDefault="00326BE6" w:rsidP="0076240A">
            <w:pPr>
              <w:tabs>
                <w:tab w:val="left" w:pos="252"/>
              </w:tabs>
              <w:spacing w:before="120" w:after="120"/>
              <w:ind w:left="258" w:hanging="258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865" w:type="dxa"/>
          </w:tcPr>
          <w:p w:rsidR="00326BE6" w:rsidRPr="008B4615" w:rsidRDefault="00326BE6" w:rsidP="0076240A">
            <w:pPr>
              <w:tabs>
                <w:tab w:val="num" w:pos="0"/>
                <w:tab w:val="left" w:pos="72"/>
                <w:tab w:val="left" w:pos="252"/>
              </w:tabs>
              <w:spacing w:before="120" w:after="120"/>
              <w:jc w:val="both"/>
              <w:rPr>
                <w:sz w:val="16"/>
                <w:szCs w:val="16"/>
              </w:rPr>
            </w:pPr>
          </w:p>
        </w:tc>
        <w:tc>
          <w:tcPr>
            <w:tcW w:w="865" w:type="dxa"/>
          </w:tcPr>
          <w:p w:rsidR="00326BE6" w:rsidRPr="008B4615" w:rsidRDefault="00326BE6" w:rsidP="0076240A">
            <w:pPr>
              <w:spacing w:before="120" w:after="12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65" w:type="dxa"/>
          </w:tcPr>
          <w:p w:rsidR="00326BE6" w:rsidRPr="008B4615" w:rsidRDefault="00326BE6" w:rsidP="0076240A">
            <w:pPr>
              <w:jc w:val="both"/>
            </w:pPr>
          </w:p>
        </w:tc>
        <w:tc>
          <w:tcPr>
            <w:tcW w:w="865" w:type="dxa"/>
          </w:tcPr>
          <w:p w:rsidR="00326BE6" w:rsidRPr="008B4615" w:rsidRDefault="00326BE6" w:rsidP="0076240A">
            <w:pPr>
              <w:spacing w:before="120" w:after="12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65" w:type="dxa"/>
          </w:tcPr>
          <w:p w:rsidR="00326BE6" w:rsidRPr="008B4615" w:rsidRDefault="00326BE6" w:rsidP="0076240A">
            <w:pPr>
              <w:spacing w:before="120" w:after="120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326BE6" w:rsidRDefault="00326BE6">
      <w:pPr>
        <w:rPr>
          <w:color w:val="000000"/>
        </w:rPr>
      </w:pPr>
    </w:p>
    <w:p w:rsidR="00326BE6" w:rsidRDefault="00326BE6">
      <w:pPr>
        <w:rPr>
          <w:b/>
          <w:bCs/>
        </w:rPr>
      </w:pPr>
      <w:r w:rsidRPr="002B6A65">
        <w:rPr>
          <w:b/>
          <w:bCs/>
          <w:color w:val="000000"/>
        </w:rPr>
        <w:t>F.</w:t>
      </w:r>
      <w:r w:rsidRPr="002B6A65">
        <w:rPr>
          <w:b/>
          <w:bCs/>
        </w:rPr>
        <w:t xml:space="preserve"> </w:t>
      </w:r>
      <w:r>
        <w:rPr>
          <w:b/>
          <w:bCs/>
        </w:rPr>
        <w:t>Karışımları ayırma yöntemlerinden 2 tanesini yazınız.Bunlara b</w:t>
      </w:r>
      <w:r w:rsidRPr="002B6A65">
        <w:rPr>
          <w:b/>
          <w:bCs/>
        </w:rPr>
        <w:t>ir</w:t>
      </w:r>
      <w:r>
        <w:rPr>
          <w:b/>
          <w:bCs/>
        </w:rPr>
        <w:t>er</w:t>
      </w:r>
      <w:r w:rsidRPr="002B6A65">
        <w:rPr>
          <w:b/>
          <w:bCs/>
        </w:rPr>
        <w:t xml:space="preserve"> örnek veriniz.</w:t>
      </w:r>
      <w:r>
        <w:rPr>
          <w:b/>
          <w:bCs/>
        </w:rPr>
        <w:t>(4 puan)</w:t>
      </w:r>
    </w:p>
    <w:p w:rsidR="00326BE6" w:rsidRDefault="00326BE6">
      <w:pPr>
        <w:rPr>
          <w:b/>
          <w:bCs/>
        </w:rPr>
      </w:pPr>
      <w:r>
        <w:rPr>
          <w:b/>
          <w:bCs/>
        </w:rPr>
        <w:t>1.)…………………………………………………………….(Örnek;………………………………)</w:t>
      </w:r>
    </w:p>
    <w:p w:rsidR="00326BE6" w:rsidRDefault="00326BE6">
      <w:pPr>
        <w:rPr>
          <w:b/>
          <w:bCs/>
        </w:rPr>
      </w:pPr>
      <w:r>
        <w:rPr>
          <w:b/>
          <w:bCs/>
        </w:rPr>
        <w:t>2.)…………………………………………………………….(Örnek;………………………………)</w:t>
      </w:r>
    </w:p>
    <w:p w:rsidR="00326BE6" w:rsidRDefault="00326BE6">
      <w:pPr>
        <w:rPr>
          <w:b/>
          <w:bCs/>
          <w:color w:val="000000"/>
        </w:rPr>
      </w:pPr>
    </w:p>
    <w:p w:rsidR="00326BE6" w:rsidRPr="002B6A65" w:rsidRDefault="00326BE6">
      <w:pPr>
        <w:rPr>
          <w:b/>
          <w:bCs/>
          <w:color w:val="000000"/>
        </w:rPr>
      </w:pPr>
    </w:p>
    <w:p w:rsidR="00326BE6" w:rsidRDefault="00326BE6" w:rsidP="00FB13AE">
      <w:pPr>
        <w:rPr>
          <w:b/>
          <w:bCs/>
          <w:color w:val="000000"/>
        </w:rPr>
      </w:pPr>
      <w:r>
        <w:rPr>
          <w:b/>
          <w:bCs/>
          <w:color w:val="000000"/>
        </w:rPr>
        <w:t>G</w:t>
      </w:r>
      <w:r w:rsidRPr="006329FE">
        <w:rPr>
          <w:b/>
          <w:bCs/>
          <w:color w:val="000000"/>
        </w:rPr>
        <w:t xml:space="preserve">. Aşağıdaki çoktan seçmeli soruları yanıtlayınız. ( Her soru </w:t>
      </w:r>
      <w:r>
        <w:rPr>
          <w:b/>
          <w:bCs/>
          <w:color w:val="000000"/>
        </w:rPr>
        <w:t>3</w:t>
      </w:r>
      <w:r w:rsidRPr="006329FE">
        <w:rPr>
          <w:b/>
          <w:bCs/>
          <w:color w:val="000000"/>
        </w:rPr>
        <w:t xml:space="preserve"> puandır.)</w:t>
      </w:r>
    </w:p>
    <w:p w:rsidR="00326BE6" w:rsidRPr="006329FE" w:rsidRDefault="00326BE6" w:rsidP="00FB13AE">
      <w:pPr>
        <w:rPr>
          <w:b/>
          <w:bCs/>
          <w:color w:val="000000"/>
        </w:rPr>
      </w:pPr>
    </w:p>
    <w:p w:rsidR="00326BE6" w:rsidRPr="001569BB" w:rsidRDefault="00326BE6">
      <w:pPr>
        <w:rPr>
          <w:b/>
          <w:bCs/>
          <w:color w:val="000000"/>
        </w:rPr>
      </w:pPr>
      <w:r w:rsidRPr="001569BB">
        <w:rPr>
          <w:b/>
          <w:bCs/>
          <w:color w:val="000000"/>
        </w:rPr>
        <w:t xml:space="preserve">1.  Vincin bir cismi kaldırarak </w:t>
      </w:r>
      <w:r w:rsidRPr="00FF28AC">
        <w:rPr>
          <w:b/>
          <w:bCs/>
          <w:color w:val="000000"/>
          <w:u w:val="single"/>
        </w:rPr>
        <w:t>hareket ettirmesi sırasında</w:t>
      </w:r>
      <w:r w:rsidRPr="001569BB">
        <w:rPr>
          <w:b/>
          <w:bCs/>
          <w:color w:val="000000"/>
        </w:rPr>
        <w:t xml:space="preserve"> cisme aşağıdaki kuvvetlerden hangisi uygulanmıştır? </w:t>
      </w:r>
    </w:p>
    <w:p w:rsidR="00326BE6" w:rsidRPr="001569BB" w:rsidRDefault="00326BE6">
      <w:pPr>
        <w:rPr>
          <w:color w:val="000000"/>
        </w:rPr>
      </w:pPr>
      <w:r>
        <w:rPr>
          <w:color w:val="000000"/>
        </w:rPr>
        <w:tab/>
        <w:t>A) itme</w:t>
      </w:r>
      <w:r>
        <w:rPr>
          <w:color w:val="000000"/>
        </w:rPr>
        <w:tab/>
      </w:r>
      <w:r>
        <w:rPr>
          <w:color w:val="000000"/>
        </w:rPr>
        <w:tab/>
        <w:t>B) durdurma</w:t>
      </w:r>
      <w:r w:rsidRPr="001569BB">
        <w:rPr>
          <w:color w:val="000000"/>
        </w:rPr>
        <w:tab/>
      </w:r>
      <w:r w:rsidRPr="001569BB">
        <w:rPr>
          <w:color w:val="000000"/>
        </w:rPr>
        <w:tab/>
      </w:r>
      <w:r>
        <w:rPr>
          <w:color w:val="000000"/>
        </w:rPr>
        <w:t xml:space="preserve">     </w:t>
      </w:r>
      <w:r w:rsidRPr="001569BB">
        <w:rPr>
          <w:color w:val="000000"/>
        </w:rPr>
        <w:t>C) vurma</w:t>
      </w:r>
      <w:r w:rsidRPr="001569BB">
        <w:rPr>
          <w:color w:val="000000"/>
        </w:rPr>
        <w:tab/>
      </w:r>
      <w:r w:rsidRPr="001569BB">
        <w:rPr>
          <w:color w:val="000000"/>
        </w:rPr>
        <w:tab/>
      </w:r>
      <w:r w:rsidRPr="001569BB">
        <w:rPr>
          <w:color w:val="000000"/>
        </w:rPr>
        <w:tab/>
        <w:t>D) sallama</w:t>
      </w:r>
    </w:p>
    <w:p w:rsidR="00326BE6" w:rsidRPr="001569BB" w:rsidRDefault="00326BE6">
      <w:pPr>
        <w:rPr>
          <w:color w:val="000000"/>
        </w:rPr>
      </w:pPr>
    </w:p>
    <w:p w:rsidR="00326BE6" w:rsidRPr="001569BB" w:rsidRDefault="00326BE6">
      <w:pPr>
        <w:rPr>
          <w:b/>
          <w:bCs/>
          <w:color w:val="000000"/>
        </w:rPr>
      </w:pPr>
      <w:r w:rsidRPr="001569BB">
        <w:rPr>
          <w:b/>
          <w:bCs/>
          <w:color w:val="000000"/>
        </w:rPr>
        <w:t>2. Bir cisme kuvvet uygulandığında cisimler harekete geçer. Aşağıdakilerden hangisi bu bilgiye uygun bir hareket değildir?</w:t>
      </w:r>
    </w:p>
    <w:p w:rsidR="00326BE6" w:rsidRPr="001569BB" w:rsidRDefault="00326BE6">
      <w:pPr>
        <w:rPr>
          <w:color w:val="000000"/>
        </w:rPr>
      </w:pPr>
      <w:r w:rsidRPr="001569BB">
        <w:rPr>
          <w:color w:val="000000"/>
        </w:rPr>
        <w:tab/>
        <w:t>A) Bir futbolcunun ayağıyla topa vurması.</w:t>
      </w:r>
      <w:r w:rsidRPr="001569BB">
        <w:rPr>
          <w:color w:val="000000"/>
        </w:rPr>
        <w:tab/>
      </w:r>
      <w:r w:rsidRPr="001569BB">
        <w:rPr>
          <w:color w:val="000000"/>
        </w:rPr>
        <w:tab/>
        <w:t>B) Rüzgârın yelkenli bir gemiyi yüzdürmesi</w:t>
      </w:r>
    </w:p>
    <w:p w:rsidR="00326BE6" w:rsidRPr="001569BB" w:rsidRDefault="00326BE6">
      <w:pPr>
        <w:rPr>
          <w:color w:val="000000"/>
        </w:rPr>
      </w:pPr>
      <w:r w:rsidRPr="001569BB">
        <w:rPr>
          <w:color w:val="000000"/>
        </w:rPr>
        <w:tab/>
        <w:t>C) Durakta yolcu bekleyen bir otobüs</w:t>
      </w:r>
      <w:r w:rsidRPr="001569BB">
        <w:rPr>
          <w:color w:val="000000"/>
        </w:rPr>
        <w:tab/>
      </w:r>
      <w:r w:rsidRPr="001569BB">
        <w:rPr>
          <w:color w:val="000000"/>
        </w:rPr>
        <w:tab/>
        <w:t>D) Basketbolcunun topu potaya atması</w:t>
      </w:r>
    </w:p>
    <w:p w:rsidR="00326BE6" w:rsidRPr="001569BB" w:rsidRDefault="00326BE6">
      <w:pPr>
        <w:rPr>
          <w:color w:val="000000"/>
        </w:rPr>
      </w:pPr>
    </w:p>
    <w:p w:rsidR="00326BE6" w:rsidRPr="001569BB" w:rsidRDefault="00326BE6">
      <w:pPr>
        <w:rPr>
          <w:b/>
          <w:bCs/>
          <w:color w:val="000000"/>
        </w:rPr>
      </w:pPr>
      <w:r w:rsidRPr="001569BB">
        <w:rPr>
          <w:b/>
          <w:bCs/>
          <w:color w:val="000000"/>
        </w:rPr>
        <w:t>3. Aşağıdaki bilgilerden hangisi doğrudur?</w:t>
      </w:r>
    </w:p>
    <w:p w:rsidR="00326BE6" w:rsidRPr="001569BB" w:rsidRDefault="00326BE6">
      <w:pPr>
        <w:rPr>
          <w:color w:val="000000"/>
        </w:rPr>
      </w:pPr>
      <w:r w:rsidRPr="001569BB">
        <w:rPr>
          <w:color w:val="000000"/>
        </w:rPr>
        <w:tab/>
        <w:t>A)Cisimleri görebilmek için ışık şart değildir.</w:t>
      </w:r>
      <w:r w:rsidRPr="001569BB">
        <w:rPr>
          <w:color w:val="000000"/>
        </w:rPr>
        <w:tab/>
      </w:r>
    </w:p>
    <w:p w:rsidR="00326BE6" w:rsidRPr="001569BB" w:rsidRDefault="00326BE6" w:rsidP="007B134E">
      <w:pPr>
        <w:ind w:firstLine="708"/>
        <w:rPr>
          <w:color w:val="000000"/>
        </w:rPr>
      </w:pPr>
      <w:r w:rsidRPr="001569BB">
        <w:rPr>
          <w:color w:val="000000"/>
        </w:rPr>
        <w:t>B) Işık olmasa da gözlerimizle cisimleri görebiliriz.</w:t>
      </w:r>
    </w:p>
    <w:p w:rsidR="00326BE6" w:rsidRPr="001569BB" w:rsidRDefault="00326BE6">
      <w:pPr>
        <w:rPr>
          <w:color w:val="000000"/>
        </w:rPr>
      </w:pPr>
      <w:r w:rsidRPr="001569BB">
        <w:rPr>
          <w:color w:val="000000"/>
        </w:rPr>
        <w:tab/>
        <w:t>C) Işıksız ortamlarda cisimleri zar zor seçebiliriz.</w:t>
      </w:r>
      <w:r w:rsidRPr="001569BB">
        <w:rPr>
          <w:color w:val="000000"/>
        </w:rPr>
        <w:tab/>
      </w:r>
    </w:p>
    <w:p w:rsidR="00326BE6" w:rsidRPr="001569BB" w:rsidRDefault="00326BE6" w:rsidP="007B134E">
      <w:pPr>
        <w:ind w:firstLine="708"/>
        <w:rPr>
          <w:color w:val="000000"/>
        </w:rPr>
      </w:pPr>
      <w:r w:rsidRPr="001569BB">
        <w:rPr>
          <w:color w:val="000000"/>
        </w:rPr>
        <w:t xml:space="preserve">D) Cismi görmek için ışığın cismin üzerine çarpıp gözümüze yansıması gerekir. </w:t>
      </w:r>
    </w:p>
    <w:p w:rsidR="00326BE6" w:rsidRPr="001569BB" w:rsidRDefault="00326BE6" w:rsidP="007B134E">
      <w:pPr>
        <w:rPr>
          <w:color w:val="000000"/>
        </w:rPr>
      </w:pPr>
    </w:p>
    <w:p w:rsidR="00326BE6" w:rsidRDefault="00326BE6" w:rsidP="007B134E">
      <w:pPr>
        <w:rPr>
          <w:b/>
          <w:bCs/>
          <w:color w:val="000000"/>
        </w:rPr>
      </w:pPr>
      <w:r w:rsidRPr="001569BB">
        <w:rPr>
          <w:b/>
          <w:bCs/>
          <w:color w:val="000000"/>
        </w:rPr>
        <w:t xml:space="preserve">4. </w:t>
      </w:r>
      <w:r w:rsidRPr="00172CB2">
        <w:rPr>
          <w:b/>
          <w:bCs/>
        </w:rPr>
        <w:t>Aşağıdaki sıvılardan hangisine dokunulduğunda ele yapışkanlık hissi verir?</w:t>
      </w:r>
    </w:p>
    <w:p w:rsidR="00326BE6" w:rsidRPr="000C3763" w:rsidRDefault="00326BE6" w:rsidP="007B134E">
      <w:pPr>
        <w:rPr>
          <w:b/>
          <w:bCs/>
          <w:color w:val="000000"/>
        </w:rPr>
      </w:pPr>
      <w:r>
        <w:rPr>
          <w:color w:val="000000"/>
        </w:rPr>
        <w:t xml:space="preserve">    A) zeytinyağı</w:t>
      </w:r>
      <w:r>
        <w:rPr>
          <w:color w:val="000000"/>
        </w:rPr>
        <w:tab/>
      </w:r>
      <w:r>
        <w:rPr>
          <w:color w:val="000000"/>
        </w:rPr>
        <w:tab/>
        <w:t xml:space="preserve">B)bal               </w:t>
      </w:r>
      <w:r>
        <w:rPr>
          <w:color w:val="000000"/>
        </w:rPr>
        <w:tab/>
      </w:r>
      <w:r>
        <w:rPr>
          <w:color w:val="000000"/>
        </w:rPr>
        <w:tab/>
        <w:t xml:space="preserve">C)süt    </w:t>
      </w:r>
      <w:r>
        <w:rPr>
          <w:color w:val="000000"/>
        </w:rPr>
        <w:tab/>
      </w:r>
      <w:r>
        <w:rPr>
          <w:color w:val="000000"/>
        </w:rPr>
        <w:tab/>
        <w:t xml:space="preserve">D)çay </w:t>
      </w:r>
      <w:r w:rsidRPr="001569BB">
        <w:rPr>
          <w:color w:val="000000"/>
        </w:rPr>
        <w:tab/>
      </w:r>
    </w:p>
    <w:p w:rsidR="00326BE6" w:rsidRPr="001569BB" w:rsidRDefault="00326BE6" w:rsidP="007B134E">
      <w:pPr>
        <w:rPr>
          <w:color w:val="000000"/>
        </w:rPr>
      </w:pPr>
    </w:p>
    <w:p w:rsidR="00326BE6" w:rsidRPr="001569BB" w:rsidRDefault="00326BE6" w:rsidP="007B134E">
      <w:pPr>
        <w:rPr>
          <w:b/>
          <w:bCs/>
          <w:color w:val="000000"/>
        </w:rPr>
      </w:pPr>
      <w:r w:rsidRPr="001569BB">
        <w:rPr>
          <w:b/>
          <w:bCs/>
          <w:color w:val="000000"/>
        </w:rPr>
        <w:t>5. Bazı cisimler, ortamda bulunan ışık kaynaklarının varlığında ışık yayıyormuş gibi görünür. Aşağıdakilerden hangisi bu cisimlere örnek değildir?</w:t>
      </w:r>
    </w:p>
    <w:p w:rsidR="00326BE6" w:rsidRPr="001569BB" w:rsidRDefault="00326BE6" w:rsidP="007B134E">
      <w:pPr>
        <w:rPr>
          <w:color w:val="000000"/>
        </w:rPr>
      </w:pPr>
      <w:r w:rsidRPr="001569BB">
        <w:rPr>
          <w:color w:val="000000"/>
        </w:rPr>
        <w:tab/>
        <w:t>A) ateş böceği</w:t>
      </w:r>
      <w:r w:rsidRPr="001569BB">
        <w:rPr>
          <w:color w:val="000000"/>
        </w:rPr>
        <w:tab/>
      </w:r>
      <w:r w:rsidRPr="001569BB">
        <w:rPr>
          <w:color w:val="000000"/>
        </w:rPr>
        <w:tab/>
      </w:r>
      <w:r>
        <w:rPr>
          <w:color w:val="000000"/>
        </w:rPr>
        <w:t>B) alüminyum folyo</w:t>
      </w:r>
      <w:r>
        <w:rPr>
          <w:color w:val="000000"/>
        </w:rPr>
        <w:tab/>
      </w:r>
      <w:r>
        <w:rPr>
          <w:color w:val="000000"/>
        </w:rPr>
        <w:tab/>
        <w:t>C) metal kaşık</w:t>
      </w:r>
      <w:r w:rsidRPr="001569BB">
        <w:rPr>
          <w:color w:val="000000"/>
        </w:rPr>
        <w:tab/>
      </w:r>
      <w:r w:rsidRPr="001569BB">
        <w:rPr>
          <w:color w:val="000000"/>
        </w:rPr>
        <w:tab/>
        <w:t xml:space="preserve">D) </w:t>
      </w:r>
      <w:r>
        <w:rPr>
          <w:color w:val="000000"/>
        </w:rPr>
        <w:t>ayna</w:t>
      </w:r>
    </w:p>
    <w:p w:rsidR="00326BE6" w:rsidRPr="001569BB" w:rsidRDefault="00326BE6" w:rsidP="007B134E">
      <w:pPr>
        <w:rPr>
          <w:color w:val="000000"/>
        </w:rPr>
      </w:pPr>
    </w:p>
    <w:p w:rsidR="00326BE6" w:rsidRPr="001569BB" w:rsidRDefault="00326BE6" w:rsidP="007B134E">
      <w:pPr>
        <w:rPr>
          <w:b/>
          <w:bCs/>
          <w:color w:val="000000"/>
        </w:rPr>
      </w:pPr>
      <w:r w:rsidRPr="001569BB">
        <w:rPr>
          <w:b/>
          <w:bCs/>
          <w:color w:val="000000"/>
        </w:rPr>
        <w:t xml:space="preserve">6. Aşağıdakilerden hangisi ışık kirliğini önlemek için alınacak önlemler arasında </w:t>
      </w:r>
      <w:r w:rsidRPr="00172CB2">
        <w:rPr>
          <w:b/>
          <w:bCs/>
          <w:color w:val="000000"/>
          <w:u w:val="single"/>
        </w:rPr>
        <w:t>sayılamaz</w:t>
      </w:r>
      <w:r w:rsidRPr="001569BB">
        <w:rPr>
          <w:b/>
          <w:bCs/>
          <w:color w:val="000000"/>
        </w:rPr>
        <w:t>?</w:t>
      </w:r>
    </w:p>
    <w:p w:rsidR="00326BE6" w:rsidRPr="001569BB" w:rsidRDefault="00326BE6" w:rsidP="007B134E">
      <w:pPr>
        <w:rPr>
          <w:color w:val="000000"/>
        </w:rPr>
      </w:pPr>
      <w:r w:rsidRPr="001569BB">
        <w:rPr>
          <w:color w:val="000000"/>
        </w:rPr>
        <w:tab/>
        <w:t>A) Işığın gök yüzüne yönelmesi kesilmelidir.</w:t>
      </w:r>
      <w:r w:rsidRPr="001569BB">
        <w:rPr>
          <w:color w:val="000000"/>
        </w:rPr>
        <w:tab/>
      </w:r>
    </w:p>
    <w:p w:rsidR="00326BE6" w:rsidRPr="001569BB" w:rsidRDefault="00326BE6" w:rsidP="00F64226">
      <w:pPr>
        <w:ind w:firstLine="708"/>
        <w:rPr>
          <w:color w:val="000000"/>
        </w:rPr>
      </w:pPr>
      <w:r w:rsidRPr="001569BB">
        <w:rPr>
          <w:color w:val="000000"/>
        </w:rPr>
        <w:t>B)  Işık sadece aydınlatılacak yere yöneltilmelidir.</w:t>
      </w:r>
    </w:p>
    <w:p w:rsidR="00326BE6" w:rsidRPr="001569BB" w:rsidRDefault="00326BE6" w:rsidP="007B134E">
      <w:pPr>
        <w:rPr>
          <w:color w:val="000000"/>
        </w:rPr>
      </w:pPr>
      <w:r w:rsidRPr="001569BB">
        <w:rPr>
          <w:color w:val="000000"/>
        </w:rPr>
        <w:tab/>
        <w:t>C) Reklam ve ilan ışıklandırmaları belirli bir saatten sonra kapatılmalıdır</w:t>
      </w:r>
      <w:r>
        <w:rPr>
          <w:color w:val="000000"/>
        </w:rPr>
        <w:t>.</w:t>
      </w:r>
    </w:p>
    <w:p w:rsidR="00326BE6" w:rsidRPr="001569BB" w:rsidRDefault="00326BE6" w:rsidP="007B134E">
      <w:pPr>
        <w:rPr>
          <w:color w:val="000000"/>
        </w:rPr>
      </w:pPr>
      <w:r w:rsidRPr="001569BB">
        <w:rPr>
          <w:color w:val="000000"/>
        </w:rPr>
        <w:tab/>
        <w:t xml:space="preserve">D) </w:t>
      </w:r>
      <w:r>
        <w:rPr>
          <w:color w:val="000000"/>
        </w:rPr>
        <w:t>B</w:t>
      </w:r>
      <w:r w:rsidRPr="001569BB">
        <w:rPr>
          <w:color w:val="000000"/>
        </w:rPr>
        <w:t>inaların dış cepheleri</w:t>
      </w:r>
      <w:r>
        <w:rPr>
          <w:color w:val="000000"/>
        </w:rPr>
        <w:t xml:space="preserve"> rasgele</w:t>
      </w:r>
      <w:r w:rsidRPr="001569BB">
        <w:rPr>
          <w:color w:val="000000"/>
        </w:rPr>
        <w:t xml:space="preserve"> aydınlatılmalıdır. </w:t>
      </w:r>
    </w:p>
    <w:p w:rsidR="00326BE6" w:rsidRPr="001569BB" w:rsidRDefault="00326BE6" w:rsidP="007B134E">
      <w:pPr>
        <w:rPr>
          <w:color w:val="000000"/>
        </w:rPr>
      </w:pPr>
    </w:p>
    <w:p w:rsidR="00326BE6" w:rsidRPr="001569BB" w:rsidRDefault="00326BE6" w:rsidP="00D54940">
      <w:pPr>
        <w:tabs>
          <w:tab w:val="left" w:pos="8280"/>
        </w:tabs>
        <w:rPr>
          <w:b/>
          <w:bCs/>
          <w:color w:val="000000"/>
        </w:rPr>
      </w:pPr>
      <w:r w:rsidRPr="001569BB">
        <w:rPr>
          <w:b/>
          <w:bCs/>
          <w:color w:val="000000"/>
        </w:rPr>
        <w:t>7. Sesin oluşması aşağıdakilerin hangisine bağlıdır?</w:t>
      </w:r>
    </w:p>
    <w:p w:rsidR="00326BE6" w:rsidRPr="001569BB" w:rsidRDefault="00326BE6" w:rsidP="00D54940">
      <w:pPr>
        <w:rPr>
          <w:color w:val="000000"/>
        </w:rPr>
      </w:pPr>
      <w:r w:rsidRPr="001569BB">
        <w:rPr>
          <w:color w:val="000000"/>
        </w:rPr>
        <w:tab/>
        <w:t>A) Cismin titreşmesine</w:t>
      </w:r>
      <w:r w:rsidRPr="001569BB">
        <w:rPr>
          <w:color w:val="000000"/>
        </w:rPr>
        <w:tab/>
      </w:r>
      <w:r w:rsidRPr="001569BB">
        <w:rPr>
          <w:color w:val="000000"/>
        </w:rPr>
        <w:tab/>
        <w:t>B) Cismin büyüklüğüne</w:t>
      </w:r>
      <w:r w:rsidRPr="001569BB">
        <w:rPr>
          <w:color w:val="000000"/>
        </w:rPr>
        <w:tab/>
      </w:r>
    </w:p>
    <w:p w:rsidR="00326BE6" w:rsidRPr="001569BB" w:rsidRDefault="00326BE6" w:rsidP="00152481">
      <w:pPr>
        <w:tabs>
          <w:tab w:val="left" w:pos="708"/>
          <w:tab w:val="left" w:pos="1416"/>
          <w:tab w:val="left" w:pos="2124"/>
          <w:tab w:val="left" w:pos="2832"/>
          <w:tab w:val="left" w:pos="4200"/>
        </w:tabs>
        <w:rPr>
          <w:color w:val="000000"/>
        </w:rPr>
      </w:pPr>
      <w:r w:rsidRPr="001569BB">
        <w:rPr>
          <w:color w:val="000000"/>
        </w:rPr>
        <w:tab/>
        <w:t>C) Cismin küçüklüğüne</w:t>
      </w:r>
      <w:r w:rsidRPr="001569BB">
        <w:rPr>
          <w:color w:val="000000"/>
        </w:rPr>
        <w:tab/>
        <w:t xml:space="preserve"> D) Cismin hareketine</w:t>
      </w:r>
    </w:p>
    <w:p w:rsidR="00326BE6" w:rsidRPr="001569BB" w:rsidRDefault="00326BE6" w:rsidP="00152481">
      <w:pPr>
        <w:tabs>
          <w:tab w:val="left" w:pos="708"/>
          <w:tab w:val="left" w:pos="1416"/>
          <w:tab w:val="left" w:pos="2124"/>
          <w:tab w:val="left" w:pos="2832"/>
          <w:tab w:val="left" w:pos="4200"/>
        </w:tabs>
        <w:rPr>
          <w:color w:val="000000"/>
        </w:rPr>
      </w:pPr>
    </w:p>
    <w:p w:rsidR="00326BE6" w:rsidRPr="008E4019" w:rsidRDefault="00326BE6" w:rsidP="004B66D4">
      <w:pPr>
        <w:rPr>
          <w:b/>
          <w:bCs/>
        </w:rPr>
      </w:pPr>
      <w:r w:rsidRPr="001569BB">
        <w:rPr>
          <w:b/>
          <w:bCs/>
          <w:color w:val="000000"/>
        </w:rPr>
        <w:t>8.</w:t>
      </w:r>
      <w:r w:rsidRPr="004B66D4">
        <w:t xml:space="preserve"> </w:t>
      </w:r>
      <w:r w:rsidRPr="004B66D4">
        <w:rPr>
          <w:b/>
          <w:bCs/>
        </w:rPr>
        <w:t xml:space="preserve">Aşağıda vücudumuzdaki kemik çeşitleri ile bulundukları kısımlar eşleştirilmiştir.Hangisi  </w:t>
      </w:r>
      <w:r w:rsidRPr="004B66D4">
        <w:rPr>
          <w:b/>
          <w:bCs/>
          <w:u w:val="single"/>
        </w:rPr>
        <w:t>yanlıştır?</w:t>
      </w:r>
    </w:p>
    <w:p w:rsidR="00326BE6" w:rsidRPr="004B66D4" w:rsidRDefault="00326BE6" w:rsidP="004B66D4">
      <w:r>
        <w:rPr>
          <w:b/>
          <w:bCs/>
        </w:rPr>
        <w:t xml:space="preserve">        A</w:t>
      </w:r>
      <w:r w:rsidRPr="008E4019">
        <w:rPr>
          <w:b/>
          <w:bCs/>
        </w:rPr>
        <w:t>)</w:t>
      </w:r>
      <w:r>
        <w:t xml:space="preserve"> Kaburga- yassı</w:t>
      </w:r>
      <w:r w:rsidRPr="008E4019">
        <w:tab/>
      </w:r>
      <w:r>
        <w:rPr>
          <w:b/>
          <w:bCs/>
        </w:rPr>
        <w:t>B</w:t>
      </w:r>
      <w:r w:rsidRPr="008E4019">
        <w:rPr>
          <w:b/>
          <w:bCs/>
        </w:rPr>
        <w:t>)</w:t>
      </w:r>
      <w:r>
        <w:t xml:space="preserve"> Omurga-kısa</w:t>
      </w:r>
      <w:r w:rsidRPr="008E4019">
        <w:tab/>
      </w:r>
      <w:r>
        <w:rPr>
          <w:b/>
          <w:bCs/>
        </w:rPr>
        <w:t>C</w:t>
      </w:r>
      <w:r w:rsidRPr="008E4019">
        <w:rPr>
          <w:b/>
          <w:bCs/>
        </w:rPr>
        <w:t>)</w:t>
      </w:r>
      <w:r w:rsidRPr="008E4019">
        <w:t xml:space="preserve"> Bacak- uzun</w:t>
      </w:r>
      <w:r w:rsidRPr="008E4019">
        <w:tab/>
      </w:r>
      <w:r>
        <w:rPr>
          <w:b/>
          <w:bCs/>
        </w:rPr>
        <w:t>D</w:t>
      </w:r>
      <w:r w:rsidRPr="008E4019">
        <w:rPr>
          <w:b/>
          <w:bCs/>
        </w:rPr>
        <w:t>)</w:t>
      </w:r>
      <w:r>
        <w:t xml:space="preserve"> Kafatası- kısa</w:t>
      </w:r>
      <w:r w:rsidRPr="001569BB">
        <w:rPr>
          <w:color w:val="000000"/>
        </w:rPr>
        <w:tab/>
        <w:t xml:space="preserve"> </w:t>
      </w:r>
    </w:p>
    <w:p w:rsidR="00326BE6" w:rsidRPr="001569BB" w:rsidRDefault="00326BE6" w:rsidP="00152481">
      <w:pPr>
        <w:tabs>
          <w:tab w:val="left" w:pos="708"/>
          <w:tab w:val="left" w:pos="1416"/>
          <w:tab w:val="left" w:pos="2124"/>
          <w:tab w:val="left" w:pos="2832"/>
          <w:tab w:val="left" w:pos="4200"/>
        </w:tabs>
        <w:rPr>
          <w:color w:val="000000"/>
        </w:rPr>
      </w:pPr>
    </w:p>
    <w:p w:rsidR="00326BE6" w:rsidRPr="001569BB" w:rsidRDefault="00326BE6" w:rsidP="00152481">
      <w:pPr>
        <w:tabs>
          <w:tab w:val="left" w:pos="708"/>
          <w:tab w:val="left" w:pos="1416"/>
          <w:tab w:val="left" w:pos="2124"/>
          <w:tab w:val="left" w:pos="2832"/>
          <w:tab w:val="left" w:pos="4200"/>
        </w:tabs>
        <w:rPr>
          <w:b/>
          <w:bCs/>
          <w:color w:val="000000"/>
        </w:rPr>
      </w:pPr>
      <w:r w:rsidRPr="001569BB">
        <w:rPr>
          <w:b/>
          <w:bCs/>
          <w:color w:val="000000"/>
        </w:rPr>
        <w:t>9. Şiddetli seslerde pencere, kapı ve arabaların camları kırılabilir. Bu aşağıdaki olayların hangisinin kanıtı</w:t>
      </w:r>
      <w:r w:rsidRPr="001569BB">
        <w:rPr>
          <w:color w:val="000000"/>
        </w:rPr>
        <w:t xml:space="preserve"> </w:t>
      </w:r>
      <w:r w:rsidRPr="001569BB">
        <w:rPr>
          <w:b/>
          <w:bCs/>
          <w:color w:val="000000"/>
        </w:rPr>
        <w:t>olarak gösterilebilir?</w:t>
      </w:r>
    </w:p>
    <w:p w:rsidR="00326BE6" w:rsidRPr="001569BB" w:rsidRDefault="00326BE6" w:rsidP="00152481">
      <w:pPr>
        <w:tabs>
          <w:tab w:val="left" w:pos="708"/>
          <w:tab w:val="left" w:pos="1416"/>
          <w:tab w:val="left" w:pos="2124"/>
          <w:tab w:val="left" w:pos="2832"/>
          <w:tab w:val="left" w:pos="4200"/>
        </w:tabs>
        <w:rPr>
          <w:color w:val="000000"/>
        </w:rPr>
      </w:pPr>
      <w:r w:rsidRPr="001569BB">
        <w:rPr>
          <w:color w:val="000000"/>
        </w:rPr>
        <w:tab/>
        <w:t>A) Sesin madde olduğunu</w:t>
      </w:r>
      <w:r w:rsidRPr="001569BB">
        <w:rPr>
          <w:color w:val="000000"/>
        </w:rPr>
        <w:tab/>
      </w:r>
      <w:r w:rsidRPr="001569BB">
        <w:rPr>
          <w:color w:val="000000"/>
        </w:rPr>
        <w:tab/>
        <w:t>B) Sesin bir enerji</w:t>
      </w:r>
      <w:r>
        <w:rPr>
          <w:color w:val="000000"/>
        </w:rPr>
        <w:t>si ve şiddeti</w:t>
      </w:r>
      <w:r w:rsidRPr="001569BB">
        <w:rPr>
          <w:color w:val="000000"/>
        </w:rPr>
        <w:t xml:space="preserve"> olduğunu</w:t>
      </w:r>
      <w:r w:rsidRPr="001569BB">
        <w:rPr>
          <w:color w:val="000000"/>
        </w:rPr>
        <w:tab/>
      </w:r>
      <w:r w:rsidRPr="001569BB">
        <w:rPr>
          <w:color w:val="000000"/>
        </w:rPr>
        <w:tab/>
      </w:r>
    </w:p>
    <w:p w:rsidR="00326BE6" w:rsidRPr="001569BB" w:rsidRDefault="00326BE6" w:rsidP="00152481">
      <w:pPr>
        <w:tabs>
          <w:tab w:val="left" w:pos="708"/>
          <w:tab w:val="left" w:pos="1416"/>
          <w:tab w:val="left" w:pos="2124"/>
          <w:tab w:val="left" w:pos="2832"/>
          <w:tab w:val="left" w:pos="4200"/>
        </w:tabs>
        <w:rPr>
          <w:color w:val="000000"/>
        </w:rPr>
      </w:pPr>
      <w:r w:rsidRPr="001569BB">
        <w:rPr>
          <w:color w:val="000000"/>
        </w:rPr>
        <w:tab/>
        <w:t>C) Sesin bir cisim olduğunu</w:t>
      </w:r>
      <w:r w:rsidRPr="001569BB">
        <w:rPr>
          <w:color w:val="000000"/>
        </w:rPr>
        <w:tab/>
      </w:r>
      <w:r w:rsidRPr="001569BB">
        <w:rPr>
          <w:color w:val="000000"/>
        </w:rPr>
        <w:tab/>
        <w:t>D) Sesin kütlesinin olduğunu</w:t>
      </w:r>
    </w:p>
    <w:p w:rsidR="00326BE6" w:rsidRPr="001569BB" w:rsidRDefault="00326BE6" w:rsidP="00152481">
      <w:pPr>
        <w:tabs>
          <w:tab w:val="left" w:pos="708"/>
          <w:tab w:val="left" w:pos="1416"/>
          <w:tab w:val="left" w:pos="2124"/>
          <w:tab w:val="left" w:pos="2832"/>
          <w:tab w:val="left" w:pos="4200"/>
        </w:tabs>
        <w:rPr>
          <w:color w:val="000000"/>
        </w:rPr>
      </w:pPr>
    </w:p>
    <w:p w:rsidR="00326BE6" w:rsidRPr="001569BB" w:rsidRDefault="00326BE6" w:rsidP="00152481">
      <w:pPr>
        <w:tabs>
          <w:tab w:val="left" w:pos="708"/>
          <w:tab w:val="left" w:pos="1416"/>
          <w:tab w:val="left" w:pos="2124"/>
          <w:tab w:val="left" w:pos="2832"/>
          <w:tab w:val="left" w:pos="4200"/>
        </w:tabs>
        <w:rPr>
          <w:b/>
          <w:bCs/>
          <w:color w:val="000000"/>
        </w:rPr>
      </w:pPr>
      <w:r w:rsidRPr="001569BB">
        <w:rPr>
          <w:b/>
          <w:bCs/>
          <w:color w:val="000000"/>
        </w:rPr>
        <w:t>10. Kulaklarımızla bir sesi işitebilmemiz için nasıl ses olması gerekir?</w:t>
      </w:r>
    </w:p>
    <w:p w:rsidR="00326BE6" w:rsidRPr="001569BB" w:rsidRDefault="00326BE6" w:rsidP="00152481">
      <w:pPr>
        <w:tabs>
          <w:tab w:val="left" w:pos="708"/>
          <w:tab w:val="left" w:pos="1416"/>
          <w:tab w:val="left" w:pos="2124"/>
          <w:tab w:val="left" w:pos="2832"/>
          <w:tab w:val="left" w:pos="4200"/>
        </w:tabs>
        <w:rPr>
          <w:color w:val="000000"/>
        </w:rPr>
      </w:pPr>
      <w:r w:rsidRPr="001569BB">
        <w:rPr>
          <w:color w:val="000000"/>
        </w:rPr>
        <w:tab/>
        <w:t>A) Sesin belli bir şiddetinin olması gerekir.</w:t>
      </w:r>
      <w:r w:rsidRPr="001569BB">
        <w:rPr>
          <w:color w:val="000000"/>
        </w:rPr>
        <w:tab/>
      </w:r>
      <w:r w:rsidRPr="001569BB">
        <w:rPr>
          <w:color w:val="000000"/>
        </w:rPr>
        <w:tab/>
        <w:t>B) Sesin güzel olması gerekir.</w:t>
      </w:r>
    </w:p>
    <w:p w:rsidR="00326BE6" w:rsidRPr="001569BB" w:rsidRDefault="00326BE6" w:rsidP="00152481">
      <w:pPr>
        <w:tabs>
          <w:tab w:val="left" w:pos="708"/>
          <w:tab w:val="left" w:pos="1416"/>
          <w:tab w:val="left" w:pos="2124"/>
          <w:tab w:val="left" w:pos="2832"/>
          <w:tab w:val="left" w:pos="4200"/>
        </w:tabs>
        <w:rPr>
          <w:color w:val="000000"/>
        </w:rPr>
      </w:pPr>
      <w:r w:rsidRPr="001569BB">
        <w:rPr>
          <w:color w:val="000000"/>
        </w:rPr>
        <w:tab/>
        <w:t>C) Sesin yakından gelmesi gerekir.</w:t>
      </w:r>
      <w:r w:rsidRPr="001569BB">
        <w:rPr>
          <w:color w:val="000000"/>
        </w:rPr>
        <w:tab/>
      </w:r>
      <w:r w:rsidRPr="001569BB">
        <w:rPr>
          <w:color w:val="000000"/>
        </w:rPr>
        <w:tab/>
      </w:r>
      <w:r w:rsidRPr="001569BB">
        <w:rPr>
          <w:color w:val="000000"/>
        </w:rPr>
        <w:tab/>
      </w:r>
      <w:r w:rsidRPr="001569BB">
        <w:rPr>
          <w:color w:val="000000"/>
        </w:rPr>
        <w:tab/>
        <w:t>D) Sesin uzaktan gelmesi gerekir.</w:t>
      </w:r>
    </w:p>
    <w:p w:rsidR="00326BE6" w:rsidRPr="001569BB" w:rsidRDefault="00326BE6" w:rsidP="00D54940">
      <w:pPr>
        <w:rPr>
          <w:color w:val="000000"/>
        </w:rPr>
      </w:pPr>
    </w:p>
    <w:p w:rsidR="00326BE6" w:rsidRPr="001569BB" w:rsidRDefault="00326BE6" w:rsidP="00D54940">
      <w:pPr>
        <w:rPr>
          <w:b/>
          <w:bCs/>
          <w:color w:val="000000"/>
        </w:rPr>
      </w:pPr>
      <w:r w:rsidRPr="001569BB">
        <w:rPr>
          <w:b/>
          <w:bCs/>
          <w:color w:val="000000"/>
        </w:rPr>
        <w:t>11. Aşağıdakilerden hangisi ses kirliliğinin olumsuz etkileri arasında sayılamaz?</w:t>
      </w:r>
    </w:p>
    <w:p w:rsidR="00326BE6" w:rsidRPr="001569BB" w:rsidRDefault="00326BE6" w:rsidP="00D54940">
      <w:pPr>
        <w:rPr>
          <w:color w:val="000000"/>
        </w:rPr>
      </w:pPr>
      <w:r w:rsidRPr="001569BB">
        <w:rPr>
          <w:color w:val="000000"/>
        </w:rPr>
        <w:tab/>
        <w:t>A) İşitme kaybına neden olabilir.</w:t>
      </w:r>
      <w:r w:rsidRPr="001569BB">
        <w:rPr>
          <w:color w:val="000000"/>
        </w:rPr>
        <w:tab/>
      </w:r>
      <w:r w:rsidRPr="001569BB">
        <w:rPr>
          <w:color w:val="000000"/>
        </w:rPr>
        <w:tab/>
        <w:t>B) Çalışma verimini artırır.</w:t>
      </w:r>
      <w:r w:rsidRPr="001569BB">
        <w:rPr>
          <w:color w:val="000000"/>
        </w:rPr>
        <w:tab/>
      </w:r>
    </w:p>
    <w:p w:rsidR="00326BE6" w:rsidRDefault="00326BE6" w:rsidP="00D54940">
      <w:pPr>
        <w:rPr>
          <w:color w:val="000000"/>
        </w:rPr>
      </w:pPr>
      <w:r w:rsidRPr="001569BB">
        <w:rPr>
          <w:color w:val="000000"/>
        </w:rPr>
        <w:tab/>
        <w:t>C) Uyku düzensizliğine neden olur.</w:t>
      </w:r>
      <w:r w:rsidRPr="001569BB">
        <w:rPr>
          <w:color w:val="000000"/>
        </w:rPr>
        <w:tab/>
      </w:r>
      <w:r w:rsidRPr="001569BB">
        <w:rPr>
          <w:color w:val="000000"/>
        </w:rPr>
        <w:tab/>
        <w:t>D) Ruh sağlığımızın bozulmasına neden olur.</w:t>
      </w:r>
    </w:p>
    <w:p w:rsidR="00326BE6" w:rsidRDefault="00326BE6" w:rsidP="00D54940">
      <w:pPr>
        <w:rPr>
          <w:color w:val="000000"/>
        </w:rPr>
      </w:pPr>
    </w:p>
    <w:p w:rsidR="00326BE6" w:rsidRPr="001E1D70" w:rsidRDefault="00326BE6" w:rsidP="004B66D4">
      <w:pPr>
        <w:jc w:val="center"/>
        <w:rPr>
          <w:b/>
          <w:bCs/>
          <w:i/>
          <w:iCs/>
          <w:color w:val="C0C0C0"/>
          <w:sz w:val="16"/>
          <w:szCs w:val="16"/>
        </w:rPr>
      </w:pPr>
      <w:hyperlink r:id="rId7" w:history="1">
        <w:r w:rsidRPr="001E1D70">
          <w:rPr>
            <w:rStyle w:val="Hyperlink"/>
            <w:b/>
            <w:bCs/>
            <w:i/>
            <w:iCs/>
            <w:color w:val="C0C0C0"/>
            <w:sz w:val="16"/>
            <w:szCs w:val="16"/>
          </w:rPr>
          <w:t>www.sorubak.com</w:t>
        </w:r>
      </w:hyperlink>
      <w:r w:rsidRPr="001E1D70">
        <w:rPr>
          <w:b/>
          <w:bCs/>
          <w:i/>
          <w:iCs/>
          <w:color w:val="C0C0C0"/>
          <w:sz w:val="16"/>
          <w:szCs w:val="16"/>
        </w:rPr>
        <w:t xml:space="preserve"> </w:t>
      </w:r>
    </w:p>
    <w:p w:rsidR="00326BE6" w:rsidRPr="004B66D4" w:rsidRDefault="00326BE6" w:rsidP="004B66D4">
      <w:pPr>
        <w:jc w:val="center"/>
        <w:rPr>
          <w:b/>
          <w:bCs/>
          <w:i/>
          <w:iCs/>
          <w:color w:val="000000"/>
          <w:sz w:val="28"/>
          <w:szCs w:val="28"/>
        </w:rPr>
      </w:pPr>
      <w:r w:rsidRPr="004B66D4">
        <w:rPr>
          <w:b/>
          <w:bCs/>
          <w:i/>
          <w:iCs/>
          <w:color w:val="000000"/>
          <w:sz w:val="28"/>
          <w:szCs w:val="28"/>
        </w:rPr>
        <w:t>BAŞARILAR DİLERİM!!!</w:t>
      </w:r>
    </w:p>
    <w:p w:rsidR="00326BE6" w:rsidRDefault="00326BE6" w:rsidP="00104EC9">
      <w:pPr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İLKER PINARBAŞI</w:t>
      </w:r>
    </w:p>
    <w:sectPr w:rsidR="00326BE6" w:rsidSect="000C3763">
      <w:footerReference w:type="even" r:id="rId8"/>
      <w:footerReference w:type="default" r:id="rId9"/>
      <w:pgSz w:w="11907" w:h="16840" w:code="9"/>
      <w:pgMar w:top="142" w:right="567" w:bottom="142" w:left="567" w:header="709" w:footer="1021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BE6" w:rsidRDefault="00326BE6">
      <w:r>
        <w:separator/>
      </w:r>
    </w:p>
  </w:endnote>
  <w:endnote w:type="continuationSeparator" w:id="0">
    <w:p w:rsidR="00326BE6" w:rsidRDefault="00326B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BE6" w:rsidRDefault="00326BE6" w:rsidP="0023254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26BE6" w:rsidRDefault="00326BE6" w:rsidP="00F6422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BE6" w:rsidRDefault="00326BE6" w:rsidP="00F6422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BE6" w:rsidRDefault="00326BE6">
      <w:r>
        <w:separator/>
      </w:r>
    </w:p>
  </w:footnote>
  <w:footnote w:type="continuationSeparator" w:id="0">
    <w:p w:rsidR="00326BE6" w:rsidRDefault="00326B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8E0885"/>
    <w:multiLevelType w:val="hybridMultilevel"/>
    <w:tmpl w:val="F974A440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3899"/>
    <w:rsid w:val="000B0699"/>
    <w:rsid w:val="000B75E5"/>
    <w:rsid w:val="000C0402"/>
    <w:rsid w:val="000C3763"/>
    <w:rsid w:val="000F15E3"/>
    <w:rsid w:val="00104EC9"/>
    <w:rsid w:val="001126DB"/>
    <w:rsid w:val="00152481"/>
    <w:rsid w:val="001569BB"/>
    <w:rsid w:val="00172CB2"/>
    <w:rsid w:val="00174999"/>
    <w:rsid w:val="001B75B0"/>
    <w:rsid w:val="001E1D70"/>
    <w:rsid w:val="0023254A"/>
    <w:rsid w:val="0027477C"/>
    <w:rsid w:val="002B6A65"/>
    <w:rsid w:val="002D6B63"/>
    <w:rsid w:val="00324FB1"/>
    <w:rsid w:val="00326BE6"/>
    <w:rsid w:val="0034239A"/>
    <w:rsid w:val="003511AF"/>
    <w:rsid w:val="00356DFA"/>
    <w:rsid w:val="00377FDE"/>
    <w:rsid w:val="0038743F"/>
    <w:rsid w:val="003C699C"/>
    <w:rsid w:val="003D381A"/>
    <w:rsid w:val="003D5169"/>
    <w:rsid w:val="004007D9"/>
    <w:rsid w:val="004B66D4"/>
    <w:rsid w:val="00500DF3"/>
    <w:rsid w:val="0052031D"/>
    <w:rsid w:val="005B343F"/>
    <w:rsid w:val="005D5336"/>
    <w:rsid w:val="005F1596"/>
    <w:rsid w:val="005F4988"/>
    <w:rsid w:val="006025BF"/>
    <w:rsid w:val="0063022C"/>
    <w:rsid w:val="0063036A"/>
    <w:rsid w:val="006329FE"/>
    <w:rsid w:val="00634F01"/>
    <w:rsid w:val="00742D80"/>
    <w:rsid w:val="00755F6E"/>
    <w:rsid w:val="0076240A"/>
    <w:rsid w:val="00764875"/>
    <w:rsid w:val="00773899"/>
    <w:rsid w:val="007B134E"/>
    <w:rsid w:val="007F4244"/>
    <w:rsid w:val="00802096"/>
    <w:rsid w:val="008135CE"/>
    <w:rsid w:val="00871660"/>
    <w:rsid w:val="008A0615"/>
    <w:rsid w:val="008B3F6A"/>
    <w:rsid w:val="008B4615"/>
    <w:rsid w:val="008E4019"/>
    <w:rsid w:val="008F4219"/>
    <w:rsid w:val="0093652C"/>
    <w:rsid w:val="0094719F"/>
    <w:rsid w:val="009634A3"/>
    <w:rsid w:val="00985D2C"/>
    <w:rsid w:val="009A0310"/>
    <w:rsid w:val="009A5819"/>
    <w:rsid w:val="009D0AC8"/>
    <w:rsid w:val="00A21506"/>
    <w:rsid w:val="00A456AA"/>
    <w:rsid w:val="00A86CAD"/>
    <w:rsid w:val="00A87D44"/>
    <w:rsid w:val="00A87D7A"/>
    <w:rsid w:val="00A9501F"/>
    <w:rsid w:val="00AA0035"/>
    <w:rsid w:val="00AE31E6"/>
    <w:rsid w:val="00B263C5"/>
    <w:rsid w:val="00B47344"/>
    <w:rsid w:val="00B72C88"/>
    <w:rsid w:val="00B9453D"/>
    <w:rsid w:val="00C4257E"/>
    <w:rsid w:val="00C46C5F"/>
    <w:rsid w:val="00C5637B"/>
    <w:rsid w:val="00C91A2E"/>
    <w:rsid w:val="00C94FCC"/>
    <w:rsid w:val="00CA6FC2"/>
    <w:rsid w:val="00D54940"/>
    <w:rsid w:val="00D84DD1"/>
    <w:rsid w:val="00DA0272"/>
    <w:rsid w:val="00DB3EC3"/>
    <w:rsid w:val="00DD39AC"/>
    <w:rsid w:val="00E02FFC"/>
    <w:rsid w:val="00E26812"/>
    <w:rsid w:val="00E519D4"/>
    <w:rsid w:val="00E633F5"/>
    <w:rsid w:val="00E82F08"/>
    <w:rsid w:val="00E83109"/>
    <w:rsid w:val="00EF18BE"/>
    <w:rsid w:val="00F118F3"/>
    <w:rsid w:val="00F42C8E"/>
    <w:rsid w:val="00F64226"/>
    <w:rsid w:val="00F7641A"/>
    <w:rsid w:val="00F8056F"/>
    <w:rsid w:val="00F84D13"/>
    <w:rsid w:val="00FB13AE"/>
    <w:rsid w:val="00FE196C"/>
    <w:rsid w:val="00FF2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89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6422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F642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9A581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1E1D7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865</Words>
  <Characters>4933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FEN VE TEKNOLOJİ</dc:title>
  <dc:subject>2. DÖNEM 1. YAZILI SORULARI</dc:subject>
  <cp:lastModifiedBy>edanur</cp:lastModifiedBy>
  <cp:revision>4</cp:revision>
  <dcterms:created xsi:type="dcterms:W3CDTF">2010-03-16T19:57:00Z</dcterms:created>
  <dcterms:modified xsi:type="dcterms:W3CDTF">2011-03-12T10:25:00Z</dcterms:modified>
  <cp:category>EĞİTİME GÖNÜL VERENLERİN SİTESİ</cp:category>
</cp:coreProperties>
</file>