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9F" w:rsidRPr="004179B3" w:rsidRDefault="00D1529F" w:rsidP="00B53A1A">
      <w:pPr>
        <w:ind w:left="708" w:firstLine="708"/>
        <w:rPr>
          <w:rFonts w:ascii="Cambria" w:hAnsi="Cambria"/>
          <w:sz w:val="24"/>
          <w:szCs w:val="24"/>
        </w:rPr>
      </w:pPr>
      <w:r w:rsidRPr="004179B3">
        <w:rPr>
          <w:rFonts w:ascii="Cambria" w:hAnsi="Cambria"/>
          <w:sz w:val="24"/>
          <w:szCs w:val="24"/>
        </w:rPr>
        <w:t xml:space="preserve">Adı ve soyadı: . . . . . . . . . . . . . . . . . . . . . . </w:t>
      </w:r>
    </w:p>
    <w:p w:rsidR="00D1529F" w:rsidRPr="004179B3" w:rsidRDefault="00D1529F" w:rsidP="00AE2615">
      <w:pPr>
        <w:rPr>
          <w:rFonts w:ascii="Cambria" w:hAnsi="Cambria"/>
          <w:sz w:val="24"/>
          <w:szCs w:val="24"/>
        </w:rPr>
      </w:pPr>
      <w:r w:rsidRPr="004179B3">
        <w:rPr>
          <w:rFonts w:ascii="Cambria" w:hAnsi="Cambria"/>
          <w:sz w:val="24"/>
          <w:szCs w:val="24"/>
        </w:rPr>
        <w:t>Sınıfı ve numarası: . . . . . . . . . . . . . . . . . .</w:t>
      </w:r>
    </w:p>
    <w:p w:rsidR="00D1529F" w:rsidRPr="004179B3" w:rsidRDefault="00D1529F" w:rsidP="00AE2615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SOSYAL BİLGİLER</w:t>
      </w:r>
      <w:r w:rsidRPr="004179B3">
        <w:rPr>
          <w:rFonts w:ascii="Cambria" w:hAnsi="Cambria"/>
          <w:b/>
          <w:sz w:val="32"/>
          <w:szCs w:val="32"/>
        </w:rPr>
        <w:t xml:space="preserve"> DERSİ </w:t>
      </w:r>
      <w:r>
        <w:rPr>
          <w:rFonts w:ascii="Cambria" w:hAnsi="Cambria"/>
          <w:b/>
          <w:sz w:val="32"/>
          <w:szCs w:val="32"/>
        </w:rPr>
        <w:t>2</w:t>
      </w:r>
      <w:r w:rsidRPr="004179B3">
        <w:rPr>
          <w:rFonts w:ascii="Cambria" w:hAnsi="Cambria"/>
          <w:b/>
          <w:sz w:val="32"/>
          <w:szCs w:val="32"/>
        </w:rPr>
        <w:t xml:space="preserve">. DÖNEM </w:t>
      </w:r>
      <w:r>
        <w:rPr>
          <w:rFonts w:ascii="Cambria" w:hAnsi="Cambria"/>
          <w:b/>
          <w:sz w:val="32"/>
          <w:szCs w:val="32"/>
        </w:rPr>
        <w:t>1</w:t>
      </w:r>
      <w:r w:rsidRPr="004179B3">
        <w:rPr>
          <w:rFonts w:ascii="Cambria" w:hAnsi="Cambria"/>
          <w:b/>
          <w:sz w:val="32"/>
          <w:szCs w:val="32"/>
        </w:rPr>
        <w:t>. YAZILI SINAVI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5680"/>
      </w:tblGrid>
      <w:tr w:rsidR="00D1529F" w:rsidRPr="0092063E" w:rsidTr="0092063E">
        <w:tc>
          <w:tcPr>
            <w:tcW w:w="5637" w:type="dxa"/>
            <w:tcBorders>
              <w:top w:val="nil"/>
              <w:left w:val="nil"/>
              <w:bottom w:val="nil"/>
            </w:tcBorders>
          </w:tcPr>
          <w:p w:rsidR="00D1529F" w:rsidRPr="0092063E" w:rsidRDefault="00D1529F" w:rsidP="009206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hanging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Son kulanma tarihi geçmiş ürünlerin satılması, insan sağlığını ciddi anlamda tehdit etmektedir.   Bilinçli bir tüketici, bu durumda </w:t>
            </w:r>
            <w:r w:rsidRPr="0092063E">
              <w:rPr>
                <w:rFonts w:ascii="Cambria" w:hAnsi="Cambria"/>
                <w:sz w:val="24"/>
                <w:szCs w:val="24"/>
                <w:u w:val="single"/>
              </w:rPr>
              <w:t>ilk olarak</w:t>
            </w:r>
            <w:r w:rsidRPr="0092063E">
              <w:rPr>
                <w:rFonts w:ascii="Cambria" w:hAnsi="Cambria"/>
                <w:sz w:val="24"/>
                <w:szCs w:val="24"/>
              </w:rPr>
              <w:t xml:space="preserve"> ne yapmalıdır?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Ürünü atmalıdır.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Ürünü aldığı yere götürmelidir.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Ürünü başkasına vermelidir.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Tüketici Hakları Derneği’ni aramalıdır.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78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hanging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Tüketici Hakları Derneği’ne aşağıdaki  durumlardan hangisinde başvurmamız gerekir?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67" w:hanging="18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Yeni bir bilgisayar alıp beğenmediğimizde, </w:t>
            </w:r>
          </w:p>
          <w:p w:rsidR="00D1529F" w:rsidRPr="0092063E" w:rsidRDefault="00D1529F" w:rsidP="0092063E">
            <w:pPr>
              <w:spacing w:after="0" w:line="240" w:lineRule="auto"/>
              <w:ind w:left="284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b) İkinci el cep telefonu aldığımızda, </w:t>
            </w:r>
          </w:p>
          <w:p w:rsidR="00D1529F" w:rsidRPr="0092063E" w:rsidRDefault="00D1529F" w:rsidP="0092063E">
            <w:pPr>
              <w:spacing w:after="0" w:line="240" w:lineRule="auto"/>
              <w:ind w:left="284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c) Yeni bir televizyon aldığımızda,</w:t>
            </w:r>
          </w:p>
          <w:p w:rsidR="00D1529F" w:rsidRPr="0092063E" w:rsidRDefault="00D1529F" w:rsidP="0092063E">
            <w:pPr>
              <w:spacing w:after="0" w:line="240" w:lineRule="auto"/>
              <w:ind w:left="284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d) Aldığımız garantili ürünün sürekli aynı arızayı </w:t>
            </w:r>
          </w:p>
          <w:p w:rsidR="00D1529F" w:rsidRPr="0092063E" w:rsidRDefault="00D1529F" w:rsidP="0092063E">
            <w:pPr>
              <w:spacing w:after="0" w:line="240" w:lineRule="auto"/>
              <w:ind w:left="284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tekrarlaması ve satıcının sorumluluk kabul</w:t>
            </w:r>
          </w:p>
          <w:p w:rsidR="00D1529F" w:rsidRPr="0092063E" w:rsidRDefault="00D1529F" w:rsidP="0092063E">
            <w:pPr>
              <w:spacing w:after="0" w:line="240" w:lineRule="auto"/>
              <w:ind w:left="284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etmemesi durumunda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ind w:left="425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Alışveriş ile ilgili bilgilerden hangisi </w:t>
            </w:r>
            <w:r w:rsidRPr="0092063E">
              <w:rPr>
                <w:rFonts w:ascii="Cambria" w:hAnsi="Cambria"/>
                <w:sz w:val="24"/>
                <w:szCs w:val="24"/>
                <w:u w:val="single"/>
              </w:rPr>
              <w:t>yanlıştır?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4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Alışveriş yaparken ürünleri en çok ihtiyacım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284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olandan en az ihtiyacım olana doğru sıralarım      b) Alışverişe çıkmadan önce bir liste yaparım.        c) Alışveriş listesini bütçeme göre yaparım. 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Alışveriş yaparken sosyal ihtiyaçlarım önce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78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gelir.</w:t>
            </w: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4-</w:t>
            </w: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  Aylık geliri 750 TL olan bir ailenin bir aylık</w:t>
            </w:r>
          </w:p>
          <w:p w:rsidR="00D1529F" w:rsidRPr="0092063E" w:rsidRDefault="00D1529F" w:rsidP="0092063E">
            <w:pPr>
              <w:spacing w:after="0" w:line="240" w:lineRule="auto"/>
              <w:ind w:left="6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 giderlerine ait grafik yukarıda gösterilmiştir.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6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Aile bireyleri zorunlu ihtiyaçlarına öncelik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vermiştir.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6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Ailenin giderleri, gelirlerine denktir</w:t>
            </w:r>
          </w:p>
          <w:p w:rsidR="00D1529F" w:rsidRPr="0092063E" w:rsidRDefault="00D1529F" w:rsidP="0092063E">
            <w:pPr>
              <w:tabs>
                <w:tab w:val="left" w:pos="426"/>
              </w:tabs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III. Aile bireyleriningiyecek ve ulaşıma harcadığı </w:t>
            </w:r>
          </w:p>
          <w:p w:rsidR="00D1529F" w:rsidRPr="0092063E" w:rsidRDefault="00D1529F" w:rsidP="0092063E">
            <w:pPr>
              <w:tabs>
                <w:tab w:val="left" w:pos="426"/>
              </w:tabs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     giderler denktir.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426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Sosyal ihtiyaçlara öncelik verilmiştir.</w:t>
            </w:r>
          </w:p>
          <w:p w:rsidR="00D1529F" w:rsidRPr="0092063E" w:rsidRDefault="00D1529F" w:rsidP="0092063E">
            <w:pPr>
              <w:tabs>
                <w:tab w:val="left" w:pos="426"/>
              </w:tabs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tabs>
                <w:tab w:val="left" w:pos="426"/>
              </w:tabs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Yukarıdaki bilgilerden hangileri </w:t>
            </w:r>
            <w:r w:rsidRPr="0092063E">
              <w:rPr>
                <w:rFonts w:ascii="Cambria" w:hAnsi="Cambria"/>
                <w:sz w:val="24"/>
                <w:szCs w:val="24"/>
                <w:u w:val="single"/>
              </w:rPr>
              <w:t>yanlıştır</w:t>
            </w:r>
            <w:r w:rsidRPr="0092063E">
              <w:rPr>
                <w:rFonts w:ascii="Cambria" w:hAnsi="Cambria"/>
                <w:sz w:val="24"/>
                <w:szCs w:val="24"/>
              </w:rPr>
              <w:t>?</w:t>
            </w:r>
          </w:p>
          <w:p w:rsidR="00D1529F" w:rsidRPr="0092063E" w:rsidRDefault="00D1529F" w:rsidP="0092063E">
            <w:pPr>
              <w:tabs>
                <w:tab w:val="left" w:pos="426"/>
              </w:tabs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426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I ve II       b) III ve IV       c) I ve III      d) II ve IV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12- </w:t>
            </w:r>
            <w:r w:rsidRPr="0092063E">
              <w:rPr>
                <w:rFonts w:ascii="Cambria" w:hAnsi="Cambria"/>
                <w:b/>
                <w:sz w:val="24"/>
                <w:szCs w:val="24"/>
              </w:rPr>
              <w:t>Engin:</w:t>
            </w:r>
            <w:r w:rsidRPr="0092063E">
              <w:rPr>
                <w:rFonts w:ascii="Cambria" w:hAnsi="Cambria"/>
                <w:sz w:val="24"/>
                <w:szCs w:val="24"/>
              </w:rPr>
              <w:t xml:space="preserve"> “Babam bugün bana 3 TL harçlık verdi.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Aklımda almak istediğim birçok şey var ama bu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parayla hepsini alamam. Kırmızı kalemim yok,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topum yok, silgimi de kaybettim. Üstelik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ayakkabı almak için de para biriktirmem lazım.”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 w:rsidRPr="0092063E">
              <w:rPr>
                <w:rFonts w:ascii="Cambria" w:hAnsi="Cambria"/>
                <w:b/>
                <w:sz w:val="24"/>
                <w:szCs w:val="24"/>
              </w:rPr>
              <w:t xml:space="preserve">   Buna göre Engin hangisini almayı erteleyebilir?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6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Kalem                      c) Ayakkabı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426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Silgi                          d) Top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13- Mesleğimizi seçerken aşağıdakilerden hangisine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dikkat etmeliyiz?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Popüler olmasına,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Yeteneklerimize uygun olmasına,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Çok para kazandırmasına,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Babamızın mesleği olmasına,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14- Bütçe planlaması yapmak aşağıdakilerden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hangisini kolaylaştırır?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Barınma ihtiyacını karşılamak,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Tasarruf yapmak,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Giyim ürünleri almak,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Ulaşım ihtiyacını karşılamak,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33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15- “Dayanıklı ürünleri alırken, bozulmasına ve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33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arızalanmasına karşı ……………….  …………….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33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olmasına dikkat etmeliyiz.”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33"/>
              <w:rPr>
                <w:rFonts w:ascii="Cambria" w:hAnsi="Cambria"/>
                <w:b/>
                <w:sz w:val="24"/>
                <w:szCs w:val="24"/>
              </w:rPr>
            </w:pPr>
            <w:r w:rsidRPr="0092063E">
              <w:rPr>
                <w:rFonts w:ascii="Cambria" w:hAnsi="Cambria"/>
                <w:b/>
                <w:sz w:val="24"/>
                <w:szCs w:val="24"/>
              </w:rPr>
              <w:t>Yukarıda boş bırakılan yere aşağıdakilerden hangisi gelmelidir?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33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9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Kullanma kılavuzu            c) Fatura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9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Garanti belgesi                   d) Servis belgesi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98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16-                </w:t>
            </w:r>
            <w:r w:rsidRPr="0092063E">
              <w:rPr>
                <w:rFonts w:ascii="Cambria" w:hAnsi="Cambria"/>
                <w:b/>
                <w:sz w:val="24"/>
                <w:szCs w:val="24"/>
              </w:rPr>
              <w:t>ağaç – kağıt – defter</w:t>
            </w:r>
          </w:p>
          <w:p w:rsidR="00D1529F" w:rsidRPr="0092063E" w:rsidRDefault="00D1529F" w:rsidP="0092063E">
            <w:pPr>
              <w:spacing w:after="0" w:line="240" w:lineRule="auto"/>
              <w:ind w:right="-98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  Yukarıdaki kelimeler, anlam ilişkileri yönünden bir kurala göre dizilmiştir. Aynı kurala uyan seçenek aşağıdakilerden hangisidir?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0"/>
              </w:numPr>
              <w:ind w:right="-98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Buhar – yağmur – bulut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0"/>
              </w:numPr>
              <w:ind w:right="-98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Buğday – ekmek- un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0"/>
              </w:numPr>
              <w:ind w:right="-98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Isı – odun – kömür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0"/>
              </w:numPr>
              <w:ind w:right="-98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Yün – iplik – kazak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17-  Meslek bir kimsenin geçimini sağlamak için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yaptığı sürekli iştir. Mesleklerin bazıları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zamanın ihtiyaçlarına göre kaybolmuş, bunun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yanı sıra yeni meslekler de ortaya çıkmıştır.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Aşağıdakilerden hangisinde kaybolmakta olan bir meslekle günümüz mesleği birlikte yazılmıştır?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1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At arabacılığı – bilgisayar mühendisliği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1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Tarım – hayvancılık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1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Öğretmenlik – doktorluk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1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Kuyumculuk - mühendislik</w:t>
            </w:r>
          </w:p>
          <w:p w:rsidR="00D1529F" w:rsidRPr="0092063E" w:rsidRDefault="00D1529F" w:rsidP="0092063E">
            <w:pPr>
              <w:spacing w:after="0" w:line="240" w:lineRule="auto"/>
              <w:ind w:right="-9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     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426" w:hanging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426" w:hanging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426" w:hanging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426" w:hanging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680" w:type="dxa"/>
            <w:tcBorders>
              <w:top w:val="nil"/>
              <w:bottom w:val="nil"/>
              <w:right w:val="nil"/>
            </w:tcBorders>
          </w:tcPr>
          <w:p w:rsidR="00D1529F" w:rsidRPr="0092063E" w:rsidRDefault="00D1529F" w:rsidP="0092063E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Aldığımız ürünlerde gördüğümüz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bu damganın anlamı nedir?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Bu tür ürünlerin hiç bozulmayacağı,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Ürünlerin kalite kontrolünden geçirildiği,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Aldıktan sonra mutlaka fiş almamız gerektiği,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Son kullanma tarihinin kontrol edildiği,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Parayı ilk bulan ve kullanan devlet hangisidir?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9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59" w:firstLine="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Türkler                 b) Araplar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59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Çinliler                   d) Lidyalılar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85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Doğal halde bulunan, işlenmemiş maddelere …………………… denir.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Yukarıda boş bırakılan yere aşağıdakilerden hangisi getirilmelidir?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Ham madde              c) Ürün </w:t>
            </w:r>
          </w:p>
          <w:p w:rsidR="00D1529F" w:rsidRPr="0092063E" w:rsidRDefault="00D1529F" w:rsidP="0092063E">
            <w:pPr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b)  Tüketim                     d) Mal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426" w:hanging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8-   “Defterlerimizi dikkatli kullanmalıyız. Sayfalarını gereksiz olarak yırtarsak doğaya zarar vermiş oluruz.”</w:t>
            </w:r>
          </w:p>
          <w:p w:rsidR="00D1529F" w:rsidRPr="0092063E" w:rsidRDefault="00D1529F" w:rsidP="0092063E">
            <w:pPr>
              <w:spacing w:after="0" w:line="240" w:lineRule="auto"/>
              <w:ind w:left="426" w:hanging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Yukarıdaki paragrafta belirtilen zarar vermeyi aşağıdakilerden hangisi açıklar?</w:t>
            </w:r>
          </w:p>
          <w:p w:rsidR="00D1529F" w:rsidRPr="0092063E" w:rsidRDefault="00D1529F" w:rsidP="0092063E">
            <w:pPr>
              <w:spacing w:after="0" w:line="240" w:lineRule="auto"/>
              <w:ind w:left="426" w:hanging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Çevreyi kirletmiş oluruz.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Ormanlarımız azalır.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Doğa kendini yeniler.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Bir sayfa kağıt ormanlarımıza zarar vermez.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9- Bütçenin tanımı aşağıdakilerden hangisidir?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2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Gelir – gider planlamasıdır.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2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Yapılan işin karşılığında alınan ücrettir.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2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Para biriktirmektir.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12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Maaş almaktır.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10- Aşağıdakilerden hangisi bir ailenin giderleri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arasında gösterilemez?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0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Ev kirası                 c) Maaş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Fatura                     d) Mutfak masrafı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11- Buğday aşağıdaki ürünlerden hangisinin ham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maddesidir?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2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Peynir                          c) Sebze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Börek                           d) Meyve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18-  </w:t>
            </w:r>
            <w:r w:rsidRPr="0092063E">
              <w:rPr>
                <w:rFonts w:ascii="Cambria" w:hAnsi="Cambria"/>
                <w:b/>
                <w:sz w:val="24"/>
                <w:szCs w:val="24"/>
              </w:rPr>
              <w:t>Ahmet:</w:t>
            </w:r>
            <w:r w:rsidRPr="0092063E">
              <w:rPr>
                <w:rFonts w:ascii="Cambria" w:hAnsi="Cambria"/>
                <w:sz w:val="24"/>
                <w:szCs w:val="24"/>
              </w:rPr>
              <w:t xml:space="preserve"> Sık sık eşyalarını kaybeder, yenisini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aldırır.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</w:t>
            </w:r>
            <w:r w:rsidRPr="0092063E">
              <w:rPr>
                <w:rFonts w:ascii="Cambria" w:hAnsi="Cambria"/>
                <w:b/>
                <w:sz w:val="24"/>
                <w:szCs w:val="24"/>
              </w:rPr>
              <w:t>Elif:</w:t>
            </w:r>
            <w:r w:rsidRPr="0092063E">
              <w:rPr>
                <w:rFonts w:ascii="Cambria" w:hAnsi="Cambria"/>
                <w:sz w:val="24"/>
                <w:szCs w:val="24"/>
              </w:rPr>
              <w:t xml:space="preserve"> Harçlığını biriktirir, ihtiyacı olduğunda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harcar.</w:t>
            </w:r>
          </w:p>
          <w:p w:rsidR="00D1529F" w:rsidRPr="0092063E" w:rsidRDefault="00D1529F" w:rsidP="0092063E">
            <w:pPr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b/>
                <w:sz w:val="24"/>
                <w:szCs w:val="24"/>
              </w:rPr>
              <w:t>Serkan:</w:t>
            </w:r>
            <w:r w:rsidRPr="0092063E">
              <w:rPr>
                <w:rFonts w:ascii="Cambria" w:hAnsi="Cambria"/>
                <w:sz w:val="24"/>
                <w:szCs w:val="24"/>
              </w:rPr>
              <w:t xml:space="preserve"> Harçlıklarından artırıp bilgisayar  alınması için katkı sağlar.</w:t>
            </w:r>
          </w:p>
          <w:p w:rsidR="00D1529F" w:rsidRPr="0092063E" w:rsidRDefault="00D1529F" w:rsidP="0092063E">
            <w:pPr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b/>
                <w:sz w:val="24"/>
                <w:szCs w:val="24"/>
              </w:rPr>
              <w:t>Berkay:</w:t>
            </w:r>
            <w:r w:rsidRPr="0092063E">
              <w:rPr>
                <w:rFonts w:ascii="Cambria" w:hAnsi="Cambria"/>
                <w:sz w:val="24"/>
                <w:szCs w:val="24"/>
              </w:rPr>
              <w:t xml:space="preserve"> Dişlerini fırçalarken suyu açık bırakır.</w:t>
            </w:r>
          </w:p>
          <w:p w:rsidR="00D1529F" w:rsidRPr="0092063E" w:rsidRDefault="00D1529F" w:rsidP="0092063E">
            <w:pPr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b/>
                <w:sz w:val="24"/>
                <w:szCs w:val="24"/>
              </w:rPr>
              <w:t>Selen:</w:t>
            </w:r>
            <w:r w:rsidRPr="0092063E">
              <w:rPr>
                <w:rFonts w:ascii="Cambria" w:hAnsi="Cambria"/>
                <w:sz w:val="24"/>
                <w:szCs w:val="24"/>
              </w:rPr>
              <w:t xml:space="preserve"> Gereksiz yere yanan lambaları kapatır.</w:t>
            </w:r>
          </w:p>
          <w:p w:rsidR="00D1529F" w:rsidRPr="0092063E" w:rsidRDefault="00D1529F" w:rsidP="0092063E">
            <w:pPr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Yukarıda verilenlere göre hangi çocukların tasarruf bilinci </w:t>
            </w:r>
            <w:r w:rsidRPr="0092063E">
              <w:rPr>
                <w:rFonts w:ascii="Cambria" w:hAnsi="Cambria"/>
                <w:sz w:val="24"/>
                <w:szCs w:val="24"/>
                <w:u w:val="single"/>
              </w:rPr>
              <w:t>gelişmemiştir</w:t>
            </w:r>
            <w:r w:rsidRPr="0092063E">
              <w:rPr>
                <w:rFonts w:ascii="Cambria" w:hAnsi="Cambria"/>
                <w:sz w:val="24"/>
                <w:szCs w:val="24"/>
              </w:rPr>
              <w:t>?</w:t>
            </w:r>
          </w:p>
          <w:p w:rsidR="00D1529F" w:rsidRPr="0092063E" w:rsidRDefault="00D1529F" w:rsidP="0092063E">
            <w:pPr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7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Elif ve Selen                 c) Ahmet ve Berkay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7"/>
              </w:numPr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Berkay ve Selen          d) Ahmet ve Serkan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33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19. Bu gün derste “Reklamlar” konusunu işliyorduk.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Ders sonunda hepimiz öğrendiklerimizle ilgili 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sloganlar belirledik ve bunları yazarak sınıf </w:t>
            </w:r>
          </w:p>
          <w:p w:rsidR="00D1529F" w:rsidRPr="0092063E" w:rsidRDefault="00D1529F" w:rsidP="0092063E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panomuzda sergiledik.</w:t>
            </w:r>
          </w:p>
          <w:p w:rsidR="00D1529F" w:rsidRPr="0092063E" w:rsidRDefault="00D1529F" w:rsidP="0092063E">
            <w:pPr>
              <w:spacing w:after="0" w:line="240" w:lineRule="auto"/>
              <w:ind w:right="-98"/>
              <w:rPr>
                <w:rFonts w:ascii="Cambria" w:hAnsi="Cambria"/>
                <w:b/>
                <w:sz w:val="24"/>
                <w:szCs w:val="24"/>
              </w:rPr>
            </w:pPr>
            <w:r w:rsidRPr="0092063E">
              <w:rPr>
                <w:rFonts w:ascii="Cambria" w:hAnsi="Cambria"/>
                <w:b/>
                <w:sz w:val="24"/>
                <w:szCs w:val="24"/>
              </w:rPr>
              <w:t>Hangi sloganda verdiğimiz bilgi doğru bir anlatımdır?</w:t>
            </w: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ind w:left="175" w:right="-239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Reklamlar, ürünlerin bütçeye daha uygun olması </w:t>
            </w:r>
          </w:p>
          <w:p w:rsidR="00D1529F" w:rsidRPr="0092063E" w:rsidRDefault="00D1529F" w:rsidP="0092063E">
            <w:pPr>
              <w:pStyle w:val="ListParagraph"/>
              <w:tabs>
                <w:tab w:val="left" w:pos="459"/>
              </w:tabs>
              <w:ind w:left="175"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amacıyla yapılır.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ind w:left="175" w:right="-239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Reklamı yapılan ürün her zaman kaliteli olur.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ind w:left="175" w:right="-239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Kalite ve bütçeye uygunluk, reklamdan daha </w:t>
            </w:r>
          </w:p>
          <w:p w:rsidR="00D1529F" w:rsidRPr="0092063E" w:rsidRDefault="00D1529F" w:rsidP="0092063E">
            <w:pPr>
              <w:pStyle w:val="ListParagraph"/>
              <w:tabs>
                <w:tab w:val="left" w:pos="459"/>
              </w:tabs>
              <w:ind w:left="175"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önemlidir.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ind w:left="175" w:right="-239" w:firstLine="0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Reklamları yapılan ürünleri daha güvenle</w:t>
            </w:r>
          </w:p>
          <w:p w:rsidR="00D1529F" w:rsidRPr="0092063E" w:rsidRDefault="00D1529F" w:rsidP="0092063E">
            <w:pPr>
              <w:pStyle w:val="ListParagraph"/>
              <w:tabs>
                <w:tab w:val="left" w:pos="459"/>
              </w:tabs>
              <w:ind w:left="175"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alabiliriz.</w:t>
            </w: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20-</w:t>
            </w: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Yukarıdaki çözümleri verilmiş olan bulmacada</w:t>
            </w: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aşağıdaki sorulardan hangisinin yanıtı yoktur?</w:t>
            </w:r>
          </w:p>
          <w:p w:rsidR="00D1529F" w:rsidRPr="0092063E" w:rsidRDefault="00D1529F" w:rsidP="0092063E">
            <w:pPr>
              <w:spacing w:after="0" w:line="240" w:lineRule="auto"/>
              <w:ind w:right="-239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8"/>
              </w:numPr>
              <w:ind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Belirli bir süre içinde ihtiyaçların karşılanması için gelir ve giderin dengelenmesi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8"/>
              </w:numPr>
              <w:ind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Yaşamamız için gerekli olan şeyler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8"/>
              </w:numPr>
              <w:ind w:right="-239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İhtiyaçlarımızı karşılamak için kullandığımız araç</w:t>
            </w:r>
          </w:p>
          <w:p w:rsidR="00D1529F" w:rsidRPr="0092063E" w:rsidRDefault="00D1529F" w:rsidP="0092063E">
            <w:pPr>
              <w:pStyle w:val="ListParagraph"/>
              <w:numPr>
                <w:ilvl w:val="0"/>
                <w:numId w:val="28"/>
              </w:numPr>
              <w:ind w:right="-98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>Temel ihtiyaçlarımızı karşıladığımız tüm ürünler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hyperlink r:id="rId5" w:history="1">
              <w:r>
                <w:rPr>
                  <w:rStyle w:val="Hyperlink"/>
                  <w:rFonts w:cs="Arial"/>
                  <w:color w:val="C0C0C0"/>
                  <w:sz w:val="16"/>
                  <w:szCs w:val="16"/>
                </w:rPr>
                <w:t>www.sorubak.com</w:t>
              </w:r>
            </w:hyperlink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  <w:r w:rsidRPr="0092063E">
              <w:rPr>
                <w:rFonts w:ascii="Cambria" w:hAnsi="Cambria"/>
                <w:sz w:val="24"/>
                <w:szCs w:val="24"/>
              </w:rPr>
              <w:t xml:space="preserve">                                                             BAŞARILAR</w:t>
            </w: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26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9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9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9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9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ind w:left="498"/>
              <w:rPr>
                <w:rFonts w:ascii="Cambria" w:hAnsi="Cambria"/>
                <w:sz w:val="24"/>
                <w:szCs w:val="24"/>
              </w:rPr>
            </w:pPr>
          </w:p>
          <w:p w:rsidR="00D1529F" w:rsidRPr="0092063E" w:rsidRDefault="00D1529F" w:rsidP="0092063E">
            <w:pPr>
              <w:pStyle w:val="ListParagraph"/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D1529F" w:rsidRPr="004179B3" w:rsidRDefault="00D1529F" w:rsidP="00020D7C">
      <w:pPr>
        <w:rPr>
          <w:rFonts w:ascii="Cambria" w:hAnsi="Cambria"/>
        </w:rPr>
      </w:pPr>
    </w:p>
    <w:sectPr w:rsidR="00D1529F" w:rsidRPr="004179B3" w:rsidSect="003A2304">
      <w:pgSz w:w="11906" w:h="16838"/>
      <w:pgMar w:top="340" w:right="198" w:bottom="426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34F"/>
    <w:multiLevelType w:val="hybridMultilevel"/>
    <w:tmpl w:val="E53CC746"/>
    <w:lvl w:ilvl="0" w:tplc="78F6EA94">
      <w:start w:val="1"/>
      <w:numFmt w:val="lowerLetter"/>
      <w:lvlText w:val="%1)"/>
      <w:lvlJc w:val="left"/>
      <w:pPr>
        <w:ind w:left="39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3" w:hanging="180"/>
      </w:pPr>
      <w:rPr>
        <w:rFonts w:cs="Times New Roman"/>
      </w:rPr>
    </w:lvl>
  </w:abstractNum>
  <w:abstractNum w:abstractNumId="1">
    <w:nsid w:val="00A60563"/>
    <w:multiLevelType w:val="hybridMultilevel"/>
    <w:tmpl w:val="42E23AF0"/>
    <w:lvl w:ilvl="0" w:tplc="99607614">
      <w:start w:val="5"/>
      <w:numFmt w:val="decimal"/>
      <w:lvlText w:val="%1-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2">
    <w:nsid w:val="019275AF"/>
    <w:multiLevelType w:val="hybridMultilevel"/>
    <w:tmpl w:val="3BA6CD54"/>
    <w:lvl w:ilvl="0" w:tplc="1B028EE4">
      <w:start w:val="1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3">
    <w:nsid w:val="035801D0"/>
    <w:multiLevelType w:val="hybridMultilevel"/>
    <w:tmpl w:val="0698453E"/>
    <w:lvl w:ilvl="0" w:tplc="14B2594A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4">
    <w:nsid w:val="039B7A27"/>
    <w:multiLevelType w:val="hybridMultilevel"/>
    <w:tmpl w:val="C7E8A7D2"/>
    <w:lvl w:ilvl="0" w:tplc="2B8AD4E4">
      <w:start w:val="1"/>
      <w:numFmt w:val="decimal"/>
      <w:lvlText w:val="%1-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5">
    <w:nsid w:val="06075AD0"/>
    <w:multiLevelType w:val="hybridMultilevel"/>
    <w:tmpl w:val="3A9CFA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5255EB"/>
    <w:multiLevelType w:val="hybridMultilevel"/>
    <w:tmpl w:val="E484613A"/>
    <w:lvl w:ilvl="0" w:tplc="735282BC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0B5866AB"/>
    <w:multiLevelType w:val="hybridMultilevel"/>
    <w:tmpl w:val="B078874A"/>
    <w:lvl w:ilvl="0" w:tplc="0594386A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0CB1211E"/>
    <w:multiLevelType w:val="hybridMultilevel"/>
    <w:tmpl w:val="381048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F5472F"/>
    <w:multiLevelType w:val="hybridMultilevel"/>
    <w:tmpl w:val="077C709C"/>
    <w:lvl w:ilvl="0" w:tplc="D2BE48EC">
      <w:start w:val="7"/>
      <w:numFmt w:val="decimal"/>
      <w:lvlText w:val="%1-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0">
    <w:nsid w:val="0E4E0213"/>
    <w:multiLevelType w:val="hybridMultilevel"/>
    <w:tmpl w:val="E730AD90"/>
    <w:lvl w:ilvl="0" w:tplc="36F8485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0EB14269"/>
    <w:multiLevelType w:val="hybridMultilevel"/>
    <w:tmpl w:val="05A4D532"/>
    <w:lvl w:ilvl="0" w:tplc="6BD89A1E">
      <w:start w:val="6"/>
      <w:numFmt w:val="decimal"/>
      <w:lvlText w:val="%1-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2">
    <w:nsid w:val="0F8E60AA"/>
    <w:multiLevelType w:val="hybridMultilevel"/>
    <w:tmpl w:val="234CA0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32B052A"/>
    <w:multiLevelType w:val="hybridMultilevel"/>
    <w:tmpl w:val="3F7006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5F7515"/>
    <w:multiLevelType w:val="hybridMultilevel"/>
    <w:tmpl w:val="218670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0F50C82"/>
    <w:multiLevelType w:val="hybridMultilevel"/>
    <w:tmpl w:val="EC0E5222"/>
    <w:lvl w:ilvl="0" w:tplc="C00283DA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21F26F4E"/>
    <w:multiLevelType w:val="hybridMultilevel"/>
    <w:tmpl w:val="351A71DE"/>
    <w:lvl w:ilvl="0" w:tplc="234203C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26A42D0E"/>
    <w:multiLevelType w:val="hybridMultilevel"/>
    <w:tmpl w:val="63EAA7A0"/>
    <w:lvl w:ilvl="0" w:tplc="54B03DE2">
      <w:start w:val="5"/>
      <w:numFmt w:val="decimal"/>
      <w:lvlText w:val="%1.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8">
    <w:nsid w:val="2798393C"/>
    <w:multiLevelType w:val="hybridMultilevel"/>
    <w:tmpl w:val="F48C3D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8173538"/>
    <w:multiLevelType w:val="hybridMultilevel"/>
    <w:tmpl w:val="26504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525835"/>
    <w:multiLevelType w:val="hybridMultilevel"/>
    <w:tmpl w:val="9C0A9DA6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2FAC05B9"/>
    <w:multiLevelType w:val="hybridMultilevel"/>
    <w:tmpl w:val="4208BC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E8262B"/>
    <w:multiLevelType w:val="hybridMultilevel"/>
    <w:tmpl w:val="5E2C4D2A"/>
    <w:lvl w:ilvl="0" w:tplc="AC26B9F4">
      <w:start w:val="4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>
    <w:nsid w:val="347533C8"/>
    <w:multiLevelType w:val="hybridMultilevel"/>
    <w:tmpl w:val="EC9C9B12"/>
    <w:lvl w:ilvl="0" w:tplc="3D5A1D56">
      <w:start w:val="1"/>
      <w:numFmt w:val="lowerLetter"/>
      <w:lvlText w:val="%1)"/>
      <w:lvlJc w:val="left"/>
      <w:pPr>
        <w:ind w:left="39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3" w:hanging="180"/>
      </w:pPr>
      <w:rPr>
        <w:rFonts w:cs="Times New Roman"/>
      </w:rPr>
    </w:lvl>
  </w:abstractNum>
  <w:abstractNum w:abstractNumId="24">
    <w:nsid w:val="36D13D65"/>
    <w:multiLevelType w:val="hybridMultilevel"/>
    <w:tmpl w:val="218670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BF53AD"/>
    <w:multiLevelType w:val="hybridMultilevel"/>
    <w:tmpl w:val="8438C6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C6A6A74"/>
    <w:multiLevelType w:val="hybridMultilevel"/>
    <w:tmpl w:val="329880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D8C7134"/>
    <w:multiLevelType w:val="hybridMultilevel"/>
    <w:tmpl w:val="E9E212FE"/>
    <w:lvl w:ilvl="0" w:tplc="81A8A204">
      <w:start w:val="4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8">
    <w:nsid w:val="45773944"/>
    <w:multiLevelType w:val="hybridMultilevel"/>
    <w:tmpl w:val="A3403B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87F78A9"/>
    <w:multiLevelType w:val="hybridMultilevel"/>
    <w:tmpl w:val="653C0C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9BE4CCA"/>
    <w:multiLevelType w:val="hybridMultilevel"/>
    <w:tmpl w:val="E740085A"/>
    <w:lvl w:ilvl="0" w:tplc="58344978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1">
    <w:nsid w:val="49D37717"/>
    <w:multiLevelType w:val="hybridMultilevel"/>
    <w:tmpl w:val="624C7C44"/>
    <w:lvl w:ilvl="0" w:tplc="680AE12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4A851CD4"/>
    <w:multiLevelType w:val="hybridMultilevel"/>
    <w:tmpl w:val="FE48BB44"/>
    <w:lvl w:ilvl="0" w:tplc="F056CC24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3">
    <w:nsid w:val="521D6B4B"/>
    <w:multiLevelType w:val="hybridMultilevel"/>
    <w:tmpl w:val="8DC40B62"/>
    <w:lvl w:ilvl="0" w:tplc="FC6EC422">
      <w:start w:val="1"/>
      <w:numFmt w:val="upperRoman"/>
      <w:lvlText w:val="%1."/>
      <w:lvlJc w:val="left"/>
      <w:pPr>
        <w:ind w:left="1288" w:hanging="720"/>
      </w:pPr>
      <w:rPr>
        <w:rFonts w:ascii="Cambria" w:eastAsia="Times New Roman" w:hAnsi="Cambria" w:cs="Times New Roman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4">
    <w:nsid w:val="57900ADE"/>
    <w:multiLevelType w:val="hybridMultilevel"/>
    <w:tmpl w:val="E740085A"/>
    <w:lvl w:ilvl="0" w:tplc="58344978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5">
    <w:nsid w:val="58EE5863"/>
    <w:multiLevelType w:val="hybridMultilevel"/>
    <w:tmpl w:val="332A4DDE"/>
    <w:lvl w:ilvl="0" w:tplc="A7C8410E">
      <w:start w:val="1"/>
      <w:numFmt w:val="lowerLetter"/>
      <w:lvlText w:val="%1)"/>
      <w:lvlJc w:val="left"/>
      <w:pPr>
        <w:ind w:left="85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  <w:rPr>
        <w:rFonts w:cs="Times New Roman"/>
      </w:rPr>
    </w:lvl>
  </w:abstractNum>
  <w:abstractNum w:abstractNumId="36">
    <w:nsid w:val="5E3159D1"/>
    <w:multiLevelType w:val="hybridMultilevel"/>
    <w:tmpl w:val="F21833D8"/>
    <w:lvl w:ilvl="0" w:tplc="615099AC">
      <w:start w:val="1"/>
      <w:numFmt w:val="low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7">
    <w:nsid w:val="667C73A8"/>
    <w:multiLevelType w:val="hybridMultilevel"/>
    <w:tmpl w:val="735ABA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B7C310F"/>
    <w:multiLevelType w:val="hybridMultilevel"/>
    <w:tmpl w:val="E3804730"/>
    <w:lvl w:ilvl="0" w:tplc="5266907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9">
    <w:nsid w:val="7A3067A3"/>
    <w:multiLevelType w:val="hybridMultilevel"/>
    <w:tmpl w:val="150E21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B62C1B"/>
    <w:multiLevelType w:val="hybridMultilevel"/>
    <w:tmpl w:val="8A1499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0"/>
  </w:num>
  <w:num w:numId="3">
    <w:abstractNumId w:val="35"/>
  </w:num>
  <w:num w:numId="4">
    <w:abstractNumId w:val="4"/>
  </w:num>
  <w:num w:numId="5">
    <w:abstractNumId w:val="31"/>
  </w:num>
  <w:num w:numId="6">
    <w:abstractNumId w:val="10"/>
  </w:num>
  <w:num w:numId="7">
    <w:abstractNumId w:val="6"/>
  </w:num>
  <w:num w:numId="8">
    <w:abstractNumId w:val="33"/>
  </w:num>
  <w:num w:numId="9">
    <w:abstractNumId w:val="16"/>
  </w:num>
  <w:num w:numId="10">
    <w:abstractNumId w:val="32"/>
  </w:num>
  <w:num w:numId="11">
    <w:abstractNumId w:val="7"/>
  </w:num>
  <w:num w:numId="12">
    <w:abstractNumId w:val="2"/>
  </w:num>
  <w:num w:numId="13">
    <w:abstractNumId w:val="30"/>
  </w:num>
  <w:num w:numId="14">
    <w:abstractNumId w:val="5"/>
  </w:num>
  <w:num w:numId="15">
    <w:abstractNumId w:val="40"/>
  </w:num>
  <w:num w:numId="16">
    <w:abstractNumId w:val="13"/>
  </w:num>
  <w:num w:numId="17">
    <w:abstractNumId w:val="23"/>
  </w:num>
  <w:num w:numId="18">
    <w:abstractNumId w:val="28"/>
  </w:num>
  <w:num w:numId="19">
    <w:abstractNumId w:val="0"/>
  </w:num>
  <w:num w:numId="20">
    <w:abstractNumId w:val="14"/>
  </w:num>
  <w:num w:numId="21">
    <w:abstractNumId w:val="12"/>
  </w:num>
  <w:num w:numId="22">
    <w:abstractNumId w:val="39"/>
  </w:num>
  <w:num w:numId="23">
    <w:abstractNumId w:val="29"/>
  </w:num>
  <w:num w:numId="24">
    <w:abstractNumId w:val="36"/>
  </w:num>
  <w:num w:numId="25">
    <w:abstractNumId w:val="19"/>
  </w:num>
  <w:num w:numId="26">
    <w:abstractNumId w:val="18"/>
  </w:num>
  <w:num w:numId="27">
    <w:abstractNumId w:val="38"/>
  </w:num>
  <w:num w:numId="28">
    <w:abstractNumId w:val="21"/>
  </w:num>
  <w:num w:numId="29">
    <w:abstractNumId w:val="8"/>
  </w:num>
  <w:num w:numId="30">
    <w:abstractNumId w:val="26"/>
  </w:num>
  <w:num w:numId="31">
    <w:abstractNumId w:val="25"/>
  </w:num>
  <w:num w:numId="32">
    <w:abstractNumId w:val="22"/>
  </w:num>
  <w:num w:numId="33">
    <w:abstractNumId w:val="15"/>
  </w:num>
  <w:num w:numId="34">
    <w:abstractNumId w:val="27"/>
  </w:num>
  <w:num w:numId="35">
    <w:abstractNumId w:val="17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11"/>
  </w:num>
  <w:num w:numId="39">
    <w:abstractNumId w:val="1"/>
  </w:num>
  <w:num w:numId="40">
    <w:abstractNumId w:val="34"/>
  </w:num>
  <w:num w:numId="41">
    <w:abstractNumId w:val="3"/>
  </w:num>
  <w:num w:numId="42">
    <w:abstractNumId w:val="24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91D"/>
    <w:rsid w:val="000076AA"/>
    <w:rsid w:val="00020D7C"/>
    <w:rsid w:val="00040B70"/>
    <w:rsid w:val="00075FF9"/>
    <w:rsid w:val="000A01C2"/>
    <w:rsid w:val="000A7CDF"/>
    <w:rsid w:val="000C0892"/>
    <w:rsid w:val="000C1E43"/>
    <w:rsid w:val="000D07A6"/>
    <w:rsid w:val="000F13E9"/>
    <w:rsid w:val="001034B1"/>
    <w:rsid w:val="00103B6D"/>
    <w:rsid w:val="00111C96"/>
    <w:rsid w:val="00126F4B"/>
    <w:rsid w:val="00127AF2"/>
    <w:rsid w:val="00130B8F"/>
    <w:rsid w:val="00165A93"/>
    <w:rsid w:val="00175A60"/>
    <w:rsid w:val="001972BB"/>
    <w:rsid w:val="001C3564"/>
    <w:rsid w:val="001E089D"/>
    <w:rsid w:val="0020754E"/>
    <w:rsid w:val="002110A1"/>
    <w:rsid w:val="002151EA"/>
    <w:rsid w:val="002250E0"/>
    <w:rsid w:val="00243097"/>
    <w:rsid w:val="0025319B"/>
    <w:rsid w:val="002A3AC5"/>
    <w:rsid w:val="002C144A"/>
    <w:rsid w:val="002E1921"/>
    <w:rsid w:val="002E5071"/>
    <w:rsid w:val="00327C88"/>
    <w:rsid w:val="00355AFD"/>
    <w:rsid w:val="00360C61"/>
    <w:rsid w:val="00375A48"/>
    <w:rsid w:val="00390892"/>
    <w:rsid w:val="003A2304"/>
    <w:rsid w:val="003B15A9"/>
    <w:rsid w:val="003C586C"/>
    <w:rsid w:val="003D6A52"/>
    <w:rsid w:val="003F58D4"/>
    <w:rsid w:val="004179B3"/>
    <w:rsid w:val="0043312F"/>
    <w:rsid w:val="00434585"/>
    <w:rsid w:val="004635E7"/>
    <w:rsid w:val="00471892"/>
    <w:rsid w:val="00475FD9"/>
    <w:rsid w:val="00481593"/>
    <w:rsid w:val="0048363F"/>
    <w:rsid w:val="0049582D"/>
    <w:rsid w:val="004C7729"/>
    <w:rsid w:val="00525871"/>
    <w:rsid w:val="00534F37"/>
    <w:rsid w:val="00573142"/>
    <w:rsid w:val="00577E90"/>
    <w:rsid w:val="00585E4A"/>
    <w:rsid w:val="005C383B"/>
    <w:rsid w:val="005E4225"/>
    <w:rsid w:val="006366AE"/>
    <w:rsid w:val="006404D8"/>
    <w:rsid w:val="006759B7"/>
    <w:rsid w:val="006C179C"/>
    <w:rsid w:val="006C3B3D"/>
    <w:rsid w:val="006D1C34"/>
    <w:rsid w:val="006D5229"/>
    <w:rsid w:val="00704D96"/>
    <w:rsid w:val="00722607"/>
    <w:rsid w:val="007273C3"/>
    <w:rsid w:val="00741CD5"/>
    <w:rsid w:val="007563C0"/>
    <w:rsid w:val="0078246B"/>
    <w:rsid w:val="007B03C7"/>
    <w:rsid w:val="007D6DE5"/>
    <w:rsid w:val="007F0687"/>
    <w:rsid w:val="008002A0"/>
    <w:rsid w:val="008079E2"/>
    <w:rsid w:val="00843F4A"/>
    <w:rsid w:val="00852889"/>
    <w:rsid w:val="00854591"/>
    <w:rsid w:val="008605CB"/>
    <w:rsid w:val="00874584"/>
    <w:rsid w:val="008A7EB3"/>
    <w:rsid w:val="008B53BF"/>
    <w:rsid w:val="008C3275"/>
    <w:rsid w:val="008C4844"/>
    <w:rsid w:val="008F1330"/>
    <w:rsid w:val="008F31D9"/>
    <w:rsid w:val="008F6B35"/>
    <w:rsid w:val="0092063E"/>
    <w:rsid w:val="0094491D"/>
    <w:rsid w:val="00952743"/>
    <w:rsid w:val="0095539C"/>
    <w:rsid w:val="00960CAD"/>
    <w:rsid w:val="00975834"/>
    <w:rsid w:val="009A119C"/>
    <w:rsid w:val="009B42B5"/>
    <w:rsid w:val="009C4B6C"/>
    <w:rsid w:val="00A02760"/>
    <w:rsid w:val="00A03831"/>
    <w:rsid w:val="00A107C9"/>
    <w:rsid w:val="00A15F5A"/>
    <w:rsid w:val="00A27983"/>
    <w:rsid w:val="00A32023"/>
    <w:rsid w:val="00A53325"/>
    <w:rsid w:val="00A636EE"/>
    <w:rsid w:val="00A76DD2"/>
    <w:rsid w:val="00A92E1D"/>
    <w:rsid w:val="00AE2615"/>
    <w:rsid w:val="00AE2E9D"/>
    <w:rsid w:val="00B00023"/>
    <w:rsid w:val="00B20996"/>
    <w:rsid w:val="00B30F3F"/>
    <w:rsid w:val="00B35592"/>
    <w:rsid w:val="00B410F4"/>
    <w:rsid w:val="00B532F4"/>
    <w:rsid w:val="00B53A1A"/>
    <w:rsid w:val="00B566A3"/>
    <w:rsid w:val="00B94B65"/>
    <w:rsid w:val="00B96993"/>
    <w:rsid w:val="00BB6652"/>
    <w:rsid w:val="00BD7C1E"/>
    <w:rsid w:val="00BE361C"/>
    <w:rsid w:val="00BE6AEC"/>
    <w:rsid w:val="00C24CB3"/>
    <w:rsid w:val="00C62408"/>
    <w:rsid w:val="00C66B04"/>
    <w:rsid w:val="00C91FEF"/>
    <w:rsid w:val="00CD21C2"/>
    <w:rsid w:val="00CD4C61"/>
    <w:rsid w:val="00CD4E25"/>
    <w:rsid w:val="00CD64F8"/>
    <w:rsid w:val="00CF75F1"/>
    <w:rsid w:val="00D1529F"/>
    <w:rsid w:val="00D1600B"/>
    <w:rsid w:val="00D16CCE"/>
    <w:rsid w:val="00D26146"/>
    <w:rsid w:val="00D404A3"/>
    <w:rsid w:val="00D50A74"/>
    <w:rsid w:val="00D56E57"/>
    <w:rsid w:val="00D63026"/>
    <w:rsid w:val="00DB3DE6"/>
    <w:rsid w:val="00DC0AF5"/>
    <w:rsid w:val="00DE27AF"/>
    <w:rsid w:val="00DE2901"/>
    <w:rsid w:val="00DE7FFE"/>
    <w:rsid w:val="00E10857"/>
    <w:rsid w:val="00E47A03"/>
    <w:rsid w:val="00E527BB"/>
    <w:rsid w:val="00E57CFF"/>
    <w:rsid w:val="00E70923"/>
    <w:rsid w:val="00E72250"/>
    <w:rsid w:val="00E875A9"/>
    <w:rsid w:val="00E95155"/>
    <w:rsid w:val="00EB0118"/>
    <w:rsid w:val="00F42663"/>
    <w:rsid w:val="00F44B5E"/>
    <w:rsid w:val="00F72C7E"/>
    <w:rsid w:val="00F76DB5"/>
    <w:rsid w:val="00FA0B93"/>
    <w:rsid w:val="00FA4DEB"/>
    <w:rsid w:val="00FB0F02"/>
    <w:rsid w:val="00FE1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0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4491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0F13E9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6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911</Words>
  <Characters>5196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3</cp:revision>
  <cp:lastPrinted>2011-03-09T22:05:00Z</cp:lastPrinted>
  <dcterms:created xsi:type="dcterms:W3CDTF">2011-03-09T22:14:00Z</dcterms:created>
  <dcterms:modified xsi:type="dcterms:W3CDTF">2011-03-21T18:14:00Z</dcterms:modified>
</cp:coreProperties>
</file>