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5B" w:rsidRPr="00166814" w:rsidRDefault="00DF505B" w:rsidP="00421449">
      <w:pPr>
        <w:pStyle w:val="NoSpacing"/>
        <w:jc w:val="center"/>
        <w:rPr>
          <w:shd w:val="clear" w:color="auto" w:fill="B8CCE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1.35pt;margin-top:-37.7pt;width:551.25pt;height:35.5pt;z-index:-251673600">
            <v:textbox style="mso-next-textbox:#_x0000_s1026">
              <w:txbxContent>
                <w:p w:rsidR="00DF505B" w:rsidRPr="00FE0A10" w:rsidRDefault="00DF505B" w:rsidP="00656FBA">
                  <w:pPr>
                    <w:pStyle w:val="NoSpacing"/>
                    <w:jc w:val="center"/>
                  </w:pPr>
                  <w:r>
                    <w:tab/>
                    <w:t>Genel</w:t>
                  </w:r>
                  <w:r w:rsidRPr="00FE0A10">
                    <w:t xml:space="preserve"> Değerlendirme</w:t>
                  </w:r>
                  <w:r>
                    <w:t xml:space="preserve"> Sınavı</w:t>
                  </w:r>
                  <w:r w:rsidRPr="00FE0A10">
                    <w:t xml:space="preserve"> –</w:t>
                  </w:r>
                  <w:r>
                    <w:t xml:space="preserve"> 20</w:t>
                  </w:r>
                </w:p>
                <w:p w:rsidR="00DF505B" w:rsidRPr="00FE0A10" w:rsidRDefault="00DF505B" w:rsidP="00656FBA">
                  <w:pPr>
                    <w:pStyle w:val="NoSpacing"/>
                    <w:jc w:val="center"/>
                  </w:pPr>
                  <w:r w:rsidRPr="00FE0A10">
                    <w:t>Adım Soyadım:……………………………………………………………</w:t>
                  </w:r>
                  <w:r>
                    <w:t xml:space="preserve">      </w:t>
                  </w:r>
                  <w:r w:rsidRPr="00FE0A10">
                    <w:t>Okul Numaram:………………………………………………</w:t>
                  </w:r>
                </w:p>
              </w:txbxContent>
            </v:textbox>
          </v:shape>
        </w:pict>
      </w:r>
    </w:p>
    <w:p w:rsidR="00DF505B" w:rsidRPr="00166814" w:rsidRDefault="00DF505B" w:rsidP="001661FF">
      <w:pPr>
        <w:pStyle w:val="NoSpacing"/>
        <w:jc w:val="center"/>
        <w:rPr>
          <w:b/>
          <w:u w:val="single"/>
          <w:shd w:val="clear" w:color="auto" w:fill="B8CCE4"/>
        </w:rPr>
      </w:pPr>
      <w:r w:rsidRPr="00166814">
        <w:rPr>
          <w:b/>
          <w:u w:val="single"/>
          <w:shd w:val="clear" w:color="auto" w:fill="B8CCE4"/>
        </w:rPr>
        <w:t>HAYAT BİLGİSİ</w:t>
      </w:r>
    </w:p>
    <w:p w:rsidR="00DF505B" w:rsidRPr="009B1E13" w:rsidRDefault="00DF505B" w:rsidP="001661FF">
      <w:pPr>
        <w:pStyle w:val="NoSpacing"/>
        <w:jc w:val="center"/>
        <w:rPr>
          <w:b/>
          <w:sz w:val="16"/>
          <w:szCs w:val="16"/>
          <w:u w:val="single"/>
          <w:shd w:val="clear" w:color="auto" w:fill="B8CCE4"/>
        </w:rPr>
      </w:pPr>
    </w:p>
    <w:p w:rsidR="00DF505B" w:rsidRPr="00166814" w:rsidRDefault="00DF505B" w:rsidP="00E6646C">
      <w:pPr>
        <w:pStyle w:val="NoSpacing"/>
        <w:tabs>
          <w:tab w:val="left" w:pos="426"/>
        </w:tabs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197.65pt;margin-top:15.2pt;width:54.5pt;height:69.5pt;z-index:-251656192;visibility:visible">
            <v:imagedata r:id="rId7" o:title=""/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1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>Öğretmeni, Gizem’e hangi görgü kurallarını bildiğini sormuş.</w:t>
      </w:r>
    </w:p>
    <w:p w:rsidR="00DF505B" w:rsidRPr="00166814" w:rsidRDefault="00DF505B" w:rsidP="00A461A4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-.35pt;margin-top:4.95pt;width:195.5pt;height:65.35pt;z-index:251646976" adj="22727,297">
            <v:textbox style="mso-next-textbox:#_x0000_s1028">
              <w:txbxContent>
                <w:p w:rsidR="00DF505B" w:rsidRPr="00D70D9A" w:rsidRDefault="00DF505B" w:rsidP="00D70D9A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D70D9A">
                    <w:rPr>
                      <w:rFonts w:ascii="Arial Narrow" w:hAnsi="Arial Narrow"/>
                    </w:rPr>
                    <w:t>(</w:t>
                  </w:r>
                  <w:r w:rsidRPr="00D70D9A">
                    <w:rPr>
                      <w:rFonts w:ascii="Arial Narrow" w:hAnsi="Arial Narrow"/>
                      <w:b/>
                      <w:sz w:val="22"/>
                      <w:szCs w:val="22"/>
                    </w:rPr>
                    <w:t>1</w:t>
                  </w:r>
                  <w:r w:rsidRPr="00D70D9A">
                    <w:rPr>
                      <w:rFonts w:ascii="Arial Narrow" w:hAnsi="Arial Narrow"/>
                      <w:sz w:val="22"/>
                      <w:szCs w:val="22"/>
                    </w:rPr>
                    <w:t>)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Pr="00D70D9A">
                    <w:rPr>
                      <w:rFonts w:ascii="Arial Narrow" w:hAnsi="Arial Narrow"/>
                      <w:sz w:val="22"/>
                      <w:szCs w:val="22"/>
                    </w:rPr>
                    <w:t>Otobüste yaşlılara, bebek bekleyen bayanlara yer vermeliyiz.</w:t>
                  </w:r>
                </w:p>
                <w:p w:rsidR="00DF505B" w:rsidRDefault="00DF505B" w:rsidP="00D70D9A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D70D9A">
                    <w:rPr>
                      <w:rFonts w:ascii="Arial Narrow" w:hAnsi="Arial Narrow"/>
                      <w:sz w:val="22"/>
                      <w:szCs w:val="22"/>
                    </w:rPr>
                    <w:t>(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2</w:t>
                  </w:r>
                  <w:r w:rsidRPr="00D70D9A">
                    <w:rPr>
                      <w:rFonts w:ascii="Arial Narrow" w:hAnsi="Arial Narrow"/>
                      <w:sz w:val="22"/>
                      <w:szCs w:val="22"/>
                    </w:rPr>
                    <w:t>)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Çevremizi kirletenleri uyarmalıyız.</w:t>
                  </w:r>
                </w:p>
                <w:p w:rsidR="00DF505B" w:rsidRPr="00D70D9A" w:rsidRDefault="00DF505B" w:rsidP="00D70D9A">
                  <w:r w:rsidRPr="00D70D9A">
                    <w:rPr>
                      <w:rFonts w:ascii="Arial Narrow" w:hAnsi="Arial Narrow"/>
                      <w:sz w:val="22"/>
                      <w:szCs w:val="22"/>
                    </w:rPr>
                    <w:t>(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3</w:t>
                  </w:r>
                  <w:r w:rsidRPr="00D70D9A">
                    <w:rPr>
                      <w:rFonts w:ascii="Arial Narrow" w:hAnsi="Arial Narrow"/>
                      <w:sz w:val="22"/>
                      <w:szCs w:val="22"/>
                    </w:rPr>
                    <w:t>)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Misafirlerimize ikramda bulunmalıyız.</w:t>
                  </w:r>
                </w:p>
              </w:txbxContent>
            </v:textbox>
          </v:shape>
        </w:pict>
      </w:r>
      <w:r w:rsidRPr="00166814">
        <w:rPr>
          <w:b/>
        </w:rPr>
        <w:tab/>
      </w:r>
    </w:p>
    <w:p w:rsidR="00DF505B" w:rsidRPr="00166814" w:rsidRDefault="00DF505B" w:rsidP="00A461A4">
      <w:pPr>
        <w:pStyle w:val="NoSpacing"/>
        <w:tabs>
          <w:tab w:val="left" w:pos="284"/>
          <w:tab w:val="left" w:pos="1843"/>
          <w:tab w:val="left" w:pos="3402"/>
        </w:tabs>
      </w:pPr>
    </w:p>
    <w:p w:rsidR="00DF505B" w:rsidRPr="00166814" w:rsidRDefault="00DF505B" w:rsidP="00A461A4">
      <w:pPr>
        <w:pStyle w:val="NoSpacing"/>
        <w:tabs>
          <w:tab w:val="left" w:pos="284"/>
          <w:tab w:val="left" w:pos="1843"/>
          <w:tab w:val="left" w:pos="3402"/>
        </w:tabs>
      </w:pPr>
    </w:p>
    <w:p w:rsidR="00DF505B" w:rsidRPr="00166814" w:rsidRDefault="00DF505B" w:rsidP="00A461A4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rect id="_x0000_s1029" style="position:absolute;margin-left:214.65pt;margin-top:11.55pt;width:40.5pt;height:18.5pt;z-index:-251664384" stroked="f">
            <v:textbox style="mso-next-textbox:#_x0000_s1029">
              <w:txbxContent>
                <w:p w:rsidR="00DF505B" w:rsidRPr="003A6225" w:rsidRDefault="00DF505B" w:rsidP="003A6225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GİZEM</w:t>
                  </w:r>
                </w:p>
              </w:txbxContent>
            </v:textbox>
          </v:rect>
        </w:pict>
      </w:r>
    </w:p>
    <w:p w:rsidR="00DF505B" w:rsidRPr="00166814" w:rsidRDefault="00DF505B" w:rsidP="00A461A4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</w:p>
    <w:p w:rsidR="00DF505B" w:rsidRDefault="00DF505B" w:rsidP="004E4137">
      <w:pPr>
        <w:pStyle w:val="NoSpacing"/>
        <w:tabs>
          <w:tab w:val="left" w:pos="426"/>
        </w:tabs>
      </w:pPr>
    </w:p>
    <w:p w:rsidR="00DF505B" w:rsidRDefault="00DF505B" w:rsidP="004E4137">
      <w:pPr>
        <w:pStyle w:val="NoSpacing"/>
        <w:tabs>
          <w:tab w:val="left" w:pos="426"/>
        </w:tabs>
      </w:pPr>
      <w:r>
        <w:t>Gizem’in yanıtındaki numaralandırılmış cümlelerden hangisi bir görgü kuralı değildir?</w:t>
      </w:r>
    </w:p>
    <w:p w:rsidR="00DF505B" w:rsidRPr="00166814" w:rsidRDefault="00DF505B" w:rsidP="003A622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1</w:t>
      </w:r>
      <w:r>
        <w:tab/>
      </w:r>
      <w:r w:rsidRPr="00166814">
        <w:rPr>
          <w:b/>
        </w:rPr>
        <w:t>B)</w:t>
      </w:r>
      <w:r w:rsidRPr="00166814">
        <w:t xml:space="preserve"> </w:t>
      </w:r>
      <w:r>
        <w:t>2</w:t>
      </w:r>
      <w:r>
        <w:tab/>
      </w:r>
      <w:r w:rsidRPr="00166814">
        <w:rPr>
          <w:b/>
        </w:rPr>
        <w:t xml:space="preserve">C) </w:t>
      </w:r>
      <w:r>
        <w:t>3</w:t>
      </w:r>
    </w:p>
    <w:p w:rsidR="00DF505B" w:rsidRDefault="00DF505B" w:rsidP="004E4137">
      <w:pPr>
        <w:pStyle w:val="NoSpacing"/>
        <w:tabs>
          <w:tab w:val="left" w:pos="426"/>
        </w:tabs>
        <w:rPr>
          <w:b/>
          <w:bdr w:val="single" w:sz="4" w:space="0" w:color="auto"/>
          <w:shd w:val="clear" w:color="auto" w:fill="FBD4B4"/>
        </w:rPr>
      </w:pPr>
    </w:p>
    <w:p w:rsidR="00DF505B" w:rsidRPr="000A6507" w:rsidRDefault="00DF505B" w:rsidP="000A6507">
      <w:pPr>
        <w:pStyle w:val="NoSpacing"/>
        <w:tabs>
          <w:tab w:val="left" w:pos="426"/>
        </w:tabs>
        <w:rPr>
          <w:rFonts w:cs="Calibri"/>
        </w:rPr>
      </w:pPr>
      <w:r w:rsidRPr="00166814">
        <w:rPr>
          <w:b/>
          <w:bdr w:val="single" w:sz="4" w:space="0" w:color="auto"/>
          <w:shd w:val="clear" w:color="auto" w:fill="FBD4B4"/>
        </w:rPr>
        <w:t>2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rPr>
          <w:rFonts w:cs="Calibri"/>
        </w:rPr>
        <w:t>H</w:t>
      </w:r>
      <w:r w:rsidRPr="000A6507">
        <w:rPr>
          <w:rFonts w:cs="Calibri"/>
        </w:rPr>
        <w:t xml:space="preserve">angi seçenektekilerin tamamı </w:t>
      </w:r>
      <w:r w:rsidRPr="000A6507">
        <w:rPr>
          <w:rFonts w:cs="Calibri"/>
          <w:b/>
          <w:u w:val="single"/>
        </w:rPr>
        <w:t>olumlu</w:t>
      </w:r>
      <w:r w:rsidRPr="000A6507">
        <w:rPr>
          <w:rFonts w:cs="Calibri"/>
        </w:rPr>
        <w:t xml:space="preserve"> özelliklerdir?</w:t>
      </w:r>
    </w:p>
    <w:p w:rsidR="00DF505B" w:rsidRDefault="00DF505B" w:rsidP="008051B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saygılı, hoşgörülü, tutumlu olmak</w:t>
      </w:r>
    </w:p>
    <w:p w:rsidR="00DF505B" w:rsidRDefault="00DF505B" w:rsidP="008051B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yardımsever, bencil, cimri olmak</w:t>
      </w:r>
    </w:p>
    <w:p w:rsidR="00DF505B" w:rsidRPr="00166814" w:rsidRDefault="00DF505B" w:rsidP="008051B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tutumlu, güler yüzlü, güvensiz olmak</w:t>
      </w:r>
    </w:p>
    <w:p w:rsidR="00DF505B" w:rsidRPr="00166814" w:rsidRDefault="00DF505B" w:rsidP="008051BC">
      <w:pPr>
        <w:pStyle w:val="NoSpacing"/>
      </w:pPr>
    </w:p>
    <w:p w:rsidR="00DF505B" w:rsidRDefault="00DF505B" w:rsidP="000A6507">
      <w:pPr>
        <w:pStyle w:val="NoSpacing"/>
        <w:tabs>
          <w:tab w:val="left" w:pos="426"/>
        </w:tabs>
        <w:rPr>
          <w:rFonts w:ascii="Arial Narrow" w:hAnsi="Arial Narrow"/>
          <w:b/>
          <w:i/>
        </w:rPr>
      </w:pPr>
      <w:r w:rsidRPr="00166814">
        <w:rPr>
          <w:b/>
          <w:bdr w:val="single" w:sz="4" w:space="0" w:color="auto"/>
          <w:shd w:val="clear" w:color="auto" w:fill="FBD4B4"/>
        </w:rPr>
        <w:t>3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>Aileyi ilgilendiren konularda ortak karar alınması, aşağıdakilerden hangisinin göstergesidir?</w:t>
      </w:r>
    </w:p>
    <w:p w:rsidR="00DF505B" w:rsidRPr="00166814" w:rsidRDefault="00DF505B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Aile bireylerinin gelenek ve göreneklere bağlı olduklarının</w:t>
      </w:r>
    </w:p>
    <w:p w:rsidR="00DF505B" w:rsidRPr="00166814" w:rsidRDefault="00DF505B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Aile bireylerinin özgürlükler konusunda hoşgörüsüz olduklarının</w:t>
      </w:r>
    </w:p>
    <w:p w:rsidR="00DF505B" w:rsidRPr="00166814" w:rsidRDefault="00DF505B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Aile bireylerinin haklarına saygılı olduklarının</w:t>
      </w:r>
    </w:p>
    <w:p w:rsidR="00DF505B" w:rsidRPr="00166814" w:rsidRDefault="00DF505B" w:rsidP="007B7A8B">
      <w:pPr>
        <w:pStyle w:val="NoSpacing"/>
        <w:tabs>
          <w:tab w:val="left" w:pos="284"/>
          <w:tab w:val="left" w:pos="1843"/>
          <w:tab w:val="left" w:pos="3402"/>
        </w:tabs>
      </w:pPr>
    </w:p>
    <w:p w:rsidR="00DF505B" w:rsidRPr="00342C84" w:rsidRDefault="00DF505B" w:rsidP="00342C84">
      <w:pPr>
        <w:pStyle w:val="NoSpacing"/>
        <w:tabs>
          <w:tab w:val="left" w:pos="709"/>
        </w:tabs>
        <w:rPr>
          <w:rFonts w:cs="Calibri"/>
          <w:bdr w:val="single" w:sz="4" w:space="0" w:color="auto"/>
          <w:shd w:val="clear" w:color="auto" w:fill="FBD4B4"/>
        </w:rPr>
      </w:pPr>
      <w:r w:rsidRPr="00166814">
        <w:t xml:space="preserve"> </w:t>
      </w:r>
      <w:r w:rsidRPr="00166814">
        <w:rPr>
          <w:b/>
          <w:bdr w:val="single" w:sz="4" w:space="0" w:color="auto"/>
          <w:shd w:val="clear" w:color="auto" w:fill="FBD4B4"/>
        </w:rPr>
        <w:t>4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 w:rsidRPr="00342C84">
        <w:rPr>
          <w:rFonts w:cs="Calibri"/>
        </w:rPr>
        <w:t xml:space="preserve">Aşağıdaki ifadelerden hangisi </w:t>
      </w:r>
      <w:r w:rsidRPr="004F31E8">
        <w:rPr>
          <w:rFonts w:cs="Calibri"/>
          <w:b/>
          <w:u w:val="single"/>
        </w:rPr>
        <w:t>yanlıştır</w:t>
      </w:r>
      <w:r w:rsidRPr="00342C84">
        <w:rPr>
          <w:rFonts w:cs="Calibri"/>
        </w:rPr>
        <w:t>?</w:t>
      </w:r>
    </w:p>
    <w:p w:rsidR="00DF505B" w:rsidRPr="00166814" w:rsidRDefault="00DF505B" w:rsidP="00C45B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Cesur insanlar, yenilikler denemekten çekinirler.</w:t>
      </w:r>
    </w:p>
    <w:p w:rsidR="00DF505B" w:rsidRPr="00166814" w:rsidRDefault="00DF505B" w:rsidP="00C45B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Yaptığımız tüm işlerde başarılı olmak için çaba harcamalıyız.</w:t>
      </w:r>
    </w:p>
    <w:p w:rsidR="00DF505B" w:rsidRPr="00166814" w:rsidRDefault="00DF505B" w:rsidP="00C45B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Başarısız olma korkumuz, yenilikleri denememizi engeller.</w:t>
      </w:r>
    </w:p>
    <w:p w:rsidR="00DF505B" w:rsidRPr="00166814" w:rsidRDefault="00DF505B" w:rsidP="00A44882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DF505B" w:rsidRPr="00166814" w:rsidRDefault="00DF505B" w:rsidP="00612D04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Resim 2" o:spid="_x0000_s1030" type="#_x0000_t75" style="position:absolute;margin-left:11.65pt;margin-top:26.4pt;width:54.5pt;height:59.5pt;flip:x;z-index:-251655168;visibility:visible">
            <v:imagedata r:id="rId8" o:title=""/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5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>Aşağıdaki davranışlardan hangisi evde kazalara neden olabilir?</w:t>
      </w:r>
    </w:p>
    <w:p w:rsidR="00DF505B" w:rsidRPr="00166814" w:rsidRDefault="00DF505B" w:rsidP="00612D04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_x0000_s1031" type="#_x0000_t62" style="position:absolute;margin-left:60.65pt;margin-top:5.95pt;width:166.5pt;height:31.1pt;z-index:251645952" adj="-1699,4167">
            <v:textbox style="mso-next-textbox:#_x0000_s1031">
              <w:txbxContent>
                <w:p w:rsidR="00DF505B" w:rsidRPr="007E5951" w:rsidRDefault="00DF505B" w:rsidP="00C8171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Kesici aletleri ortadan kaldırmak.</w:t>
                  </w:r>
                </w:p>
              </w:txbxContent>
            </v:textbox>
          </v:shape>
        </w:pict>
      </w:r>
    </w:p>
    <w:p w:rsidR="00DF505B" w:rsidRPr="00166814" w:rsidRDefault="00DF505B" w:rsidP="008F68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</w:p>
    <w:p w:rsidR="00DF505B" w:rsidRPr="00166814" w:rsidRDefault="00DF505B" w:rsidP="008F68C0">
      <w:pPr>
        <w:pStyle w:val="NoSpacing"/>
        <w:tabs>
          <w:tab w:val="left" w:pos="284"/>
          <w:tab w:val="left" w:pos="1843"/>
          <w:tab w:val="left" w:pos="3402"/>
        </w:tabs>
      </w:pPr>
    </w:p>
    <w:p w:rsidR="00DF505B" w:rsidRDefault="00DF505B" w:rsidP="008F68C0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>
        <w:rPr>
          <w:noProof/>
          <w:lang w:eastAsia="tr-TR"/>
        </w:rPr>
        <w:pict>
          <v:shape id="Resim 3" o:spid="_x0000_s1032" type="#_x0000_t75" style="position:absolute;margin-left:190.65pt;margin-top:10.3pt;width:50pt;height:55pt;z-index:-251654144;visibility:visible">
            <v:imagedata r:id="rId9" o:title=""/>
          </v:shape>
        </w:pict>
      </w:r>
    </w:p>
    <w:p w:rsidR="00DF505B" w:rsidRPr="00166814" w:rsidRDefault="00DF505B" w:rsidP="008F68C0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>
        <w:rPr>
          <w:noProof/>
          <w:lang w:eastAsia="tr-TR"/>
        </w:rPr>
        <w:pict>
          <v:shape id="_x0000_s1033" type="#_x0000_t62" style="position:absolute;margin-left:18.15pt;margin-top:9.35pt;width:165pt;height:37.4pt;z-index:251648000" adj="23027,1733">
            <v:textbox style="mso-next-textbox:#_x0000_s1033">
              <w:txbxContent>
                <w:p w:rsidR="00DF505B" w:rsidRPr="007E5951" w:rsidRDefault="00DF505B" w:rsidP="00C8171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Kişisel eşyalarımızı ortalıkta bırakmamak.</w:t>
                  </w:r>
                </w:p>
              </w:txbxContent>
            </v:textbox>
          </v:shape>
        </w:pict>
      </w:r>
    </w:p>
    <w:p w:rsidR="00DF505B" w:rsidRPr="00166814" w:rsidRDefault="00DF505B" w:rsidP="008F68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B) </w:t>
      </w:r>
    </w:p>
    <w:p w:rsidR="00DF505B" w:rsidRPr="00166814" w:rsidRDefault="00DF505B" w:rsidP="008F68C0">
      <w:pPr>
        <w:pStyle w:val="NoSpacing"/>
        <w:tabs>
          <w:tab w:val="left" w:pos="284"/>
          <w:tab w:val="left" w:pos="1843"/>
          <w:tab w:val="left" w:pos="3402"/>
        </w:tabs>
      </w:pPr>
    </w:p>
    <w:p w:rsidR="00DF505B" w:rsidRDefault="00DF505B" w:rsidP="008F68C0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</w:p>
    <w:p w:rsidR="00DF505B" w:rsidRPr="00166814" w:rsidRDefault="00DF505B" w:rsidP="008F68C0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>
        <w:rPr>
          <w:noProof/>
          <w:lang w:eastAsia="tr-TR"/>
        </w:rPr>
        <w:pict>
          <v:shape id="Resim 4" o:spid="_x0000_s1034" type="#_x0000_t75" style="position:absolute;margin-left:17.65pt;margin-top:1.2pt;width:41.5pt;height:55pt;flip:x;z-index:-251653120;visibility:visible">
            <v:imagedata r:id="rId10" o:title=""/>
          </v:shape>
        </w:pict>
      </w:r>
      <w:r>
        <w:rPr>
          <w:noProof/>
          <w:lang w:eastAsia="tr-TR"/>
        </w:rPr>
        <w:pict>
          <v:shape id="_x0000_s1035" type="#_x0000_t62" style="position:absolute;margin-left:69.15pt;margin-top:8.85pt;width:158pt;height:38.85pt;z-index:251649024" adj="-2543,3892">
            <v:textbox style="mso-next-textbox:#_x0000_s1035">
              <w:txbxContent>
                <w:p w:rsidR="00DF505B" w:rsidRPr="007E5951" w:rsidRDefault="00DF505B" w:rsidP="00C8171D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Islak elle elektrikli aletleri kullanmak.</w:t>
                  </w:r>
                </w:p>
              </w:txbxContent>
            </v:textbox>
          </v:shape>
        </w:pict>
      </w:r>
    </w:p>
    <w:p w:rsidR="00DF505B" w:rsidRPr="00166814" w:rsidRDefault="00DF505B" w:rsidP="008F68C0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</w:p>
    <w:p w:rsidR="00DF505B" w:rsidRPr="00166814" w:rsidRDefault="00DF505B" w:rsidP="00ED4556">
      <w:pPr>
        <w:pStyle w:val="NoSpacing"/>
        <w:tabs>
          <w:tab w:val="left" w:pos="709"/>
        </w:tabs>
      </w:pPr>
    </w:p>
    <w:p w:rsidR="00DF505B" w:rsidRPr="00166814" w:rsidRDefault="00DF505B" w:rsidP="007B7A8B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DF505B" w:rsidRPr="00166814" w:rsidRDefault="00DF505B" w:rsidP="007B7A8B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DF505B" w:rsidRPr="00166814" w:rsidRDefault="00DF505B" w:rsidP="009B1E13">
      <w:pPr>
        <w:pStyle w:val="NoSpacing"/>
        <w:tabs>
          <w:tab w:val="left" w:pos="709"/>
        </w:tabs>
      </w:pPr>
      <w:r>
        <w:rPr>
          <w:b/>
          <w:bdr w:val="single" w:sz="4" w:space="0" w:color="auto"/>
          <w:shd w:val="clear" w:color="auto" w:fill="FBD4B4"/>
        </w:rPr>
        <w:t>6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>Aşağıdakilerden hangisi depreme karşı alabileceğimiz bir önlemdir?</w:t>
      </w:r>
    </w:p>
    <w:p w:rsidR="00DF505B" w:rsidRPr="00166814" w:rsidRDefault="00DF505B" w:rsidP="009B1E13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 xml:space="preserve">A) </w:t>
      </w:r>
      <w:r>
        <w:t>Çevremizi ağaçlandırmak.</w:t>
      </w:r>
    </w:p>
    <w:p w:rsidR="00DF505B" w:rsidRPr="00166814" w:rsidRDefault="00DF505B" w:rsidP="009B1E13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B)</w:t>
      </w:r>
      <w:r w:rsidRPr="00166814">
        <w:t xml:space="preserve"> </w:t>
      </w:r>
      <w:r w:rsidRPr="00EC1251">
        <w:t>Kitaplık, gardırop gibi eşyaları duvarlara sabitlemek.</w:t>
      </w:r>
    </w:p>
    <w:p w:rsidR="00DF505B" w:rsidRPr="00EC1251" w:rsidRDefault="00DF505B" w:rsidP="009B1E13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  <w:r w:rsidRPr="00166814">
        <w:rPr>
          <w:b/>
        </w:rPr>
        <w:t xml:space="preserve">C) </w:t>
      </w:r>
      <w:r>
        <w:t>Asansör kullanımını yasaklamak.</w:t>
      </w:r>
    </w:p>
    <w:p w:rsidR="00DF505B" w:rsidRPr="00166814" w:rsidRDefault="00DF505B" w:rsidP="009B1E13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DF505B" w:rsidRDefault="00DF505B" w:rsidP="000D514A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DF505B" w:rsidRPr="00534976" w:rsidRDefault="00DF505B" w:rsidP="000D514A">
      <w:pPr>
        <w:pStyle w:val="NoSpacing"/>
        <w:tabs>
          <w:tab w:val="left" w:pos="709"/>
        </w:tabs>
        <w:rPr>
          <w:rFonts w:cs="Calibri"/>
        </w:rPr>
      </w:pPr>
      <w:r>
        <w:rPr>
          <w:b/>
          <w:bdr w:val="single" w:sz="4" w:space="0" w:color="auto"/>
          <w:shd w:val="clear" w:color="auto" w:fill="FBD4B4"/>
        </w:rPr>
        <w:t>7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Deprem sırasında aşağıdakilerden hangisini yapmamız </w:t>
      </w:r>
      <w:r w:rsidRPr="000D514A">
        <w:rPr>
          <w:b/>
          <w:u w:val="single"/>
        </w:rPr>
        <w:t>doğru olmaz</w:t>
      </w:r>
      <w:r>
        <w:t>?</w:t>
      </w:r>
    </w:p>
    <w:p w:rsidR="00DF505B" w:rsidRDefault="00DF505B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Bulunduğumuz odanın güvenli bir yerinde deprem pozisyonu almak.</w:t>
      </w:r>
    </w:p>
    <w:p w:rsidR="00DF505B" w:rsidRDefault="00DF505B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4418D0">
        <w:t xml:space="preserve"> </w:t>
      </w:r>
      <w:r>
        <w:t>Sakin olup paniğe kapılmamak.</w:t>
      </w:r>
    </w:p>
    <w:p w:rsidR="00DF505B" w:rsidRPr="00166814" w:rsidRDefault="00DF505B" w:rsidP="007B7A8B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İçinde bulunduğumuz yüksek binayı terk etmeye çalışmak.</w:t>
      </w:r>
    </w:p>
    <w:p w:rsidR="00DF505B" w:rsidRPr="009B1E13" w:rsidRDefault="00DF505B" w:rsidP="00044AD6">
      <w:pPr>
        <w:pStyle w:val="NoSpacing"/>
        <w:tabs>
          <w:tab w:val="left" w:pos="709"/>
        </w:tabs>
        <w:rPr>
          <w:b/>
          <w:sz w:val="16"/>
          <w:szCs w:val="16"/>
          <w:bdr w:val="single" w:sz="4" w:space="0" w:color="auto"/>
          <w:shd w:val="clear" w:color="auto" w:fill="FBD4B4"/>
        </w:rPr>
      </w:pPr>
    </w:p>
    <w:p w:rsidR="00DF505B" w:rsidRDefault="00DF505B" w:rsidP="005749CC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8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 w:rsidRPr="00574C6F">
        <w:rPr>
          <w:rFonts w:ascii="Arial Narrow" w:hAnsi="Arial Narrow"/>
          <w:b/>
          <w:i/>
        </w:rPr>
        <w:t xml:space="preserve">Dağ yamacındaki kar kütlesinin hızlı bir şekilde aşağı kaymasına………… denir. Yağmur nedeniyle yamaçlardaki toprağın </w:t>
      </w:r>
      <w:r>
        <w:rPr>
          <w:rFonts w:ascii="Arial Narrow" w:hAnsi="Arial Narrow"/>
          <w:b/>
          <w:i/>
        </w:rPr>
        <w:t xml:space="preserve">büyük kütleler halinde </w:t>
      </w:r>
      <w:r w:rsidRPr="00574C6F">
        <w:rPr>
          <w:rFonts w:ascii="Arial Narrow" w:hAnsi="Arial Narrow"/>
          <w:b/>
          <w:i/>
        </w:rPr>
        <w:t>aşağı kaymasına ise …………… adı verilir.</w:t>
      </w:r>
      <w:r>
        <w:t xml:space="preserve"> Bu cümlelerdeki noktalı yerlere aşağıdakilerden hangisi </w:t>
      </w:r>
      <w:r w:rsidRPr="00574C6F">
        <w:rPr>
          <w:b/>
          <w:i/>
          <w:u w:val="single"/>
        </w:rPr>
        <w:t>yazılamaz</w:t>
      </w:r>
      <w:r>
        <w:t>?</w:t>
      </w:r>
    </w:p>
    <w:p w:rsidR="00DF505B" w:rsidRPr="00166814" w:rsidRDefault="00DF505B" w:rsidP="0016372E">
      <w:pPr>
        <w:pStyle w:val="NoSpacing"/>
        <w:tabs>
          <w:tab w:val="left" w:pos="284"/>
          <w:tab w:val="left" w:pos="1843"/>
          <w:tab w:val="left" w:pos="3402"/>
        </w:tabs>
        <w:ind w:left="3686" w:hanging="3686"/>
      </w:pPr>
      <w:r w:rsidRPr="00166814">
        <w:rPr>
          <w:b/>
        </w:rPr>
        <w:t xml:space="preserve">A) </w:t>
      </w:r>
      <w:r>
        <w:t>erozyon</w:t>
      </w:r>
      <w:r>
        <w:tab/>
      </w:r>
      <w:r w:rsidRPr="00166814">
        <w:rPr>
          <w:b/>
        </w:rPr>
        <w:t>B)</w:t>
      </w:r>
      <w:r w:rsidRPr="00166814">
        <w:t xml:space="preserve"> </w:t>
      </w:r>
      <w:r>
        <w:t>heyelan</w:t>
      </w:r>
      <w:r>
        <w:tab/>
      </w:r>
      <w:r w:rsidRPr="00166814">
        <w:rPr>
          <w:b/>
        </w:rPr>
        <w:t xml:space="preserve">C) </w:t>
      </w:r>
      <w:r>
        <w:t>çığ</w:t>
      </w:r>
    </w:p>
    <w:p w:rsidR="00DF505B" w:rsidRPr="00166814" w:rsidRDefault="00DF505B" w:rsidP="00E04724">
      <w:pPr>
        <w:pStyle w:val="NoSpacing"/>
        <w:rPr>
          <w:b/>
          <w:u w:val="single"/>
          <w:shd w:val="clear" w:color="auto" w:fill="B8CCE4"/>
        </w:rPr>
      </w:pPr>
    </w:p>
    <w:p w:rsidR="00DF505B" w:rsidRPr="00166814" w:rsidRDefault="00DF505B" w:rsidP="00210116">
      <w:pPr>
        <w:pStyle w:val="NoSpacing"/>
        <w:jc w:val="center"/>
        <w:rPr>
          <w:b/>
          <w:u w:val="single"/>
          <w:shd w:val="clear" w:color="auto" w:fill="B8CCE4"/>
        </w:rPr>
      </w:pPr>
      <w:r w:rsidRPr="00166814">
        <w:rPr>
          <w:b/>
          <w:u w:val="single"/>
          <w:shd w:val="clear" w:color="auto" w:fill="B8CCE4"/>
        </w:rPr>
        <w:t>TÜRKÇE</w:t>
      </w:r>
    </w:p>
    <w:p w:rsidR="00DF505B" w:rsidRPr="009B1E13" w:rsidRDefault="00DF505B" w:rsidP="00210116">
      <w:pPr>
        <w:pStyle w:val="NoSpacing"/>
        <w:jc w:val="center"/>
        <w:rPr>
          <w:b/>
          <w:sz w:val="16"/>
          <w:szCs w:val="16"/>
          <w:u w:val="single"/>
          <w:shd w:val="clear" w:color="auto" w:fill="B8CCE4"/>
        </w:rPr>
      </w:pPr>
    </w:p>
    <w:p w:rsidR="00DF505B" w:rsidRPr="004F07F3" w:rsidRDefault="00DF505B" w:rsidP="004F07F3">
      <w:pPr>
        <w:pStyle w:val="NoSpacing"/>
        <w:rPr>
          <w:rFonts w:ascii="Arial Narrow" w:hAnsi="Arial Narrow"/>
          <w:b/>
          <w:i/>
        </w:rPr>
      </w:pPr>
      <w:r w:rsidRPr="004F07F3">
        <w:rPr>
          <w:rFonts w:ascii="Arial Narrow" w:hAnsi="Arial Narrow"/>
          <w:b/>
          <w:i/>
        </w:rPr>
        <w:t>“Orman bir yeşillik, dağları süsler,</w:t>
      </w:r>
    </w:p>
    <w:p w:rsidR="00DF505B" w:rsidRPr="004F07F3" w:rsidRDefault="00DF505B" w:rsidP="004F07F3">
      <w:pPr>
        <w:pStyle w:val="NoSpacing"/>
        <w:rPr>
          <w:rFonts w:ascii="Arial Narrow" w:hAnsi="Arial Narrow"/>
          <w:b/>
          <w:i/>
        </w:rPr>
      </w:pPr>
      <w:r w:rsidRPr="004F07F3">
        <w:rPr>
          <w:rFonts w:ascii="Arial Narrow" w:hAnsi="Arial Narrow"/>
          <w:b/>
          <w:i/>
        </w:rPr>
        <w:t>Yağmuru çağırır dal ve yapraklar</w:t>
      </w:r>
    </w:p>
    <w:p w:rsidR="00DF505B" w:rsidRPr="004F07F3" w:rsidRDefault="00DF505B" w:rsidP="004F07F3">
      <w:pPr>
        <w:pStyle w:val="NoSpacing"/>
        <w:rPr>
          <w:rFonts w:ascii="Arial Narrow" w:hAnsi="Arial Narrow"/>
          <w:b/>
          <w:i/>
        </w:rPr>
      </w:pPr>
      <w:r w:rsidRPr="004F07F3">
        <w:rPr>
          <w:rFonts w:ascii="Arial Narrow" w:hAnsi="Arial Narrow"/>
          <w:b/>
          <w:i/>
        </w:rPr>
        <w:t>İçinde sayısız canlıyı besler,</w:t>
      </w:r>
    </w:p>
    <w:p w:rsidR="00DF505B" w:rsidRPr="004F07F3" w:rsidRDefault="00DF505B" w:rsidP="0027584C">
      <w:pPr>
        <w:pStyle w:val="NoSpacing"/>
      </w:pPr>
      <w:r w:rsidRPr="004F07F3">
        <w:rPr>
          <w:rFonts w:ascii="Arial Narrow" w:hAnsi="Arial Narrow"/>
          <w:b/>
          <w:i/>
        </w:rPr>
        <w:t>Yeşille kaplıdır bütün topraklar.”</w:t>
      </w:r>
    </w:p>
    <w:p w:rsidR="00DF505B" w:rsidRPr="009B1E13" w:rsidRDefault="00DF505B" w:rsidP="00210116">
      <w:pPr>
        <w:pStyle w:val="NoSpacing"/>
        <w:jc w:val="center"/>
        <w:rPr>
          <w:b/>
          <w:sz w:val="16"/>
          <w:szCs w:val="16"/>
          <w:u w:val="single"/>
          <w:shd w:val="clear" w:color="auto" w:fill="B8CCE4"/>
        </w:rPr>
      </w:pPr>
    </w:p>
    <w:p w:rsidR="00DF505B" w:rsidRPr="00166814" w:rsidRDefault="00DF505B" w:rsidP="009C6FA3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9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Yukarıdaki dörtlükte ormanın hangi özelliğinden </w:t>
      </w:r>
      <w:r w:rsidRPr="004F07F3">
        <w:rPr>
          <w:b/>
          <w:i/>
          <w:u w:val="single"/>
        </w:rPr>
        <w:t>söz edilmemiştir</w:t>
      </w:r>
      <w:r w:rsidRPr="00166814">
        <w:t>?</w:t>
      </w:r>
    </w:p>
    <w:p w:rsidR="00DF505B" w:rsidRDefault="00DF505B" w:rsidP="00992891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canlıları beslediğinden</w:t>
      </w:r>
    </w:p>
    <w:p w:rsidR="00DF505B" w:rsidRDefault="00DF505B" w:rsidP="00992891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dağların süsü olduğundan</w:t>
      </w:r>
    </w:p>
    <w:p w:rsidR="00DF505B" w:rsidRPr="00166814" w:rsidRDefault="00DF505B" w:rsidP="00992891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canlıları barındırdığından</w:t>
      </w:r>
    </w:p>
    <w:p w:rsidR="00DF505B" w:rsidRPr="00166814" w:rsidRDefault="00DF505B" w:rsidP="00C90F5C">
      <w:pPr>
        <w:pStyle w:val="NoSpacing"/>
        <w:tabs>
          <w:tab w:val="left" w:pos="709"/>
        </w:tabs>
      </w:pPr>
    </w:p>
    <w:p w:rsidR="00DF505B" w:rsidRPr="0009615A" w:rsidRDefault="00DF505B" w:rsidP="0009615A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10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rPr>
          <w:noProof/>
          <w:lang w:eastAsia="tr-TR"/>
        </w:rPr>
        <w:t xml:space="preserve">Aşağıdakilerin hangisinde altı çizili sözcük adın yerini </w:t>
      </w:r>
      <w:r w:rsidRPr="004F07F3">
        <w:rPr>
          <w:b/>
          <w:noProof/>
          <w:u w:val="single"/>
          <w:lang w:eastAsia="tr-TR"/>
        </w:rPr>
        <w:t>tutmamıştır</w:t>
      </w:r>
      <w:r w:rsidRPr="00166814">
        <w:rPr>
          <w:noProof/>
          <w:lang w:eastAsia="tr-TR"/>
        </w:rPr>
        <w:t>?</w:t>
      </w:r>
    </w:p>
    <w:p w:rsidR="00DF505B" w:rsidRPr="0009615A" w:rsidRDefault="00DF505B" w:rsidP="00C90F5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A)</w:t>
      </w:r>
      <w:r>
        <w:rPr>
          <w:b/>
        </w:rPr>
        <w:t xml:space="preserve"> </w:t>
      </w:r>
      <w:r w:rsidRPr="004F07F3">
        <w:rPr>
          <w:u w:val="thick"/>
        </w:rPr>
        <w:t>O</w:t>
      </w:r>
      <w:r>
        <w:t xml:space="preserve"> tokayı çok beğendim.</w:t>
      </w:r>
    </w:p>
    <w:p w:rsidR="00DF505B" w:rsidRPr="0009615A" w:rsidRDefault="00DF505B" w:rsidP="00C90F5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>
        <w:rPr>
          <w:b/>
        </w:rPr>
        <w:t xml:space="preserve"> </w:t>
      </w:r>
      <w:r>
        <w:t xml:space="preserve">Dün </w:t>
      </w:r>
      <w:r w:rsidRPr="004F07F3">
        <w:rPr>
          <w:u w:val="thick"/>
        </w:rPr>
        <w:t>sana</w:t>
      </w:r>
      <w:r>
        <w:t xml:space="preserve"> kolyeni getirdim.</w:t>
      </w:r>
    </w:p>
    <w:p w:rsidR="00DF505B" w:rsidRPr="0009615A" w:rsidRDefault="00DF505B" w:rsidP="00C90F5C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C)</w:t>
      </w:r>
      <w:r>
        <w:rPr>
          <w:b/>
        </w:rPr>
        <w:t xml:space="preserve"> </w:t>
      </w:r>
      <w:r w:rsidRPr="004F07F3">
        <w:rPr>
          <w:u w:val="thick"/>
        </w:rPr>
        <w:t>Bu</w:t>
      </w:r>
      <w:r>
        <w:t xml:space="preserve"> çok daha güzel.</w:t>
      </w:r>
    </w:p>
    <w:p w:rsidR="00DF505B" w:rsidRPr="00166814" w:rsidRDefault="00DF505B" w:rsidP="00C90F5C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DF505B" w:rsidRDefault="00DF505B" w:rsidP="00C90F5C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Resim 5" o:spid="_x0000_s1036" type="#_x0000_t75" style="position:absolute;margin-left:188.85pt;margin-top:19.35pt;width:42.95pt;height:45.5pt;z-index:-251652096;visibility:visible">
            <v:imagedata r:id="rId11" o:title=""/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11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>Aşağıdaki cümlelerin hangisinde altı çizili sözcük çoğul addır?</w:t>
      </w:r>
    </w:p>
    <w:p w:rsidR="00DF505B" w:rsidRPr="00166814" w:rsidRDefault="00DF505B" w:rsidP="00C90F5C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_x0000_s1037" type="#_x0000_t62" style="position:absolute;margin-left:14.85pt;margin-top:1.15pt;width:160.5pt;height:37.35pt;z-index:251650048" adj="23854,2660">
            <v:textbox style="mso-next-textbox:#_x0000_s1037">
              <w:txbxContent>
                <w:p w:rsidR="00DF505B" w:rsidRPr="007D01E5" w:rsidRDefault="00DF505B" w:rsidP="007D01E5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Kış için hazırladığı turşuları </w:t>
                  </w:r>
                  <w:r w:rsidRPr="00043C2C">
                    <w:rPr>
                      <w:rFonts w:ascii="Arial Narrow" w:hAnsi="Arial Narrow"/>
                      <w:u w:val="thick"/>
                    </w:rPr>
                    <w:t>kilere</w:t>
                  </w:r>
                  <w:r>
                    <w:rPr>
                      <w:rFonts w:ascii="Arial Narrow" w:hAnsi="Arial Narrow"/>
                    </w:rPr>
                    <w:t xml:space="preserve"> götürdü.</w:t>
                  </w:r>
                </w:p>
                <w:p w:rsidR="00DF505B" w:rsidRPr="007D01E5" w:rsidRDefault="00DF505B" w:rsidP="007D01E5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</w:p>
    <w:p w:rsidR="00DF505B" w:rsidRDefault="00DF505B" w:rsidP="006159F3">
      <w:pPr>
        <w:pStyle w:val="NoSpacing"/>
        <w:tabs>
          <w:tab w:val="left" w:pos="284"/>
          <w:tab w:val="left" w:pos="1843"/>
          <w:tab w:val="left" w:pos="3402"/>
        </w:tabs>
      </w:pPr>
      <w:r w:rsidRPr="00B50851">
        <w:rPr>
          <w:b/>
        </w:rPr>
        <w:t>A)</w:t>
      </w:r>
      <w:r>
        <w:tab/>
      </w:r>
    </w:p>
    <w:p w:rsidR="00DF505B" w:rsidRDefault="00DF505B" w:rsidP="006159F3">
      <w:pPr>
        <w:pStyle w:val="NoSpacing"/>
        <w:tabs>
          <w:tab w:val="left" w:pos="284"/>
          <w:tab w:val="left" w:pos="1843"/>
          <w:tab w:val="left" w:pos="3402"/>
        </w:tabs>
      </w:pPr>
    </w:p>
    <w:p w:rsidR="00DF505B" w:rsidRDefault="00DF505B" w:rsidP="006159F3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_x0000_s1038" type="#_x0000_t62" style="position:absolute;margin-left:49.85pt;margin-top:8.1pt;width:160.5pt;height:29.4pt;z-index:251666432" adj="-1245,7053">
            <v:textbox style="mso-next-textbox:#_x0000_s1038">
              <w:txbxContent>
                <w:p w:rsidR="00DF505B" w:rsidRPr="007D01E5" w:rsidRDefault="00DF505B" w:rsidP="007D01E5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Onun </w:t>
                  </w:r>
                  <w:r w:rsidRPr="00043C2C">
                    <w:rPr>
                      <w:rFonts w:ascii="Arial Narrow" w:hAnsi="Arial Narrow"/>
                      <w:u w:val="thick"/>
                    </w:rPr>
                    <w:t>gözlerinin</w:t>
                  </w:r>
                  <w:r>
                    <w:rPr>
                      <w:rFonts w:ascii="Arial Narrow" w:hAnsi="Arial Narrow"/>
                    </w:rPr>
                    <w:t xml:space="preserve"> içi gülüyordu.</w:t>
                  </w:r>
                </w:p>
                <w:p w:rsidR="00DF505B" w:rsidRPr="007D01E5" w:rsidRDefault="00DF505B" w:rsidP="007D01E5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8" o:spid="_x0000_s1039" type="#_x0000_t75" style="position:absolute;margin-left:13.35pt;margin-top:4.7pt;width:30.1pt;height:40pt;z-index:-251651072;visibility:visible">
            <v:imagedata r:id="rId12" o:title=""/>
          </v:shape>
        </w:pict>
      </w:r>
    </w:p>
    <w:p w:rsidR="00DF505B" w:rsidRDefault="00DF505B" w:rsidP="006159F3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</w:p>
    <w:p w:rsidR="00DF505B" w:rsidRDefault="00DF505B" w:rsidP="006159F3">
      <w:pPr>
        <w:pStyle w:val="NoSpacing"/>
        <w:tabs>
          <w:tab w:val="left" w:pos="284"/>
          <w:tab w:val="left" w:pos="1843"/>
          <w:tab w:val="left" w:pos="3402"/>
        </w:tabs>
      </w:pPr>
    </w:p>
    <w:p w:rsidR="00DF505B" w:rsidRDefault="00DF505B" w:rsidP="006159F3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Resim 11" o:spid="_x0000_s1040" type="#_x0000_t75" style="position:absolute;margin-left:193.85pt;margin-top:1.4pt;width:37.95pt;height:50.4pt;z-index:-251649024;visibility:visible">
            <v:imagedata r:id="rId13" o:title=""/>
          </v:shape>
        </w:pict>
      </w:r>
    </w:p>
    <w:p w:rsidR="00DF505B" w:rsidRPr="00166814" w:rsidRDefault="00DF505B" w:rsidP="006159F3">
      <w:pPr>
        <w:pStyle w:val="NoSpacing"/>
        <w:tabs>
          <w:tab w:val="left" w:pos="284"/>
          <w:tab w:val="left" w:pos="1843"/>
          <w:tab w:val="left" w:pos="3402"/>
        </w:tabs>
      </w:pPr>
      <w:r>
        <w:rPr>
          <w:noProof/>
          <w:lang w:eastAsia="tr-TR"/>
        </w:rPr>
        <w:pict>
          <v:shape id="_x0000_s1041" type="#_x0000_t62" style="position:absolute;margin-left:14.85pt;margin-top:0;width:160.5pt;height:27.2pt;z-index:251668480" adj="23854,3653">
            <v:textbox style="mso-next-textbox:#_x0000_s1041">
              <w:txbxContent>
                <w:p w:rsidR="00DF505B" w:rsidRPr="007D01E5" w:rsidRDefault="00DF505B" w:rsidP="007D01E5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O hem </w:t>
                  </w:r>
                  <w:r w:rsidRPr="00043C2C">
                    <w:rPr>
                      <w:rFonts w:ascii="Arial Narrow" w:hAnsi="Arial Narrow"/>
                      <w:u w:val="thick"/>
                    </w:rPr>
                    <w:t>çalar</w:t>
                  </w:r>
                  <w:r>
                    <w:rPr>
                      <w:rFonts w:ascii="Arial Narrow" w:hAnsi="Arial Narrow"/>
                    </w:rPr>
                    <w:t>, hem oynar.</w:t>
                  </w:r>
                </w:p>
                <w:p w:rsidR="00DF505B" w:rsidRPr="007D01E5" w:rsidRDefault="00DF505B" w:rsidP="007D01E5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 w:rsidRPr="00166814">
        <w:rPr>
          <w:b/>
        </w:rPr>
        <w:t xml:space="preserve">C) </w:t>
      </w:r>
    </w:p>
    <w:p w:rsidR="00DF505B" w:rsidRDefault="00DF505B" w:rsidP="00A41878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DF505B" w:rsidRDefault="00DF505B" w:rsidP="00A41878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DF505B" w:rsidRPr="00166814" w:rsidRDefault="00DF505B" w:rsidP="00A41878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DF505B" w:rsidRPr="00166814" w:rsidRDefault="00DF505B" w:rsidP="00671238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12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Aşağıdaki öğrencilerden hangisi </w:t>
      </w:r>
      <w:r w:rsidRPr="00043C2C">
        <w:rPr>
          <w:b/>
          <w:i/>
        </w:rPr>
        <w:t>topluluk adı</w:t>
      </w:r>
      <w:r>
        <w:t xml:space="preserve"> kullanmıştır</w:t>
      </w:r>
      <w:r w:rsidRPr="00B74237">
        <w:t>?</w:t>
      </w:r>
    </w:p>
    <w:tbl>
      <w:tblPr>
        <w:tblpPr w:leftFromText="141" w:rightFromText="141" w:vertAnchor="text" w:horzAnchor="page" w:tblpX="6913" w:tblpY="2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17"/>
        <w:gridCol w:w="3102"/>
      </w:tblGrid>
      <w:tr w:rsidR="00DF505B" w:rsidTr="003316FF">
        <w:trPr>
          <w:trHeight w:val="489"/>
        </w:trPr>
        <w:tc>
          <w:tcPr>
            <w:tcW w:w="1117" w:type="dxa"/>
            <w:vAlign w:val="center"/>
          </w:tcPr>
          <w:p w:rsidR="00DF505B" w:rsidRPr="003316FF" w:rsidRDefault="00DF505B" w:rsidP="003316FF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3316FF">
              <w:rPr>
                <w:rFonts w:ascii="Arial Narrow" w:hAnsi="Arial Narrow"/>
                <w:b/>
                <w:i/>
              </w:rPr>
              <w:t>Adem</w:t>
            </w:r>
          </w:p>
        </w:tc>
        <w:tc>
          <w:tcPr>
            <w:tcW w:w="3102" w:type="dxa"/>
            <w:vAlign w:val="center"/>
          </w:tcPr>
          <w:p w:rsidR="00DF505B" w:rsidRPr="003316FF" w:rsidRDefault="00DF505B" w:rsidP="003316FF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3316FF">
              <w:rPr>
                <w:rFonts w:ascii="Arial Narrow" w:hAnsi="Arial Narrow"/>
                <w:b/>
                <w:i/>
              </w:rPr>
              <w:t>Orman yangınları içimi acıtıyor.</w:t>
            </w:r>
          </w:p>
        </w:tc>
      </w:tr>
      <w:tr w:rsidR="00DF505B" w:rsidTr="003316FF">
        <w:trPr>
          <w:trHeight w:val="489"/>
        </w:trPr>
        <w:tc>
          <w:tcPr>
            <w:tcW w:w="1117" w:type="dxa"/>
            <w:vAlign w:val="center"/>
          </w:tcPr>
          <w:p w:rsidR="00DF505B" w:rsidRPr="003316FF" w:rsidRDefault="00DF505B" w:rsidP="003316FF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3316FF">
              <w:rPr>
                <w:rFonts w:ascii="Arial Narrow" w:hAnsi="Arial Narrow"/>
                <w:b/>
                <w:i/>
              </w:rPr>
              <w:t>Musa</w:t>
            </w:r>
          </w:p>
        </w:tc>
        <w:tc>
          <w:tcPr>
            <w:tcW w:w="3102" w:type="dxa"/>
            <w:vAlign w:val="center"/>
          </w:tcPr>
          <w:p w:rsidR="00DF505B" w:rsidRPr="003316FF" w:rsidRDefault="00DF505B" w:rsidP="003316FF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3316FF">
              <w:rPr>
                <w:rFonts w:ascii="Arial Narrow" w:hAnsi="Arial Narrow"/>
                <w:b/>
                <w:i/>
              </w:rPr>
              <w:t>Kızlar, basketbol oynamayacaklar.</w:t>
            </w:r>
          </w:p>
        </w:tc>
      </w:tr>
      <w:tr w:rsidR="00DF505B" w:rsidTr="003316FF">
        <w:trPr>
          <w:trHeight w:val="489"/>
        </w:trPr>
        <w:tc>
          <w:tcPr>
            <w:tcW w:w="1117" w:type="dxa"/>
            <w:vAlign w:val="center"/>
          </w:tcPr>
          <w:p w:rsidR="00DF505B" w:rsidRPr="003316FF" w:rsidRDefault="00DF505B" w:rsidP="003316FF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3316FF">
              <w:rPr>
                <w:rFonts w:ascii="Arial Narrow" w:hAnsi="Arial Narrow"/>
                <w:b/>
                <w:i/>
              </w:rPr>
              <w:t>Ümmühan</w:t>
            </w:r>
          </w:p>
        </w:tc>
        <w:tc>
          <w:tcPr>
            <w:tcW w:w="3102" w:type="dxa"/>
            <w:vAlign w:val="center"/>
          </w:tcPr>
          <w:p w:rsidR="00DF505B" w:rsidRPr="003316FF" w:rsidRDefault="00DF505B" w:rsidP="003316FF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3316FF">
              <w:rPr>
                <w:rFonts w:ascii="Arial Narrow" w:hAnsi="Arial Narrow"/>
                <w:b/>
                <w:i/>
              </w:rPr>
              <w:t>Köşedeki bayan, çok sinirliydi.</w:t>
            </w:r>
          </w:p>
        </w:tc>
      </w:tr>
    </w:tbl>
    <w:p w:rsidR="00DF505B" w:rsidRDefault="00DF505B" w:rsidP="007B5961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</w:p>
    <w:p w:rsidR="00DF505B" w:rsidRDefault="00DF505B" w:rsidP="007B5961">
      <w:pPr>
        <w:pStyle w:val="NoSpacing"/>
        <w:tabs>
          <w:tab w:val="left" w:pos="284"/>
          <w:tab w:val="left" w:pos="1843"/>
          <w:tab w:val="left" w:pos="3402"/>
        </w:tabs>
        <w:rPr>
          <w:b/>
        </w:rPr>
      </w:pPr>
      <w:r w:rsidRPr="00166814">
        <w:rPr>
          <w:b/>
        </w:rPr>
        <w:t xml:space="preserve">A) </w:t>
      </w:r>
    </w:p>
    <w:p w:rsidR="00DF505B" w:rsidRDefault="00DF505B" w:rsidP="007B5961">
      <w:pPr>
        <w:pStyle w:val="NoSpacing"/>
        <w:tabs>
          <w:tab w:val="left" w:pos="284"/>
          <w:tab w:val="left" w:pos="1843"/>
          <w:tab w:val="left" w:pos="3402"/>
        </w:tabs>
      </w:pPr>
    </w:p>
    <w:p w:rsidR="00DF505B" w:rsidRDefault="00DF505B" w:rsidP="007B5961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</w:p>
    <w:p w:rsidR="00DF505B" w:rsidRDefault="00DF505B" w:rsidP="007B5961">
      <w:pPr>
        <w:pStyle w:val="NoSpacing"/>
        <w:tabs>
          <w:tab w:val="left" w:pos="284"/>
          <w:tab w:val="left" w:pos="1843"/>
          <w:tab w:val="left" w:pos="3402"/>
        </w:tabs>
      </w:pPr>
    </w:p>
    <w:p w:rsidR="00DF505B" w:rsidRDefault="00DF505B" w:rsidP="007B5961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</w:p>
    <w:p w:rsidR="00DF505B" w:rsidRPr="00166814" w:rsidRDefault="00DF505B" w:rsidP="007B5961">
      <w:pPr>
        <w:pStyle w:val="NoSpacing"/>
        <w:tabs>
          <w:tab w:val="left" w:pos="284"/>
          <w:tab w:val="left" w:pos="1843"/>
          <w:tab w:val="left" w:pos="3402"/>
        </w:tabs>
      </w:pPr>
    </w:p>
    <w:p w:rsidR="00DF505B" w:rsidRPr="00166814" w:rsidRDefault="00DF505B" w:rsidP="005A5311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</w:t>
      </w:r>
      <w:r>
        <w:rPr>
          <w:b/>
          <w:bdr w:val="single" w:sz="4" w:space="0" w:color="auto"/>
          <w:shd w:val="clear" w:color="auto" w:fill="FBD4B4"/>
        </w:rPr>
        <w:t>3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>Aşağıdaki cümlelerin hangisinde, bir sözcük yanlış yazılmıştır?</w:t>
      </w:r>
    </w:p>
    <w:p w:rsidR="00DF505B" w:rsidRDefault="00DF505B" w:rsidP="00E42FA5">
      <w:pPr>
        <w:pStyle w:val="NoSpacing"/>
        <w:tabs>
          <w:tab w:val="left" w:pos="284"/>
          <w:tab w:val="left" w:pos="1843"/>
          <w:tab w:val="left" w:pos="3402"/>
        </w:tabs>
      </w:pPr>
      <w:r w:rsidRPr="00B50851">
        <w:rPr>
          <w:b/>
        </w:rPr>
        <w:t>A)</w:t>
      </w:r>
      <w:r>
        <w:t xml:space="preserve"> Ağrı Dağı, ülkemizin en yüksek dağıdır.</w:t>
      </w:r>
    </w:p>
    <w:p w:rsidR="00DF505B" w:rsidRDefault="00DF505B" w:rsidP="00E42FA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5A5311">
        <w:t xml:space="preserve"> </w:t>
      </w:r>
      <w:r>
        <w:t>Atatürk, Anıt Kabir’de yatıyor.</w:t>
      </w:r>
    </w:p>
    <w:p w:rsidR="00DF505B" w:rsidRPr="005A5311" w:rsidRDefault="00DF505B" w:rsidP="00E42FA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Çanakkale’ye gezi düzenlemeye karar verdik.</w:t>
      </w:r>
    </w:p>
    <w:p w:rsidR="00DF505B" w:rsidRDefault="00DF505B" w:rsidP="00E42FA5">
      <w:pPr>
        <w:pStyle w:val="NoSpacing"/>
        <w:tabs>
          <w:tab w:val="left" w:pos="284"/>
          <w:tab w:val="left" w:pos="1843"/>
          <w:tab w:val="left" w:pos="3402"/>
        </w:tabs>
        <w:rPr>
          <w:b/>
          <w:bdr w:val="single" w:sz="4" w:space="0" w:color="auto"/>
          <w:shd w:val="clear" w:color="auto" w:fill="FBD4B4"/>
        </w:rPr>
      </w:pPr>
    </w:p>
    <w:p w:rsidR="00DF505B" w:rsidRPr="001B1127" w:rsidRDefault="00DF505B" w:rsidP="001B1127">
      <w:pPr>
        <w:pStyle w:val="NoSpacing"/>
        <w:tabs>
          <w:tab w:val="left" w:pos="426"/>
          <w:tab w:val="left" w:pos="1843"/>
          <w:tab w:val="left" w:pos="3402"/>
        </w:tabs>
        <w:rPr>
          <w:rFonts w:ascii="Arial Narrow" w:hAnsi="Arial Narrow"/>
          <w:b/>
          <w:i/>
        </w:rPr>
      </w:pPr>
      <w:r w:rsidRPr="00166814">
        <w:rPr>
          <w:b/>
          <w:bdr w:val="single" w:sz="4" w:space="0" w:color="auto"/>
          <w:shd w:val="clear" w:color="auto" w:fill="FBD4B4"/>
        </w:rPr>
        <w:t>14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ab/>
      </w:r>
      <w:r w:rsidRPr="001B1127">
        <w:rPr>
          <w:rFonts w:ascii="Arial Narrow" w:hAnsi="Arial Narrow"/>
          <w:b/>
          <w:i/>
        </w:rPr>
        <w:t>Nihayet güneş doğdu</w:t>
      </w:r>
    </w:p>
    <w:p w:rsidR="00DF505B" w:rsidRPr="001B1127" w:rsidRDefault="00DF505B" w:rsidP="001B1127">
      <w:pPr>
        <w:pStyle w:val="NoSpacing"/>
        <w:tabs>
          <w:tab w:val="left" w:pos="426"/>
          <w:tab w:val="left" w:pos="1843"/>
          <w:tab w:val="left" w:pos="3402"/>
        </w:tabs>
        <w:rPr>
          <w:rFonts w:ascii="Arial Narrow" w:hAnsi="Arial Narrow"/>
          <w:b/>
          <w:i/>
        </w:rPr>
      </w:pPr>
      <w:r w:rsidRPr="001B1127">
        <w:rPr>
          <w:rFonts w:ascii="Arial Narrow" w:hAnsi="Arial Narrow"/>
          <w:b/>
          <w:i/>
        </w:rPr>
        <w:tab/>
        <w:t>Sakarya</w:t>
      </w:r>
      <w:r w:rsidRPr="006A2674">
        <w:rPr>
          <w:rFonts w:ascii="Arial Narrow" w:hAnsi="Arial Narrow"/>
          <w:i/>
        </w:rPr>
        <w:t>( )</w:t>
      </w:r>
      <w:r w:rsidRPr="001B1127">
        <w:rPr>
          <w:rFonts w:ascii="Arial Narrow" w:hAnsi="Arial Narrow"/>
          <w:b/>
          <w:i/>
        </w:rPr>
        <w:t>nın üstünde</w:t>
      </w:r>
      <w:r w:rsidRPr="006A2674">
        <w:rPr>
          <w:rFonts w:ascii="Arial Narrow" w:hAnsi="Arial Narrow"/>
          <w:i/>
        </w:rPr>
        <w:t>( )</w:t>
      </w:r>
    </w:p>
    <w:p w:rsidR="00DF505B" w:rsidRPr="001B1127" w:rsidRDefault="00DF505B" w:rsidP="001B1127">
      <w:pPr>
        <w:pStyle w:val="NoSpacing"/>
        <w:tabs>
          <w:tab w:val="left" w:pos="426"/>
          <w:tab w:val="left" w:pos="1843"/>
          <w:tab w:val="left" w:pos="3402"/>
        </w:tabs>
        <w:rPr>
          <w:rFonts w:ascii="Arial Narrow" w:hAnsi="Arial Narrow"/>
          <w:b/>
          <w:i/>
        </w:rPr>
      </w:pPr>
      <w:r w:rsidRPr="001B1127">
        <w:rPr>
          <w:rFonts w:ascii="Arial Narrow" w:hAnsi="Arial Narrow"/>
          <w:b/>
          <w:i/>
        </w:rPr>
        <w:tab/>
        <w:t>Karanlıkları boğdu</w:t>
      </w:r>
    </w:p>
    <w:p w:rsidR="00DF505B" w:rsidRDefault="00DF505B" w:rsidP="001B1127">
      <w:pPr>
        <w:pStyle w:val="NoSpacing"/>
        <w:tabs>
          <w:tab w:val="left" w:pos="426"/>
          <w:tab w:val="left" w:pos="1843"/>
          <w:tab w:val="left" w:pos="3402"/>
        </w:tabs>
        <w:rPr>
          <w:rFonts w:ascii="Arial Narrow" w:hAnsi="Arial Narrow"/>
          <w:b/>
          <w:i/>
        </w:rPr>
      </w:pPr>
      <w:r w:rsidRPr="001B1127">
        <w:rPr>
          <w:rFonts w:ascii="Arial Narrow" w:hAnsi="Arial Narrow"/>
          <w:b/>
          <w:i/>
        </w:rPr>
        <w:tab/>
        <w:t>“Bittik” denen bir günde</w:t>
      </w:r>
      <w:r w:rsidRPr="006A2674">
        <w:rPr>
          <w:rFonts w:ascii="Arial Narrow" w:hAnsi="Arial Narrow"/>
          <w:i/>
        </w:rPr>
        <w:t>( )</w:t>
      </w:r>
    </w:p>
    <w:p w:rsidR="00DF505B" w:rsidRPr="001B1127" w:rsidRDefault="00DF505B" w:rsidP="001B1127">
      <w:pPr>
        <w:pStyle w:val="NoSpacing"/>
        <w:tabs>
          <w:tab w:val="left" w:pos="426"/>
          <w:tab w:val="left" w:pos="1843"/>
          <w:tab w:val="left" w:pos="3402"/>
        </w:tabs>
        <w:rPr>
          <w:rFonts w:cs="Calibri"/>
        </w:rPr>
      </w:pPr>
      <w:r w:rsidRPr="001B1127">
        <w:rPr>
          <w:rFonts w:cs="Calibri"/>
        </w:rPr>
        <w:t>Şiirde ( ) olan yerlere sırasıyla hangi noktalama işaretleri getirilmelidir?</w:t>
      </w:r>
    </w:p>
    <w:p w:rsidR="00DF505B" w:rsidRPr="00166814" w:rsidRDefault="00DF505B" w:rsidP="00985D3F">
      <w:pPr>
        <w:pStyle w:val="NoSpacing"/>
        <w:tabs>
          <w:tab w:val="left" w:pos="284"/>
          <w:tab w:val="left" w:pos="1701"/>
          <w:tab w:val="left" w:pos="3544"/>
        </w:tabs>
        <w:spacing w:line="480" w:lineRule="auto"/>
      </w:pPr>
      <w:r w:rsidRPr="00166814">
        <w:rPr>
          <w:b/>
        </w:rPr>
        <w:t>A)</w:t>
      </w:r>
      <w:r>
        <w:rPr>
          <w:b/>
        </w:rPr>
        <w:t xml:space="preserve"> </w:t>
      </w:r>
      <w:r>
        <w:t xml:space="preserve">( </w:t>
      </w:r>
      <w:r w:rsidRPr="00985D3F">
        <w:rPr>
          <w:b/>
        </w:rPr>
        <w:t>’</w:t>
      </w:r>
      <w:r>
        <w:rPr>
          <w:b/>
        </w:rPr>
        <w:t xml:space="preserve"> </w:t>
      </w:r>
      <w:r>
        <w:t>)</w:t>
      </w:r>
      <w:r w:rsidRPr="00985D3F">
        <w:t xml:space="preserve"> </w:t>
      </w:r>
      <w:r>
        <w:t xml:space="preserve">  ( </w:t>
      </w:r>
      <w:r>
        <w:rPr>
          <w:b/>
        </w:rPr>
        <w:t xml:space="preserve">, </w:t>
      </w:r>
      <w:r>
        <w:t>)</w:t>
      </w:r>
      <w:r w:rsidRPr="00985D3F">
        <w:t xml:space="preserve"> </w:t>
      </w:r>
      <w:r>
        <w:t xml:space="preserve">  ( </w:t>
      </w:r>
      <w:r>
        <w:rPr>
          <w:b/>
        </w:rPr>
        <w:t xml:space="preserve">. </w:t>
      </w:r>
      <w:r>
        <w:t>)</w:t>
      </w:r>
      <w:r>
        <w:tab/>
      </w:r>
      <w:r w:rsidRPr="00166814">
        <w:rPr>
          <w:b/>
        </w:rPr>
        <w:t>B)</w:t>
      </w:r>
      <w:r w:rsidRPr="00985D3F">
        <w:t xml:space="preserve"> </w:t>
      </w:r>
      <w:r>
        <w:t>( “</w:t>
      </w:r>
      <w:r>
        <w:rPr>
          <w:b/>
        </w:rPr>
        <w:t xml:space="preserve"> </w:t>
      </w:r>
      <w:r>
        <w:t>)</w:t>
      </w:r>
      <w:r w:rsidRPr="00985D3F">
        <w:t xml:space="preserve"> </w:t>
      </w:r>
      <w:r>
        <w:t xml:space="preserve">  ( </w:t>
      </w:r>
      <w:r>
        <w:rPr>
          <w:b/>
        </w:rPr>
        <w:t xml:space="preserve">! </w:t>
      </w:r>
      <w:r>
        <w:t>)</w:t>
      </w:r>
      <w:r w:rsidRPr="00985D3F">
        <w:t xml:space="preserve"> </w:t>
      </w:r>
      <w:r>
        <w:t xml:space="preserve">  ( </w:t>
      </w:r>
      <w:r>
        <w:rPr>
          <w:b/>
        </w:rPr>
        <w:t xml:space="preserve">. </w:t>
      </w:r>
      <w:r>
        <w:t>)</w:t>
      </w:r>
      <w:r>
        <w:tab/>
      </w:r>
      <w:r w:rsidRPr="00166814">
        <w:rPr>
          <w:b/>
        </w:rPr>
        <w:t xml:space="preserve">C) </w:t>
      </w:r>
      <w:r>
        <w:t xml:space="preserve">( </w:t>
      </w:r>
      <w:r>
        <w:rPr>
          <w:b/>
        </w:rPr>
        <w:t xml:space="preserve">, </w:t>
      </w:r>
      <w:r>
        <w:t>)</w:t>
      </w:r>
      <w:r w:rsidRPr="00985D3F">
        <w:t xml:space="preserve"> </w:t>
      </w:r>
      <w:r>
        <w:t xml:space="preserve">  ( </w:t>
      </w:r>
      <w:r>
        <w:rPr>
          <w:b/>
        </w:rPr>
        <w:t xml:space="preserve">! </w:t>
      </w:r>
      <w:r>
        <w:t>)</w:t>
      </w:r>
      <w:r w:rsidRPr="00985D3F">
        <w:t xml:space="preserve"> </w:t>
      </w:r>
      <w:r>
        <w:t xml:space="preserve">  ( </w:t>
      </w:r>
      <w:r>
        <w:rPr>
          <w:b/>
        </w:rPr>
        <w:t xml:space="preserve">? </w:t>
      </w:r>
      <w:r>
        <w:t>)</w:t>
      </w:r>
    </w:p>
    <w:p w:rsidR="00DF505B" w:rsidRPr="00166814" w:rsidRDefault="00DF505B" w:rsidP="002F6635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15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Aşağıdaki </w:t>
      </w:r>
      <w:r>
        <w:t>kelime gruplarından anlamlı ve kurallı bir cümle oluşturursak hangi kelime grubu başta olur</w:t>
      </w:r>
      <w:r w:rsidRPr="00166814">
        <w:t>?</w:t>
      </w:r>
    </w:p>
    <w:p w:rsidR="00DF505B" w:rsidRPr="00166814" w:rsidRDefault="00DF505B" w:rsidP="0075358D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A)</w:t>
      </w:r>
      <w:r w:rsidRPr="00166814">
        <w:t xml:space="preserve"> </w:t>
      </w:r>
      <w:r>
        <w:t>içinden bir</w:t>
      </w:r>
    </w:p>
    <w:p w:rsidR="00DF505B" w:rsidRPr="00166814" w:rsidRDefault="00DF505B" w:rsidP="0075358D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raftaki kitapların</w:t>
      </w:r>
    </w:p>
    <w:p w:rsidR="00DF505B" w:rsidRPr="00166814" w:rsidRDefault="00DF505B" w:rsidP="0075358D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tanesini seç</w:t>
      </w:r>
    </w:p>
    <w:p w:rsidR="00DF505B" w:rsidRPr="00166814" w:rsidRDefault="00DF505B" w:rsidP="000C3F55">
      <w:pPr>
        <w:pStyle w:val="NoSpacing"/>
        <w:tabs>
          <w:tab w:val="left" w:pos="284"/>
          <w:tab w:val="left" w:pos="1843"/>
          <w:tab w:val="left" w:pos="3402"/>
        </w:tabs>
      </w:pPr>
    </w:p>
    <w:p w:rsidR="00DF505B" w:rsidRPr="00166814" w:rsidRDefault="00DF505B" w:rsidP="00AC7148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16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 </w:t>
      </w:r>
      <w:r w:rsidRPr="00C35EF1">
        <w:rPr>
          <w:b/>
          <w:i/>
        </w:rPr>
        <w:t>“İnsanlar spor ………… daha ……………… olurlar.”</w:t>
      </w:r>
      <w:r>
        <w:t xml:space="preserve"> Cümlesinde noktalı yerlere aşağıdaki kelime çiftlerinden hangileri getirilirse cümle anlamlı olur?</w:t>
      </w:r>
    </w:p>
    <w:p w:rsidR="00DF505B" w:rsidRPr="000046F3" w:rsidRDefault="00DF505B" w:rsidP="000C3F5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 xml:space="preserve">yapmazsa – iyi </w:t>
      </w:r>
    </w:p>
    <w:p w:rsidR="00DF505B" w:rsidRPr="00166814" w:rsidRDefault="00DF505B" w:rsidP="000C3F5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neşeli – verimli</w:t>
      </w:r>
    </w:p>
    <w:p w:rsidR="00DF505B" w:rsidRDefault="00DF505B" w:rsidP="000C3F55">
      <w:pPr>
        <w:pStyle w:val="NoSpacing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yaparsa – sağlıklı</w:t>
      </w:r>
    </w:p>
    <w:p w:rsidR="00DF505B" w:rsidRPr="00166814" w:rsidRDefault="00DF505B" w:rsidP="000C3F55">
      <w:pPr>
        <w:pStyle w:val="NoSpacing"/>
        <w:tabs>
          <w:tab w:val="left" w:pos="284"/>
          <w:tab w:val="left" w:pos="1843"/>
          <w:tab w:val="left" w:pos="3402"/>
        </w:tabs>
      </w:pPr>
    </w:p>
    <w:p w:rsidR="00DF505B" w:rsidRPr="00166814" w:rsidRDefault="00DF505B" w:rsidP="00DA3E2A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b/>
          <w:u w:val="single"/>
          <w:shd w:val="clear" w:color="auto" w:fill="B8CCE4"/>
        </w:rPr>
      </w:pPr>
      <w:r w:rsidRPr="00166814">
        <w:rPr>
          <w:b/>
          <w:u w:val="single"/>
          <w:shd w:val="clear" w:color="auto" w:fill="B8CCE4"/>
        </w:rPr>
        <w:t>MATEMATİK</w:t>
      </w:r>
    </w:p>
    <w:p w:rsidR="00DF505B" w:rsidRPr="000046F3" w:rsidRDefault="00DF505B" w:rsidP="00DA3E2A">
      <w:pPr>
        <w:pStyle w:val="NoSpacing"/>
        <w:tabs>
          <w:tab w:val="left" w:pos="284"/>
          <w:tab w:val="left" w:pos="1843"/>
          <w:tab w:val="left" w:pos="3402"/>
        </w:tabs>
        <w:jc w:val="center"/>
        <w:rPr>
          <w:b/>
          <w:sz w:val="16"/>
          <w:szCs w:val="16"/>
          <w:u w:val="single"/>
        </w:rPr>
      </w:pPr>
    </w:p>
    <w:p w:rsidR="00DF505B" w:rsidRPr="00166814" w:rsidRDefault="00DF505B" w:rsidP="000E0393">
      <w:pPr>
        <w:pStyle w:val="NoSpacing"/>
        <w:tabs>
          <w:tab w:val="left" w:pos="567"/>
        </w:tabs>
      </w:pPr>
      <w:r w:rsidRPr="00166814">
        <w:rPr>
          <w:b/>
          <w:bdr w:val="single" w:sz="4" w:space="0" w:color="auto"/>
          <w:shd w:val="clear" w:color="auto" w:fill="FBD4B4"/>
        </w:rPr>
        <w:t>17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Okul bahçesine </w:t>
      </w:r>
      <w:r w:rsidRPr="00DE67E2">
        <w:rPr>
          <w:b/>
        </w:rPr>
        <w:t>7</w:t>
      </w:r>
      <w:r>
        <w:t xml:space="preserve"> deste gül, </w:t>
      </w:r>
      <w:r w:rsidRPr="00DE67E2">
        <w:rPr>
          <w:b/>
        </w:rPr>
        <w:t>8</w:t>
      </w:r>
      <w:r>
        <w:t xml:space="preserve"> düzine de karanfil dikildi. Okul bahçesine kaç çiçek dikilmiştir</w:t>
      </w:r>
      <w:r w:rsidRPr="00166814">
        <w:t>?</w:t>
      </w:r>
    </w:p>
    <w:p w:rsidR="00DF505B" w:rsidRPr="00861C9D" w:rsidRDefault="00DF505B" w:rsidP="00AB22D6">
      <w:pPr>
        <w:pStyle w:val="NoSpacing"/>
        <w:tabs>
          <w:tab w:val="left" w:pos="709"/>
          <w:tab w:val="left" w:pos="1701"/>
          <w:tab w:val="left" w:pos="3402"/>
        </w:tabs>
      </w:pPr>
      <w:r w:rsidRPr="00166814">
        <w:rPr>
          <w:b/>
        </w:rPr>
        <w:t xml:space="preserve">A) </w:t>
      </w:r>
      <w:r>
        <w:t>164 çiçek</w:t>
      </w:r>
    </w:p>
    <w:p w:rsidR="00DF505B" w:rsidRPr="00166814" w:rsidRDefault="00DF505B" w:rsidP="00AB22D6">
      <w:pPr>
        <w:pStyle w:val="NoSpacing"/>
        <w:tabs>
          <w:tab w:val="left" w:pos="709"/>
          <w:tab w:val="left" w:pos="1701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166 çiçek</w:t>
      </w:r>
    </w:p>
    <w:p w:rsidR="00DF505B" w:rsidRPr="00166814" w:rsidRDefault="00DF505B" w:rsidP="00AB22D6">
      <w:pPr>
        <w:pStyle w:val="NoSpacing"/>
        <w:tabs>
          <w:tab w:val="left" w:pos="709"/>
          <w:tab w:val="left" w:pos="1701"/>
          <w:tab w:val="left" w:pos="3402"/>
        </w:tabs>
      </w:pPr>
      <w:r>
        <w:rPr>
          <w:noProof/>
          <w:lang w:eastAsia="tr-TR"/>
        </w:rPr>
        <w:pict>
          <v:shape id="Resim 14" o:spid="_x0000_s1042" type="#_x0000_t75" style="position:absolute;margin-left:194.15pt;margin-top:8.25pt;width:41pt;height:62pt;flip:x;z-index:-251646976;visibility:visible">
            <v:imagedata r:id="rId14" o:title=""/>
          </v:shape>
        </w:pict>
      </w:r>
      <w:r w:rsidRPr="00166814">
        <w:rPr>
          <w:b/>
        </w:rPr>
        <w:t xml:space="preserve">C) </w:t>
      </w:r>
      <w:r>
        <w:t>176 çiçek</w:t>
      </w:r>
    </w:p>
    <w:p w:rsidR="00DF505B" w:rsidRPr="00166814" w:rsidRDefault="00DF505B" w:rsidP="00E22AE8">
      <w:pPr>
        <w:pStyle w:val="NoSpacing"/>
        <w:tabs>
          <w:tab w:val="left" w:pos="284"/>
          <w:tab w:val="left" w:pos="1843"/>
          <w:tab w:val="left" w:pos="3402"/>
        </w:tabs>
      </w:pPr>
    </w:p>
    <w:p w:rsidR="00DF505B" w:rsidRDefault="00DF505B" w:rsidP="00DA3E2A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_x0000_s1043" type="#_x0000_t62" style="position:absolute;margin-left:20.35pt;margin-top:.6pt;width:165.8pt;height:38.8pt;z-index:251651072" adj="23398,3897">
            <v:textbox style="mso-next-textbox:#_x0000_s1043">
              <w:txbxContent>
                <w:p w:rsidR="00DF505B" w:rsidRPr="0059663A" w:rsidRDefault="00DF505B" w:rsidP="0059663A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b/>
                    </w:rPr>
                    <w:t>Sınıfımızda dokuzar öğrenciden oluşan 4 küme vardır.</w:t>
                  </w:r>
                </w:p>
                <w:p w:rsidR="00DF505B" w:rsidRPr="0059663A" w:rsidRDefault="00DF505B" w:rsidP="0059663A">
                  <w:pPr>
                    <w:rPr>
                      <w:rFonts w:ascii="Arial Narrow" w:hAnsi="Arial Narrow"/>
                      <w:szCs w:val="22"/>
                    </w:rPr>
                  </w:pPr>
                </w:p>
              </w:txbxContent>
            </v:textbox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18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DF505B" w:rsidRDefault="00DF505B" w:rsidP="00DA3E2A">
      <w:pPr>
        <w:pStyle w:val="NoSpacing"/>
        <w:tabs>
          <w:tab w:val="left" w:pos="709"/>
        </w:tabs>
      </w:pPr>
    </w:p>
    <w:p w:rsidR="00DF505B" w:rsidRDefault="00DF505B" w:rsidP="00DA3E2A">
      <w:pPr>
        <w:pStyle w:val="NoSpacing"/>
        <w:tabs>
          <w:tab w:val="left" w:pos="709"/>
        </w:tabs>
      </w:pPr>
    </w:p>
    <w:p w:rsidR="00DF505B" w:rsidRPr="000835FA" w:rsidRDefault="00DF505B" w:rsidP="000835FA">
      <w:pPr>
        <w:pStyle w:val="NoSpacing"/>
        <w:tabs>
          <w:tab w:val="left" w:pos="709"/>
        </w:tabs>
      </w:pPr>
      <w:r>
        <w:t xml:space="preserve">Bayram töreninde her öğrenci </w:t>
      </w:r>
      <w:r w:rsidRPr="000835FA">
        <w:rPr>
          <w:b/>
        </w:rPr>
        <w:t>3</w:t>
      </w:r>
      <w:r>
        <w:t xml:space="preserve"> balon getirdiğine göre toplam kaç balon getirilmiştir?</w:t>
      </w:r>
    </w:p>
    <w:p w:rsidR="00DF505B" w:rsidRPr="00166814" w:rsidRDefault="00DF505B" w:rsidP="00320630">
      <w:pPr>
        <w:pStyle w:val="NoSpacing"/>
        <w:tabs>
          <w:tab w:val="left" w:pos="284"/>
          <w:tab w:val="left" w:pos="1701"/>
          <w:tab w:val="left" w:pos="3402"/>
        </w:tabs>
        <w:rPr>
          <w:b/>
        </w:rPr>
      </w:pPr>
      <w:r w:rsidRPr="00166814">
        <w:rPr>
          <w:b/>
        </w:rPr>
        <w:t xml:space="preserve">A) </w:t>
      </w:r>
      <w:r>
        <w:t>108 balon</w:t>
      </w:r>
    </w:p>
    <w:p w:rsidR="00DF505B" w:rsidRPr="00166814" w:rsidRDefault="00DF505B" w:rsidP="00320630">
      <w:pPr>
        <w:pStyle w:val="NoSpacing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B) </w:t>
      </w:r>
      <w:r>
        <w:t>118 balon</w:t>
      </w:r>
    </w:p>
    <w:p w:rsidR="00DF505B" w:rsidRPr="00166814" w:rsidRDefault="00DF505B" w:rsidP="00320630">
      <w:pPr>
        <w:pStyle w:val="NoSpacing"/>
        <w:tabs>
          <w:tab w:val="left" w:pos="284"/>
          <w:tab w:val="left" w:pos="1701"/>
          <w:tab w:val="left" w:pos="3402"/>
        </w:tabs>
        <w:rPr>
          <w:b/>
        </w:rPr>
      </w:pPr>
      <w:r w:rsidRPr="00166814">
        <w:rPr>
          <w:b/>
        </w:rPr>
        <w:t xml:space="preserve">C) </w:t>
      </w:r>
      <w:r>
        <w:t>39 balon</w:t>
      </w:r>
    </w:p>
    <w:p w:rsidR="00DF505B" w:rsidRPr="00166814" w:rsidRDefault="00DF505B" w:rsidP="00AB22D6">
      <w:pPr>
        <w:pStyle w:val="NoSpacing"/>
        <w:tabs>
          <w:tab w:val="left" w:pos="284"/>
          <w:tab w:val="left" w:pos="1701"/>
          <w:tab w:val="left" w:pos="3402"/>
        </w:tabs>
      </w:pPr>
    </w:p>
    <w:p w:rsidR="00DF505B" w:rsidRDefault="00DF505B" w:rsidP="000E0393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_x0000_s1044" type="#_x0000_t62" style="position:absolute;margin-left:47.55pt;margin-top:5.05pt;width:188.6pt;height:67pt;z-index:251653120" adj="-664,7415">
            <v:textbox style="mso-next-textbox:#_x0000_s1044">
              <w:txbxContent>
                <w:p w:rsidR="00DF505B" w:rsidRPr="008C1317" w:rsidRDefault="00DF505B" w:rsidP="008C1317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</w:rPr>
                    <w:t>Sınıfımızda 18 sıra vardır. Bu sıralara öğrenciler ikişerli otururlarsa 12 öğrenci ayakta kalmaktadır. Sınıfımızın mevcudu kaçtır?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5" o:spid="_x0000_s1045" type="#_x0000_t75" style="position:absolute;margin-left:10.15pt;margin-top:2.55pt;width:30.5pt;height:70pt;z-index:-251645952;visibility:visible">
            <v:imagedata r:id="rId15" o:title=""/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19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DF505B" w:rsidRDefault="00DF505B" w:rsidP="000E0393">
      <w:pPr>
        <w:pStyle w:val="NoSpacing"/>
        <w:tabs>
          <w:tab w:val="left" w:pos="709"/>
        </w:tabs>
      </w:pPr>
    </w:p>
    <w:p w:rsidR="00DF505B" w:rsidRDefault="00DF505B" w:rsidP="000E0393">
      <w:pPr>
        <w:pStyle w:val="NoSpacing"/>
        <w:tabs>
          <w:tab w:val="left" w:pos="709"/>
        </w:tabs>
      </w:pPr>
    </w:p>
    <w:p w:rsidR="00DF505B" w:rsidRDefault="00DF505B" w:rsidP="000E0393">
      <w:pPr>
        <w:pStyle w:val="NoSpacing"/>
        <w:tabs>
          <w:tab w:val="left" w:pos="709"/>
        </w:tabs>
      </w:pPr>
    </w:p>
    <w:p w:rsidR="00DF505B" w:rsidRDefault="00DF505B" w:rsidP="000E0393">
      <w:pPr>
        <w:pStyle w:val="NoSpacing"/>
        <w:tabs>
          <w:tab w:val="left" w:pos="709"/>
        </w:tabs>
      </w:pPr>
    </w:p>
    <w:p w:rsidR="00DF505B" w:rsidRDefault="00DF505B" w:rsidP="000E0393">
      <w:pPr>
        <w:pStyle w:val="NoSpacing"/>
        <w:tabs>
          <w:tab w:val="left" w:pos="709"/>
        </w:tabs>
      </w:pPr>
    </w:p>
    <w:p w:rsidR="00DF505B" w:rsidRPr="008C1317" w:rsidRDefault="00DF505B" w:rsidP="000E0393">
      <w:pPr>
        <w:pStyle w:val="NoSpacing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A) </w:t>
      </w:r>
      <w:r>
        <w:t>30 öğrenci</w:t>
      </w:r>
    </w:p>
    <w:p w:rsidR="00DF505B" w:rsidRPr="00166814" w:rsidRDefault="00DF505B" w:rsidP="000E0393">
      <w:pPr>
        <w:pStyle w:val="NoSpacing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B) </w:t>
      </w:r>
      <w:r>
        <w:t>36 öğrenci</w:t>
      </w:r>
    </w:p>
    <w:p w:rsidR="00DF505B" w:rsidRPr="00DE67E2" w:rsidRDefault="00DF505B" w:rsidP="00DE67E2">
      <w:pPr>
        <w:pStyle w:val="NoSpacing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C) </w:t>
      </w:r>
      <w:r>
        <w:t>48 öğrenci</w:t>
      </w:r>
    </w:p>
    <w:p w:rsidR="00DF505B" w:rsidRDefault="00DF505B" w:rsidP="00100990">
      <w:pPr>
        <w:pStyle w:val="NoSpacing"/>
        <w:tabs>
          <w:tab w:val="left" w:pos="567"/>
        </w:tabs>
        <w:rPr>
          <w:b/>
          <w:bdr w:val="single" w:sz="4" w:space="0" w:color="auto"/>
          <w:shd w:val="clear" w:color="auto" w:fill="FBD4B4"/>
        </w:rPr>
      </w:pPr>
    </w:p>
    <w:p w:rsidR="00DF505B" w:rsidRDefault="00DF505B" w:rsidP="00100990">
      <w:pPr>
        <w:pStyle w:val="NoSpacing"/>
        <w:tabs>
          <w:tab w:val="left" w:pos="567"/>
        </w:tabs>
        <w:rPr>
          <w:b/>
          <w:bdr w:val="single" w:sz="4" w:space="0" w:color="auto"/>
          <w:shd w:val="clear" w:color="auto" w:fill="FBD4B4"/>
        </w:rPr>
      </w:pPr>
    </w:p>
    <w:p w:rsidR="00DF505B" w:rsidRDefault="00DF505B" w:rsidP="00100990">
      <w:pPr>
        <w:pStyle w:val="NoSpacing"/>
        <w:tabs>
          <w:tab w:val="left" w:pos="567"/>
        </w:tabs>
        <w:rPr>
          <w:b/>
          <w:bdr w:val="single" w:sz="4" w:space="0" w:color="auto"/>
          <w:shd w:val="clear" w:color="auto" w:fill="FBD4B4"/>
        </w:rPr>
      </w:pPr>
    </w:p>
    <w:p w:rsidR="00DF505B" w:rsidRDefault="00DF505B" w:rsidP="00100990">
      <w:pPr>
        <w:pStyle w:val="NoSpacing"/>
        <w:tabs>
          <w:tab w:val="left" w:pos="567"/>
        </w:tabs>
      </w:pPr>
      <w:r>
        <w:rPr>
          <w:noProof/>
          <w:lang w:eastAsia="tr-TR"/>
        </w:rPr>
        <w:pict>
          <v:shape id="Resim 16" o:spid="_x0000_s1046" type="#_x0000_t75" style="position:absolute;margin-left:220.35pt;margin-top:-17.2pt;width:41pt;height:61.25pt;z-index:-251643904;visibility:visible">
            <v:imagedata r:id="rId16" o:title=""/>
          </v:shape>
        </w:pict>
      </w:r>
      <w:r>
        <w:rPr>
          <w:noProof/>
          <w:lang w:eastAsia="tr-TR"/>
        </w:rPr>
        <w:pict>
          <v:shape id="_x0000_s1047" type="#_x0000_t62" style="position:absolute;margin-left:20.35pt;margin-top:-13.2pt;width:182.5pt;height:52.5pt;z-index:251671552" adj="23825,3086">
            <v:textbox style="mso-next-textbox:#_x0000_s1047">
              <w:txbxContent>
                <w:p w:rsidR="00DF505B" w:rsidRPr="0059663A" w:rsidRDefault="00DF505B" w:rsidP="00543E3B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b/>
                    </w:rPr>
                    <w:t>Sınıfımızdaki öğrencilerin 14’ü resim, 13’ü satranç, diğerleri de halk oyunları kursuna katılıyor.</w:t>
                  </w:r>
                </w:p>
                <w:p w:rsidR="00DF505B" w:rsidRPr="0059663A" w:rsidRDefault="00DF505B" w:rsidP="00543E3B">
                  <w:pPr>
                    <w:rPr>
                      <w:rFonts w:ascii="Arial Narrow" w:hAnsi="Arial Narrow"/>
                      <w:szCs w:val="22"/>
                    </w:rPr>
                  </w:pPr>
                </w:p>
              </w:txbxContent>
            </v:textbox>
          </v:shape>
        </w:pict>
      </w:r>
      <w:r w:rsidRPr="00166814">
        <w:rPr>
          <w:b/>
          <w:bdr w:val="single" w:sz="4" w:space="0" w:color="auto"/>
          <w:shd w:val="clear" w:color="auto" w:fill="FBD4B4"/>
        </w:rPr>
        <w:t>20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DF505B" w:rsidRDefault="00DF505B" w:rsidP="00100990">
      <w:pPr>
        <w:pStyle w:val="NoSpacing"/>
        <w:tabs>
          <w:tab w:val="left" w:pos="567"/>
        </w:tabs>
      </w:pPr>
    </w:p>
    <w:p w:rsidR="00DF505B" w:rsidRDefault="00DF505B" w:rsidP="00100990">
      <w:pPr>
        <w:pStyle w:val="NoSpacing"/>
        <w:tabs>
          <w:tab w:val="left" w:pos="567"/>
        </w:tabs>
      </w:pPr>
    </w:p>
    <w:p w:rsidR="00DF505B" w:rsidRPr="00543E3B" w:rsidRDefault="00DF505B" w:rsidP="00100990">
      <w:pPr>
        <w:pStyle w:val="NoSpacing"/>
        <w:tabs>
          <w:tab w:val="left" w:pos="567"/>
        </w:tabs>
      </w:pPr>
      <w:r w:rsidRPr="00543E3B">
        <w:t xml:space="preserve">Bu sınıfın mevcudu </w:t>
      </w:r>
      <w:r w:rsidRPr="00543E3B">
        <w:rPr>
          <w:b/>
        </w:rPr>
        <w:t>36</w:t>
      </w:r>
      <w:r w:rsidRPr="00543E3B">
        <w:t xml:space="preserve"> olduğuna göre</w:t>
      </w:r>
      <w:r>
        <w:t>,</w:t>
      </w:r>
      <w:r w:rsidRPr="00543E3B">
        <w:t xml:space="preserve"> halk oyunları kursuna kaç öğrenci katılmaktadır?</w:t>
      </w:r>
    </w:p>
    <w:p w:rsidR="00DF505B" w:rsidRDefault="00DF505B" w:rsidP="00BF313A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A)</w:t>
      </w:r>
      <w:r>
        <w:rPr>
          <w:b/>
        </w:rPr>
        <w:t xml:space="preserve"> </w:t>
      </w:r>
      <w:r>
        <w:t>9 öğrenci</w:t>
      </w:r>
    </w:p>
    <w:p w:rsidR="00DF505B" w:rsidRDefault="00DF505B" w:rsidP="00BF313A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B)</w:t>
      </w:r>
      <w:r>
        <w:rPr>
          <w:b/>
        </w:rPr>
        <w:t xml:space="preserve"> </w:t>
      </w:r>
      <w:r>
        <w:t>27 öğrenci</w:t>
      </w:r>
    </w:p>
    <w:p w:rsidR="00DF505B" w:rsidRPr="003A67D6" w:rsidRDefault="00DF505B" w:rsidP="00BF313A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 xml:space="preserve">C) </w:t>
      </w:r>
      <w:r>
        <w:t>53 öğrenci</w:t>
      </w:r>
    </w:p>
    <w:p w:rsidR="00DF505B" w:rsidRDefault="00DF505B" w:rsidP="005808E7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DF505B" w:rsidRDefault="00DF505B" w:rsidP="005808E7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21</w:t>
      </w:r>
      <w:r w:rsidRPr="00166814">
        <w:rPr>
          <w:bdr w:val="single" w:sz="4" w:space="0" w:color="auto"/>
          <w:shd w:val="clear" w:color="auto" w:fill="FBD4B4"/>
        </w:rPr>
        <w:t xml:space="preserve">. </w:t>
      </w:r>
      <w:r w:rsidRPr="00166814">
        <w:t xml:space="preserve"> </w:t>
      </w:r>
      <w:r>
        <w:t xml:space="preserve">Aşağıdaki problemlerden hangisinin cevabı </w:t>
      </w:r>
      <w:r w:rsidRPr="00E64DED">
        <w:rPr>
          <w:b/>
          <w:u w:val="single"/>
        </w:rPr>
        <w:t>doğru</w:t>
      </w:r>
      <w:r>
        <w:t xml:space="preserve"> verilmiştir</w:t>
      </w:r>
      <w:r w:rsidRPr="00166814">
        <w:t>?</w:t>
      </w:r>
    </w:p>
    <w:p w:rsidR="00DF505B" w:rsidRPr="00166814" w:rsidRDefault="00DF505B" w:rsidP="005808E7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rect id="_x0000_s1048" style="position:absolute;margin-left:190.85pt;margin-top:3.95pt;width:48.5pt;height:35.65pt;z-index:251655168">
            <v:textbox style="mso-next-textbox:#_x0000_s1048">
              <w:txbxContent>
                <w:p w:rsidR="00DF505B" w:rsidRPr="00E64DED" w:rsidRDefault="00DF505B" w:rsidP="000E7C85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10 TL 50 Kr</w:t>
                  </w:r>
                </w:p>
                <w:p w:rsidR="00DF505B" w:rsidRPr="000E7C85" w:rsidRDefault="00DF505B" w:rsidP="000E7C85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13.35pt;margin-top:3.95pt;width:169pt;height:35.65pt;z-index:251654144">
            <v:textbox style="mso-next-textbox:#_x0000_s1049">
              <w:txbxContent>
                <w:p w:rsidR="00DF505B" w:rsidRPr="000E7C85" w:rsidRDefault="00DF505B" w:rsidP="000E7C85">
                  <w:r>
                    <w:rPr>
                      <w:rFonts w:ascii="Arial Narrow" w:hAnsi="Arial Narrow"/>
                    </w:rPr>
                    <w:t xml:space="preserve">Her gün </w:t>
                  </w:r>
                  <w:r w:rsidRPr="00230AA1">
                    <w:rPr>
                      <w:rFonts w:ascii="Arial Narrow" w:hAnsi="Arial Narrow"/>
                      <w:b/>
                      <w:sz w:val="22"/>
                      <w:szCs w:val="22"/>
                    </w:rPr>
                    <w:t>1 TL 50 Kr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harcayan bir öğrenci iki haftada ne kadar para harcar?</w:t>
                  </w:r>
                </w:p>
              </w:txbxContent>
            </v:textbox>
          </v:rect>
        </w:pict>
      </w:r>
    </w:p>
    <w:p w:rsidR="00DF505B" w:rsidRDefault="00DF505B" w:rsidP="00123D90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  <w:r w:rsidRPr="00166814">
        <w:rPr>
          <w:b/>
        </w:rPr>
        <w:t xml:space="preserve">A) </w:t>
      </w:r>
      <w:r w:rsidRPr="00166814">
        <w:rPr>
          <w:b/>
        </w:rPr>
        <w:tab/>
      </w:r>
    </w:p>
    <w:p w:rsidR="00DF505B" w:rsidRDefault="00DF505B" w:rsidP="00123D90">
      <w:pPr>
        <w:pStyle w:val="NoSpacing"/>
        <w:tabs>
          <w:tab w:val="left" w:pos="284"/>
          <w:tab w:val="left" w:pos="1843"/>
          <w:tab w:val="left" w:pos="3544"/>
        </w:tabs>
      </w:pPr>
    </w:p>
    <w:p w:rsidR="00DF505B" w:rsidRDefault="00DF505B" w:rsidP="00123D90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  <w:r>
        <w:rPr>
          <w:noProof/>
          <w:lang w:eastAsia="tr-TR"/>
        </w:rPr>
        <w:pict>
          <v:rect id="_x0000_s1050" style="position:absolute;margin-left:190.85pt;margin-top:6.55pt;width:48.5pt;height:37.25pt;z-index:251657216">
            <v:textbox style="mso-next-textbox:#_x0000_s1050">
              <w:txbxContent>
                <w:p w:rsidR="00DF505B" w:rsidRPr="00E64DED" w:rsidRDefault="00DF505B" w:rsidP="00E64DED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>1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13.35pt;margin-top:6.55pt;width:169pt;height:37.25pt;z-index:251656192">
            <v:textbox style="mso-next-textbox:#_x0000_s1051">
              <w:txbxContent>
                <w:p w:rsidR="00DF505B" w:rsidRPr="00E64DED" w:rsidRDefault="00DF505B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230AA1">
                    <w:rPr>
                      <w:rFonts w:ascii="Arial Narrow" w:hAnsi="Arial Narrow"/>
                      <w:b/>
                    </w:rPr>
                    <w:t>5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düzine kalem, </w:t>
                  </w:r>
                  <w:r w:rsidRPr="00230AA1">
                    <w:rPr>
                      <w:rFonts w:ascii="Arial Narrow" w:hAnsi="Arial Narrow"/>
                      <w:b/>
                      <w:sz w:val="22"/>
                      <w:szCs w:val="22"/>
                    </w:rPr>
                    <w:t>5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deste kalemden ne kadar fazladır?</w:t>
                  </w:r>
                </w:p>
              </w:txbxContent>
            </v:textbox>
          </v:rect>
        </w:pict>
      </w:r>
    </w:p>
    <w:p w:rsidR="00DF505B" w:rsidRDefault="00DF505B" w:rsidP="00123D90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B)</w:t>
      </w:r>
      <w:r w:rsidRPr="00166814">
        <w:t xml:space="preserve"> </w:t>
      </w:r>
      <w:r>
        <w:t xml:space="preserve"> </w:t>
      </w:r>
    </w:p>
    <w:p w:rsidR="00DF505B" w:rsidRDefault="00DF505B" w:rsidP="00123D90">
      <w:pPr>
        <w:pStyle w:val="NoSpacing"/>
        <w:tabs>
          <w:tab w:val="left" w:pos="284"/>
          <w:tab w:val="left" w:pos="1843"/>
          <w:tab w:val="left" w:pos="3544"/>
        </w:tabs>
      </w:pPr>
    </w:p>
    <w:p w:rsidR="00DF505B" w:rsidRDefault="00DF505B" w:rsidP="00123D90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  <w:r>
        <w:rPr>
          <w:noProof/>
          <w:lang w:eastAsia="tr-TR"/>
        </w:rPr>
        <w:pict>
          <v:rect id="_x0000_s1052" style="position:absolute;margin-left:190.85pt;margin-top:11.05pt;width:48.5pt;height:44.5pt;z-index:251659264">
            <v:textbox style="mso-next-textbox:#_x0000_s1052">
              <w:txbxContent>
                <w:p w:rsidR="00DF505B" w:rsidRPr="000E7C85" w:rsidRDefault="00DF505B" w:rsidP="000E7C85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E7C85">
                    <w:rPr>
                      <w:rFonts w:ascii="Arial Narrow" w:hAnsi="Arial Narrow"/>
                    </w:rPr>
                    <w:t>101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13.35pt;margin-top:11.05pt;width:169pt;height:44.5pt;z-index:251658240">
            <v:textbox style="mso-next-textbox:#_x0000_s1053">
              <w:txbxContent>
                <w:p w:rsidR="00DF505B" w:rsidRPr="00E64DED" w:rsidRDefault="00DF505B" w:rsidP="000E7C85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</w:rPr>
                    <w:t xml:space="preserve">İki basamaklı en büyük sayı ile hangi sayı toplanırsa sonuç </w:t>
                  </w:r>
                  <w:r w:rsidRPr="00ED22B5">
                    <w:rPr>
                      <w:rFonts w:ascii="Arial Narrow" w:hAnsi="Arial Narrow"/>
                      <w:b/>
                      <w:sz w:val="22"/>
                      <w:szCs w:val="22"/>
                    </w:rPr>
                    <w:t>200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 olur?</w:t>
                  </w:r>
                </w:p>
                <w:p w:rsidR="00DF505B" w:rsidRPr="00E64DED" w:rsidRDefault="00DF505B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DF505B" w:rsidRDefault="00DF505B" w:rsidP="00123D90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</w:p>
    <w:p w:rsidR="00DF505B" w:rsidRDefault="00DF505B" w:rsidP="00123D90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 xml:space="preserve">C) </w:t>
      </w:r>
      <w:r>
        <w:t xml:space="preserve"> </w:t>
      </w:r>
    </w:p>
    <w:p w:rsidR="00DF505B" w:rsidRDefault="00DF505B" w:rsidP="00123D90">
      <w:pPr>
        <w:pStyle w:val="NoSpacing"/>
        <w:tabs>
          <w:tab w:val="left" w:pos="284"/>
          <w:tab w:val="left" w:pos="1843"/>
          <w:tab w:val="left" w:pos="3544"/>
        </w:tabs>
      </w:pPr>
    </w:p>
    <w:p w:rsidR="00DF505B" w:rsidRDefault="00DF505B" w:rsidP="00123D90">
      <w:pPr>
        <w:pStyle w:val="NoSpacing"/>
        <w:tabs>
          <w:tab w:val="left" w:pos="284"/>
          <w:tab w:val="left" w:pos="1843"/>
          <w:tab w:val="left" w:pos="3544"/>
        </w:tabs>
      </w:pPr>
    </w:p>
    <w:p w:rsidR="00DF505B" w:rsidRPr="00166814" w:rsidRDefault="00DF505B" w:rsidP="00B72BBB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22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Bir çıkarma işleminde çıkan </w:t>
      </w:r>
      <w:r w:rsidRPr="00544AD7">
        <w:rPr>
          <w:b/>
        </w:rPr>
        <w:t>177</w:t>
      </w:r>
      <w:r>
        <w:t xml:space="preserve">, fark </w:t>
      </w:r>
      <w:r w:rsidRPr="00544AD7">
        <w:rPr>
          <w:b/>
        </w:rPr>
        <w:t>459</w:t>
      </w:r>
      <w:r>
        <w:t xml:space="preserve"> olduğuna göre </w:t>
      </w:r>
      <w:r w:rsidRPr="00544AD7">
        <w:rPr>
          <w:b/>
          <w:u w:val="single"/>
        </w:rPr>
        <w:t>eksilen</w:t>
      </w:r>
      <w:r>
        <w:t xml:space="preserve"> kaçtır?</w:t>
      </w:r>
    </w:p>
    <w:p w:rsidR="00DF505B" w:rsidRPr="00166814" w:rsidRDefault="00DF505B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  <w:r w:rsidRPr="00166814">
        <w:rPr>
          <w:b/>
        </w:rPr>
        <w:t xml:space="preserve">A) </w:t>
      </w:r>
      <w:r w:rsidRPr="00166814">
        <w:rPr>
          <w:b/>
        </w:rPr>
        <w:tab/>
      </w:r>
      <w:r>
        <w:t>282</w:t>
      </w:r>
    </w:p>
    <w:p w:rsidR="00DF505B" w:rsidRPr="00166814" w:rsidRDefault="00DF505B" w:rsidP="00F42E4F">
      <w:pPr>
        <w:pStyle w:val="NoSpacing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B)</w:t>
      </w:r>
      <w:r w:rsidRPr="00166814">
        <w:t xml:space="preserve"> </w:t>
      </w:r>
      <w:r>
        <w:t xml:space="preserve"> 636</w:t>
      </w:r>
    </w:p>
    <w:p w:rsidR="00DF505B" w:rsidRPr="00166814" w:rsidRDefault="00DF505B" w:rsidP="00F42E4F">
      <w:pPr>
        <w:pStyle w:val="NoSpacing"/>
        <w:tabs>
          <w:tab w:val="left" w:pos="284"/>
          <w:tab w:val="left" w:pos="1843"/>
          <w:tab w:val="left" w:pos="3544"/>
        </w:tabs>
        <w:rPr>
          <w:b/>
        </w:rPr>
      </w:pPr>
      <w:r w:rsidRPr="00166814">
        <w:rPr>
          <w:b/>
        </w:rPr>
        <w:t xml:space="preserve">C) </w:t>
      </w:r>
      <w:r>
        <w:t xml:space="preserve"> 736</w:t>
      </w:r>
    </w:p>
    <w:p w:rsidR="00DF505B" w:rsidRPr="00166814" w:rsidRDefault="00DF505B" w:rsidP="00656858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p w:rsidR="00DF505B" w:rsidRPr="00166814" w:rsidRDefault="00DF505B" w:rsidP="00D47D48">
      <w:pPr>
        <w:pStyle w:val="NoSpacing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/>
        </w:rPr>
        <w:t>23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Babamın boyu </w:t>
      </w:r>
      <w:r w:rsidRPr="00964C4D">
        <w:rPr>
          <w:b/>
        </w:rPr>
        <w:t>2 m</w:t>
      </w:r>
      <w:r>
        <w:t xml:space="preserve">’den </w:t>
      </w:r>
      <w:smartTag w:uri="urn:schemas-microsoft-com:office:smarttags" w:element="metricconverter">
        <w:smartTagPr>
          <w:attr w:name="ProductID" w:val="25 cm"/>
        </w:smartTagPr>
        <w:r w:rsidRPr="00C82D61">
          <w:rPr>
            <w:b/>
          </w:rPr>
          <w:t>25 cm</w:t>
        </w:r>
      </w:smartTag>
      <w:r>
        <w:t xml:space="preserve"> eksiktir. Babamın boyu kaç santimetredir</w:t>
      </w:r>
      <w:r w:rsidRPr="00166814">
        <w:t>?</w:t>
      </w:r>
    </w:p>
    <w:p w:rsidR="00DF505B" w:rsidRPr="00166814" w:rsidRDefault="00DF505B" w:rsidP="003B659A">
      <w:pPr>
        <w:pStyle w:val="NoSpacing"/>
        <w:tabs>
          <w:tab w:val="left" w:pos="709"/>
          <w:tab w:val="left" w:pos="1843"/>
        </w:tabs>
      </w:pPr>
      <w:r w:rsidRPr="00166814">
        <w:rPr>
          <w:b/>
        </w:rPr>
        <w:t>A)</w:t>
      </w:r>
      <w:r w:rsidRPr="00166814">
        <w:t xml:space="preserve"> </w:t>
      </w:r>
      <w:smartTag w:uri="urn:schemas-microsoft-com:office:smarttags" w:element="metricconverter">
        <w:smartTagPr>
          <w:attr w:name="ProductID" w:val="175 cm"/>
        </w:smartTagPr>
        <w:r>
          <w:t>175 cm</w:t>
        </w:r>
      </w:smartTag>
    </w:p>
    <w:p w:rsidR="00DF505B" w:rsidRPr="00166814" w:rsidRDefault="00DF505B" w:rsidP="003B659A">
      <w:pPr>
        <w:pStyle w:val="NoSpacing"/>
        <w:tabs>
          <w:tab w:val="left" w:pos="709"/>
          <w:tab w:val="left" w:pos="1843"/>
        </w:tabs>
      </w:pPr>
      <w:r w:rsidRPr="00166814">
        <w:rPr>
          <w:b/>
        </w:rPr>
        <w:t>B)</w:t>
      </w:r>
      <w:r w:rsidRPr="00166814">
        <w:t xml:space="preserve"> </w:t>
      </w:r>
      <w:smartTag w:uri="urn:schemas-microsoft-com:office:smarttags" w:element="metricconverter">
        <w:smartTagPr>
          <w:attr w:name="ProductID" w:val="185 cm"/>
        </w:smartTagPr>
        <w:r>
          <w:t>185 cm</w:t>
        </w:r>
      </w:smartTag>
    </w:p>
    <w:p w:rsidR="00DF505B" w:rsidRPr="00166814" w:rsidRDefault="00DF505B" w:rsidP="003B659A">
      <w:pPr>
        <w:pStyle w:val="NoSpacing"/>
        <w:tabs>
          <w:tab w:val="left" w:pos="709"/>
          <w:tab w:val="left" w:pos="1843"/>
        </w:tabs>
      </w:pPr>
      <w:r w:rsidRPr="00166814">
        <w:rPr>
          <w:b/>
        </w:rPr>
        <w:t xml:space="preserve">C) </w:t>
      </w:r>
      <w:smartTag w:uri="urn:schemas-microsoft-com:office:smarttags" w:element="metricconverter">
        <w:smartTagPr>
          <w:attr w:name="ProductID" w:val="165 cm"/>
        </w:smartTagPr>
        <w:r>
          <w:t>165 cm</w:t>
        </w:r>
      </w:smartTag>
    </w:p>
    <w:p w:rsidR="00DF505B" w:rsidRPr="00166814" w:rsidRDefault="00DF505B" w:rsidP="005E4D6D">
      <w:pPr>
        <w:pStyle w:val="NoSpacing"/>
        <w:tabs>
          <w:tab w:val="left" w:pos="284"/>
          <w:tab w:val="left" w:pos="1843"/>
          <w:tab w:val="left" w:pos="2835"/>
        </w:tabs>
      </w:pPr>
    </w:p>
    <w:p w:rsidR="00DF505B" w:rsidRPr="00E0665F" w:rsidRDefault="00DF505B" w:rsidP="004E5839">
      <w:pPr>
        <w:pStyle w:val="NoSpacing"/>
        <w:tabs>
          <w:tab w:val="left" w:pos="1134"/>
          <w:tab w:val="left" w:pos="3828"/>
          <w:tab w:val="left" w:pos="3969"/>
        </w:tabs>
      </w:pPr>
      <w:r w:rsidRPr="00166814">
        <w:rPr>
          <w:b/>
          <w:bdr w:val="single" w:sz="4" w:space="0" w:color="auto"/>
          <w:shd w:val="clear" w:color="auto" w:fill="FBD4B4"/>
        </w:rPr>
        <w:t>24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  <w:r>
        <w:t xml:space="preserve">Babam eve </w:t>
      </w:r>
      <w:r w:rsidRPr="00C82D61">
        <w:rPr>
          <w:b/>
        </w:rPr>
        <w:t>4</w:t>
      </w:r>
      <w:r>
        <w:t xml:space="preserve"> tane uzatma kablosu aldı. Bir tanesinin uzunluğu </w:t>
      </w:r>
      <w:r w:rsidRPr="00C82D61">
        <w:rPr>
          <w:b/>
        </w:rPr>
        <w:t xml:space="preserve">1m </w:t>
      </w:r>
      <w:smartTag w:uri="urn:schemas-microsoft-com:office:smarttags" w:element="metricconverter">
        <w:smartTagPr>
          <w:attr w:name="ProductID" w:val="50 cm"/>
        </w:smartTagPr>
        <w:r w:rsidRPr="00C82D61">
          <w:rPr>
            <w:b/>
          </w:rPr>
          <w:t>50 cm</w:t>
        </w:r>
      </w:smartTag>
      <w:r>
        <w:t xml:space="preserve"> olduğuna göre bunları uç uça eklediğimizde kaç </w:t>
      </w:r>
      <w:r w:rsidRPr="00C82D61">
        <w:rPr>
          <w:b/>
        </w:rPr>
        <w:t>metre</w:t>
      </w:r>
      <w:r>
        <w:t xml:space="preserve"> uzunluğunda kablo elde edilir?</w:t>
      </w:r>
    </w:p>
    <w:p w:rsidR="00DF505B" w:rsidRPr="00166814" w:rsidRDefault="00DF505B" w:rsidP="00E0665F">
      <w:pPr>
        <w:pStyle w:val="NoSpacing"/>
        <w:tabs>
          <w:tab w:val="left" w:pos="284"/>
          <w:tab w:val="left" w:pos="1276"/>
          <w:tab w:val="left" w:pos="1843"/>
          <w:tab w:val="left" w:pos="3544"/>
          <w:tab w:val="left" w:pos="3969"/>
        </w:tabs>
      </w:pPr>
      <w:r w:rsidRPr="00166814">
        <w:rPr>
          <w:b/>
        </w:rPr>
        <w:t xml:space="preserve">A) </w:t>
      </w:r>
      <w:r>
        <w:rPr>
          <w:b/>
        </w:rPr>
        <w:tab/>
      </w:r>
      <w:smartTag w:uri="urn:schemas-microsoft-com:office:smarttags" w:element="metricconverter">
        <w:smartTagPr>
          <w:attr w:name="ProductID" w:val="3 metre"/>
        </w:smartTagPr>
        <w:r>
          <w:t>3 metre</w:t>
        </w:r>
      </w:smartTag>
    </w:p>
    <w:p w:rsidR="00DF505B" w:rsidRPr="00166814" w:rsidRDefault="00DF505B" w:rsidP="00E0665F">
      <w:pPr>
        <w:pStyle w:val="NoSpacing"/>
        <w:tabs>
          <w:tab w:val="left" w:pos="284"/>
          <w:tab w:val="left" w:pos="1276"/>
          <w:tab w:val="left" w:pos="1843"/>
          <w:tab w:val="left" w:pos="3544"/>
          <w:tab w:val="left" w:pos="3969"/>
        </w:tabs>
      </w:pPr>
      <w:r w:rsidRPr="00166814">
        <w:rPr>
          <w:b/>
        </w:rPr>
        <w:t>B)</w:t>
      </w:r>
      <w:r w:rsidRPr="00166814">
        <w:t xml:space="preserve"> </w:t>
      </w:r>
      <w:r>
        <w:tab/>
      </w:r>
      <w:smartTag w:uri="urn:schemas-microsoft-com:office:smarttags" w:element="metricconverter">
        <w:smartTagPr>
          <w:attr w:name="ProductID" w:val="4 metre"/>
        </w:smartTagPr>
        <w:r>
          <w:t>4 metre</w:t>
        </w:r>
      </w:smartTag>
    </w:p>
    <w:p w:rsidR="00DF505B" w:rsidRPr="00E0665F" w:rsidRDefault="00DF505B" w:rsidP="00E0665F">
      <w:pPr>
        <w:pStyle w:val="NoSpacing"/>
        <w:tabs>
          <w:tab w:val="left" w:pos="284"/>
          <w:tab w:val="left" w:pos="1276"/>
          <w:tab w:val="left" w:pos="1843"/>
          <w:tab w:val="left" w:pos="3544"/>
          <w:tab w:val="left" w:pos="3969"/>
        </w:tabs>
      </w:pPr>
      <w:r w:rsidRPr="00166814">
        <w:rPr>
          <w:b/>
        </w:rPr>
        <w:t xml:space="preserve">C) </w:t>
      </w:r>
      <w:r>
        <w:rPr>
          <w:b/>
        </w:rPr>
        <w:tab/>
      </w:r>
      <w:smartTag w:uri="urn:schemas-microsoft-com:office:smarttags" w:element="metricconverter">
        <w:smartTagPr>
          <w:attr w:name="ProductID" w:val="6 metre"/>
        </w:smartTagPr>
        <w:r>
          <w:t>6 metre</w:t>
        </w:r>
      </w:smartTag>
    </w:p>
    <w:p w:rsidR="00DF505B" w:rsidRPr="00166814" w:rsidRDefault="00DF505B" w:rsidP="00F42E4F">
      <w:pPr>
        <w:pStyle w:val="NoSpacing"/>
        <w:tabs>
          <w:tab w:val="left" w:pos="709"/>
        </w:tabs>
        <w:rPr>
          <w:b/>
          <w:bdr w:val="single" w:sz="4" w:space="0" w:color="auto"/>
          <w:shd w:val="clear" w:color="auto" w:fill="FBD4B4"/>
        </w:rPr>
      </w:pPr>
    </w:p>
    <w:tbl>
      <w:tblPr>
        <w:tblpPr w:leftFromText="141" w:rightFromText="141" w:vertAnchor="text" w:horzAnchor="page" w:tblpX="7103" w:tblpY="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3"/>
        <w:gridCol w:w="2615"/>
      </w:tblGrid>
      <w:tr w:rsidR="00DF505B" w:rsidTr="003316FF">
        <w:trPr>
          <w:trHeight w:val="393"/>
        </w:trPr>
        <w:tc>
          <w:tcPr>
            <w:tcW w:w="943" w:type="dxa"/>
            <w:vAlign w:val="center"/>
          </w:tcPr>
          <w:p w:rsidR="00DF505B" w:rsidRPr="003316FF" w:rsidRDefault="00DF505B" w:rsidP="003316FF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3316FF">
              <w:rPr>
                <w:rFonts w:ascii="Arial Narrow" w:hAnsi="Arial Narrow"/>
                <w:b/>
                <w:i/>
              </w:rPr>
              <w:t>şeker</w:t>
            </w:r>
          </w:p>
        </w:tc>
        <w:tc>
          <w:tcPr>
            <w:tcW w:w="2615" w:type="dxa"/>
            <w:vAlign w:val="center"/>
          </w:tcPr>
          <w:p w:rsidR="00DF505B" w:rsidRPr="003316FF" w:rsidRDefault="00DF505B" w:rsidP="003316FF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smartTag w:uri="urn:schemas-microsoft-com:office:smarttags" w:element="metricconverter">
              <w:smartTagPr>
                <w:attr w:name="ProductID" w:val="2 kg"/>
              </w:smartTagPr>
              <w:r w:rsidRPr="003316FF">
                <w:rPr>
                  <w:rFonts w:ascii="Arial Narrow" w:hAnsi="Arial Narrow"/>
                  <w:b/>
                  <w:i/>
                </w:rPr>
                <w:t>2 kg</w:t>
              </w:r>
            </w:smartTag>
            <w:r w:rsidRPr="003316FF">
              <w:rPr>
                <w:rFonts w:ascii="Arial Narrow" w:hAnsi="Arial Narrow"/>
                <w:b/>
                <w:i/>
              </w:rPr>
              <w:t xml:space="preserve"> </w:t>
            </w:r>
            <w:smartTag w:uri="urn:schemas-microsoft-com:office:smarttags" w:element="metricconverter">
              <w:smartTagPr>
                <w:attr w:name="ProductID" w:val="450 g"/>
              </w:smartTagPr>
              <w:r w:rsidRPr="003316FF">
                <w:rPr>
                  <w:rFonts w:ascii="Arial Narrow" w:hAnsi="Arial Narrow"/>
                  <w:b/>
                  <w:i/>
                </w:rPr>
                <w:t>450 g</w:t>
              </w:r>
            </w:smartTag>
          </w:p>
        </w:tc>
      </w:tr>
      <w:tr w:rsidR="00DF505B" w:rsidTr="003316FF">
        <w:trPr>
          <w:trHeight w:val="393"/>
        </w:trPr>
        <w:tc>
          <w:tcPr>
            <w:tcW w:w="943" w:type="dxa"/>
            <w:vAlign w:val="center"/>
          </w:tcPr>
          <w:p w:rsidR="00DF505B" w:rsidRPr="003316FF" w:rsidRDefault="00DF505B" w:rsidP="003316FF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3316FF">
              <w:rPr>
                <w:rFonts w:ascii="Arial Narrow" w:hAnsi="Arial Narrow"/>
                <w:b/>
                <w:i/>
              </w:rPr>
              <w:t>yağ</w:t>
            </w:r>
          </w:p>
        </w:tc>
        <w:tc>
          <w:tcPr>
            <w:tcW w:w="2615" w:type="dxa"/>
            <w:vAlign w:val="center"/>
          </w:tcPr>
          <w:p w:rsidR="00DF505B" w:rsidRPr="003316FF" w:rsidRDefault="00DF505B" w:rsidP="003316FF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smartTag w:uri="urn:schemas-microsoft-com:office:smarttags" w:element="metricconverter">
              <w:smartTagPr>
                <w:attr w:name="ProductID" w:val="500 g"/>
              </w:smartTagPr>
              <w:r w:rsidRPr="003316FF">
                <w:rPr>
                  <w:rFonts w:ascii="Arial Narrow" w:hAnsi="Arial Narrow"/>
                  <w:b/>
                  <w:i/>
                </w:rPr>
                <w:t>500 g</w:t>
              </w:r>
            </w:smartTag>
          </w:p>
        </w:tc>
      </w:tr>
      <w:tr w:rsidR="00DF505B" w:rsidTr="003316FF">
        <w:trPr>
          <w:trHeight w:val="393"/>
        </w:trPr>
        <w:tc>
          <w:tcPr>
            <w:tcW w:w="943" w:type="dxa"/>
            <w:vAlign w:val="center"/>
          </w:tcPr>
          <w:p w:rsidR="00DF505B" w:rsidRPr="003316FF" w:rsidRDefault="00DF505B" w:rsidP="003316FF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r w:rsidRPr="003316FF">
              <w:rPr>
                <w:rFonts w:ascii="Arial Narrow" w:hAnsi="Arial Narrow"/>
                <w:b/>
                <w:i/>
              </w:rPr>
              <w:t>süt</w:t>
            </w:r>
          </w:p>
        </w:tc>
        <w:tc>
          <w:tcPr>
            <w:tcW w:w="2615" w:type="dxa"/>
            <w:vAlign w:val="center"/>
          </w:tcPr>
          <w:p w:rsidR="00DF505B" w:rsidRPr="003316FF" w:rsidRDefault="00DF505B" w:rsidP="003316FF">
            <w:pPr>
              <w:pStyle w:val="NoSpacing"/>
              <w:tabs>
                <w:tab w:val="left" w:pos="284"/>
                <w:tab w:val="left" w:pos="1843"/>
                <w:tab w:val="left" w:pos="3402"/>
              </w:tabs>
              <w:rPr>
                <w:rFonts w:ascii="Arial Narrow" w:hAnsi="Arial Narrow"/>
                <w:b/>
                <w:i/>
              </w:rPr>
            </w:pPr>
            <w:smartTag w:uri="urn:schemas-microsoft-com:office:smarttags" w:element="metricconverter">
              <w:smartTagPr>
                <w:attr w:name="ProductID" w:val="350 g"/>
              </w:smartTagPr>
              <w:r w:rsidRPr="003316FF">
                <w:rPr>
                  <w:rFonts w:ascii="Arial Narrow" w:hAnsi="Arial Narrow"/>
                  <w:b/>
                  <w:i/>
                </w:rPr>
                <w:t>350 g</w:t>
              </w:r>
            </w:smartTag>
          </w:p>
        </w:tc>
      </w:tr>
    </w:tbl>
    <w:p w:rsidR="00DF505B" w:rsidRDefault="00DF505B" w:rsidP="00C82D61">
      <w:pPr>
        <w:pStyle w:val="NoSpacing"/>
        <w:tabs>
          <w:tab w:val="left" w:pos="1134"/>
          <w:tab w:val="left" w:pos="3828"/>
          <w:tab w:val="left" w:pos="3969"/>
        </w:tabs>
      </w:pPr>
      <w:r w:rsidRPr="00166814">
        <w:rPr>
          <w:b/>
          <w:bdr w:val="single" w:sz="4" w:space="0" w:color="auto"/>
          <w:shd w:val="clear" w:color="auto" w:fill="FBD4B4"/>
        </w:rPr>
        <w:t>25</w:t>
      </w:r>
      <w:r w:rsidRPr="00166814">
        <w:rPr>
          <w:bdr w:val="single" w:sz="4" w:space="0" w:color="auto"/>
          <w:shd w:val="clear" w:color="auto" w:fill="FBD4B4"/>
        </w:rPr>
        <w:t>.</w:t>
      </w:r>
      <w:r w:rsidRPr="00166814">
        <w:t xml:space="preserve"> </w:t>
      </w:r>
    </w:p>
    <w:p w:rsidR="00DF505B" w:rsidRDefault="00DF505B" w:rsidP="00C82D61">
      <w:pPr>
        <w:pStyle w:val="NoSpacing"/>
        <w:tabs>
          <w:tab w:val="left" w:pos="1134"/>
          <w:tab w:val="left" w:pos="3828"/>
          <w:tab w:val="left" w:pos="3969"/>
        </w:tabs>
      </w:pPr>
    </w:p>
    <w:p w:rsidR="00DF505B" w:rsidRDefault="00DF505B" w:rsidP="00C82D61">
      <w:pPr>
        <w:pStyle w:val="NoSpacing"/>
        <w:tabs>
          <w:tab w:val="left" w:pos="1134"/>
          <w:tab w:val="left" w:pos="3828"/>
          <w:tab w:val="left" w:pos="3969"/>
        </w:tabs>
      </w:pPr>
    </w:p>
    <w:p w:rsidR="00DF505B" w:rsidRDefault="00DF505B" w:rsidP="00C82D61">
      <w:pPr>
        <w:pStyle w:val="NoSpacing"/>
        <w:tabs>
          <w:tab w:val="left" w:pos="1134"/>
          <w:tab w:val="left" w:pos="3828"/>
          <w:tab w:val="left" w:pos="3969"/>
        </w:tabs>
      </w:pPr>
    </w:p>
    <w:p w:rsidR="00DF505B" w:rsidRDefault="00DF505B" w:rsidP="00C82D61">
      <w:pPr>
        <w:pStyle w:val="NoSpacing"/>
        <w:tabs>
          <w:tab w:val="left" w:pos="1134"/>
          <w:tab w:val="left" w:pos="3828"/>
          <w:tab w:val="left" w:pos="3969"/>
        </w:tabs>
      </w:pPr>
    </w:p>
    <w:p w:rsidR="00DF505B" w:rsidRPr="00E0665F" w:rsidRDefault="00DF505B" w:rsidP="00C82D61">
      <w:pPr>
        <w:pStyle w:val="NoSpacing"/>
        <w:tabs>
          <w:tab w:val="left" w:pos="1134"/>
          <w:tab w:val="left" w:pos="3828"/>
          <w:tab w:val="left" w:pos="3969"/>
        </w:tabs>
      </w:pPr>
      <w:r>
        <w:t xml:space="preserve">Yukarıdaki malzemeler karıştırılarak kek yapılıyor. Oluşan karışım kaç </w:t>
      </w:r>
      <w:r w:rsidRPr="00DD4D72">
        <w:rPr>
          <w:b/>
        </w:rPr>
        <w:t>gram</w:t>
      </w:r>
      <w:r>
        <w:t>dır?</w:t>
      </w:r>
    </w:p>
    <w:p w:rsidR="00DF505B" w:rsidRPr="00166814" w:rsidRDefault="00DF505B" w:rsidP="009A44D7">
      <w:pPr>
        <w:pStyle w:val="NoSpacing"/>
        <w:tabs>
          <w:tab w:val="left" w:pos="1843"/>
          <w:tab w:val="left" w:pos="3828"/>
          <w:tab w:val="left" w:pos="3969"/>
        </w:tabs>
        <w:rPr>
          <w:b/>
        </w:rPr>
      </w:pPr>
      <w:r w:rsidRPr="00166814">
        <w:rPr>
          <w:b/>
        </w:rPr>
        <w:t xml:space="preserve">A) </w:t>
      </w:r>
      <w:smartTag w:uri="urn:schemas-microsoft-com:office:smarttags" w:element="metricconverter">
        <w:smartTagPr>
          <w:attr w:name="ProductID" w:val="2300 gram"/>
        </w:smartTagPr>
        <w:r w:rsidRPr="000A1FB9">
          <w:t>2300 gram</w:t>
        </w:r>
      </w:smartTag>
    </w:p>
    <w:p w:rsidR="00DF505B" w:rsidRPr="00C82D61" w:rsidRDefault="00DF505B" w:rsidP="00350A78">
      <w:pPr>
        <w:pStyle w:val="NoSpacing"/>
        <w:tabs>
          <w:tab w:val="left" w:pos="1843"/>
          <w:tab w:val="left" w:pos="3828"/>
          <w:tab w:val="left" w:pos="3969"/>
        </w:tabs>
      </w:pPr>
      <w:r w:rsidRPr="00166814">
        <w:rPr>
          <w:b/>
        </w:rPr>
        <w:t>B)</w:t>
      </w:r>
      <w:r w:rsidRPr="00166814">
        <w:t xml:space="preserve"> </w:t>
      </w:r>
      <w:smartTag w:uri="urn:schemas-microsoft-com:office:smarttags" w:element="metricconverter">
        <w:smartTagPr>
          <w:attr w:name="ProductID" w:val="3300 gram"/>
        </w:smartTagPr>
        <w:r>
          <w:t>3300 gram</w:t>
        </w:r>
      </w:smartTag>
    </w:p>
    <w:p w:rsidR="00DF505B" w:rsidRPr="000A1FB9" w:rsidRDefault="00DF505B" w:rsidP="00C82D61">
      <w:pPr>
        <w:pStyle w:val="NoSpacing"/>
        <w:tabs>
          <w:tab w:val="left" w:pos="1843"/>
          <w:tab w:val="left" w:pos="3828"/>
          <w:tab w:val="left" w:pos="3969"/>
        </w:tabs>
      </w:pPr>
      <w:r w:rsidRPr="00166814">
        <w:rPr>
          <w:b/>
        </w:rPr>
        <w:t xml:space="preserve">C) </w:t>
      </w:r>
      <w:smartTag w:uri="urn:schemas-microsoft-com:office:smarttags" w:element="metricconverter">
        <w:smartTagPr>
          <w:attr w:name="ProductID" w:val="4200 gram"/>
        </w:smartTagPr>
        <w:r w:rsidRPr="000A1FB9">
          <w:t>4200 gram</w:t>
        </w:r>
      </w:smartTag>
    </w:p>
    <w:p w:rsidR="00DF505B" w:rsidRDefault="00DF505B" w:rsidP="00C82D61">
      <w:pPr>
        <w:pStyle w:val="NoSpacing"/>
        <w:tabs>
          <w:tab w:val="left" w:pos="1843"/>
          <w:tab w:val="left" w:pos="3828"/>
          <w:tab w:val="left" w:pos="3969"/>
        </w:tabs>
        <w:rPr>
          <w:b/>
        </w:rPr>
      </w:pPr>
    </w:p>
    <w:p w:rsidR="00DF505B" w:rsidRDefault="00DF505B" w:rsidP="00774352">
      <w:pPr>
        <w:jc w:val="center"/>
        <w:rPr>
          <w:b/>
          <w:color w:val="C0C0C0"/>
          <w:sz w:val="16"/>
          <w:szCs w:val="16"/>
          <w:u w:val="single"/>
        </w:rPr>
      </w:pPr>
      <w:hyperlink r:id="rId17" w:history="1">
        <w:r>
          <w:rPr>
            <w:rStyle w:val="Hyperlink"/>
            <w:b/>
            <w:color w:val="C0C0C0"/>
            <w:sz w:val="16"/>
            <w:szCs w:val="16"/>
          </w:rPr>
          <w:t>www.sorubak.com</w:t>
        </w:r>
      </w:hyperlink>
      <w:r>
        <w:rPr>
          <w:b/>
          <w:color w:val="C0C0C0"/>
          <w:sz w:val="16"/>
          <w:szCs w:val="16"/>
          <w:u w:val="single"/>
        </w:rPr>
        <w:t xml:space="preserve">  </w:t>
      </w:r>
    </w:p>
    <w:p w:rsidR="00DF505B" w:rsidRPr="00166814" w:rsidRDefault="00DF505B" w:rsidP="00C82D61">
      <w:pPr>
        <w:pStyle w:val="NoSpacing"/>
        <w:tabs>
          <w:tab w:val="left" w:pos="1843"/>
          <w:tab w:val="left" w:pos="3828"/>
          <w:tab w:val="left" w:pos="3969"/>
        </w:tabs>
      </w:pPr>
    </w:p>
    <w:p w:rsidR="00DF505B" w:rsidRPr="00166814" w:rsidRDefault="00DF505B" w:rsidP="004418D0">
      <w:pPr>
        <w:pStyle w:val="NoSpacing"/>
        <w:jc w:val="center"/>
        <w:rPr>
          <w:rFonts w:ascii="Freestyle Script" w:hAnsi="Freestyle Script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  <w:r>
        <w:rPr>
          <w:noProof/>
        </w:rPr>
        <w:pict>
          <v:group id="_x0000_s1054" style="position:absolute;left:0;text-align:left;margin-left:417.6pt;margin-top:-19.25pt;width:103.1pt;height:750.4pt;z-index:251644928" coordorigin="548,502" coordsize="2062,15008">
            <v:shape id="_x0000_s1055" type="#_x0000_t202" style="position:absolute;left:548;top:2482;width:2062;height:720">
              <v:textbox style="mso-next-textbox:#_x0000_s1055">
                <w:txbxContent>
                  <w:p w:rsidR="00DF505B" w:rsidRPr="006A78BE" w:rsidRDefault="00DF505B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Adı: …………...</w:t>
                    </w:r>
                  </w:p>
                  <w:p w:rsidR="00DF505B" w:rsidRPr="006A78BE" w:rsidRDefault="00DF505B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Soyadı: ………..</w:t>
                    </w:r>
                  </w:p>
                </w:txbxContent>
              </v:textbox>
            </v:shape>
            <v:shape id="_x0000_s1056" type="#_x0000_t202" style="position:absolute;left:548;top:502;width:2062;height:1800">
              <v:textbox style="mso-next-textbox:#_x0000_s1056">
                <w:txbxContent>
                  <w:p w:rsidR="00DF505B" w:rsidRDefault="00DF505B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 xml:space="preserve">Bafra Gazi İlköğretim Okulu </w:t>
                    </w:r>
                  </w:p>
                  <w:p w:rsidR="00DF505B" w:rsidRPr="006A78BE" w:rsidRDefault="00DF505B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3. Sınıflar</w:t>
                    </w:r>
                  </w:p>
                  <w:p w:rsidR="00DF505B" w:rsidRPr="006A78BE" w:rsidRDefault="00DF505B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A78BE">
                      <w:rPr>
                        <w:rFonts w:ascii="Times New Roman" w:hAnsi="Times New Roman"/>
                        <w:b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/>
                        <w:b/>
                      </w:rPr>
                      <w:t>- …</w:t>
                    </w:r>
                  </w:p>
                  <w:p w:rsidR="00DF505B" w:rsidRPr="0071597E" w:rsidRDefault="00DF505B" w:rsidP="0071597E"/>
                </w:txbxContent>
              </v:textbox>
            </v:shape>
            <v:group id="_x0000_s1057" style="position:absolute;left:548;top:3450;width:2062;height:12060" coordorigin="548,3450" coordsize="2062,12060">
              <v:group id="_x0000_s1058" style="position:absolute;left:548;top:13144;width:2062;height:2366" coordorigin="653,11875" coordsize="1980,2366">
                <v:shape id="_x0000_s1059" type="#_x0000_t202" style="position:absolute;left:653;top:11875;width:1980;height:540">
                  <v:textbox style="mso-next-textbox:#_x0000_s1059">
                    <w:txbxContent>
                      <w:p w:rsidR="00DF505B" w:rsidRPr="006A78BE" w:rsidRDefault="00DF505B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060" type="#_x0000_t202" style="position:absolute;left:653;top:12799;width:1980;height:540">
                  <v:textbox style="mso-next-textbox:#_x0000_s1060">
                    <w:txbxContent>
                      <w:p w:rsidR="00DF505B" w:rsidRPr="006A78BE" w:rsidRDefault="00DF505B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061" type="#_x0000_t202" style="position:absolute;left:653;top:13701;width:1980;height:540">
                  <v:textbox style="mso-next-textbox:#_x0000_s1061">
                    <w:txbxContent>
                      <w:p w:rsidR="00DF505B" w:rsidRPr="006A78BE" w:rsidRDefault="00DF505B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062" style="position:absolute;left:548;top:3450;width:2062;height:9240" coordorigin="548,3450" coordsize="2062,9240">
                <v:group id="_x0000_s1063" style="position:absolute;left:548;top:3450;width:2062;height:9240" coordorigin="548,3450" coordsize="2062,9240">
                  <v:shape id="_x0000_s1064" type="#_x0000_t202" style="position:absolute;left:548;top:3450;width:2062;height:9240">
                    <v:textbox style="mso-next-textbox:#_x0000_s1064">
                      <w:txbxContent>
                        <w:p w:rsidR="00DF505B" w:rsidRPr="006A78BE" w:rsidRDefault="00DF505B" w:rsidP="0071597E">
                          <w:pPr>
                            <w:pStyle w:val="NoSpacing"/>
                          </w:pPr>
                        </w:p>
                      </w:txbxContent>
                    </v:textbox>
                  </v:shape>
                  <v:group id="_x0000_s1065" style="position:absolute;left:1252;top:3707;width:1223;height:8764" coordorigin="1252,3765" coordsize="994,7510">
                    <v:group id="_x0000_s1066" style="position:absolute;left:1252;top:3765;width:994;height:844" coordorigin="1574,4094" coordsize="994,844">
                      <v:oval id="_x0000_s1067" style="position:absolute;left:1574;top:4094;width:281;height:238">
                        <v:textbox style="mso-next-textbox:#_x0000_s106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68" style="position:absolute;left:1931;top:4094;width:280;height:238">
                        <v:textbox style="mso-next-textbox:#_x0000_s106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69" style="position:absolute;left:2288;top:4094;width:280;height:238">
                        <v:textbox style="mso-next-textbox:#_x0000_s106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70" style="position:absolute;left:1574;top:4397;width:281;height:238">
                        <v:textbox style="mso-next-textbox:#_x0000_s107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71" style="position:absolute;left:1931;top:4397;width:280;height:238">
                        <v:textbox style="mso-next-textbox:#_x0000_s107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72" style="position:absolute;left:2288;top:4397;width:280;height:238">
                        <v:textbox style="mso-next-textbox:#_x0000_s107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73" style="position:absolute;left:1574;top:4700;width:281;height:238">
                        <v:textbox style="mso-next-textbox:#_x0000_s1073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74" style="position:absolute;left:1931;top:4700;width:280;height:238">
                        <v:textbox style="mso-next-textbox:#_x0000_s107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75" style="position:absolute;left:2288;top:4700;width:280;height:238">
                        <v:textbox style="mso-next-textbox:#_x0000_s107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076" style="position:absolute;left:1252;top:4674;width:994;height:844" coordorigin="1574,4094" coordsize="994,844">
                      <v:oval id="_x0000_s1077" style="position:absolute;left:1574;top:4094;width:281;height:238">
                        <v:textbox style="mso-next-textbox:#_x0000_s107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78" style="position:absolute;left:1931;top:4094;width:280;height:238">
                        <v:textbox style="mso-next-textbox:#_x0000_s107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79" style="position:absolute;left:2288;top:4094;width:280;height:238">
                        <v:textbox style="mso-next-textbox:#_x0000_s107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80" style="position:absolute;left:1574;top:4397;width:281;height:238">
                        <v:textbox style="mso-next-textbox:#_x0000_s108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1" style="position:absolute;left:1931;top:4397;width:280;height:238">
                        <v:textbox style="mso-next-textbox:#_x0000_s108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2" style="position:absolute;left:2288;top:4397;width:280;height:238">
                        <v:textbox style="mso-next-textbox:#_x0000_s108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83" style="position:absolute;left:1574;top:4700;width:281;height:238">
                        <v:textbox style="mso-next-textbox:#_x0000_s1083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4" style="position:absolute;left:1931;top:4700;width:280;height:238">
                        <v:textbox style="mso-next-textbox:#_x0000_s108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5" style="position:absolute;left:2288;top:4700;width:280;height:238">
                        <v:textbox style="mso-next-textbox:#_x0000_s108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086" style="position:absolute;left:1252;top:5583;width:994;height:844" coordorigin="1574,4094" coordsize="994,844">
                      <v:oval id="_x0000_s1087" style="position:absolute;left:1574;top:4094;width:281;height:238">
                        <v:textbox style="mso-next-textbox:#_x0000_s108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8" style="position:absolute;left:1931;top:4094;width:280;height:238">
                        <v:textbox style="mso-next-textbox:#_x0000_s108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9" style="position:absolute;left:2288;top:4094;width:280;height:238">
                        <v:textbox style="mso-next-textbox:#_x0000_s108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90" style="position:absolute;left:1574;top:4397;width:281;height:238">
                        <v:textbox style="mso-next-textbox:#_x0000_s109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1" style="position:absolute;left:1931;top:4397;width:280;height:238">
                        <v:textbox style="mso-next-textbox:#_x0000_s109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2" style="position:absolute;left:2288;top:4397;width:280;height:238">
                        <v:textbox style="mso-next-textbox:#_x0000_s109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93" style="position:absolute;left:1574;top:4700;width:281;height:238">
                        <v:textbox style="mso-next-textbox:#_x0000_s1093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4" style="position:absolute;left:1931;top:4700;width:280;height:238">
                        <v:textbox style="mso-next-textbox:#_x0000_s109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5" style="position:absolute;left:2288;top:4700;width:280;height:238">
                        <v:textbox style="mso-next-textbox:#_x0000_s109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096" style="position:absolute;left:1252;top:6492;width:994;height:844" coordorigin="1574,4094" coordsize="994,844">
                      <v:oval id="_x0000_s1097" style="position:absolute;left:1574;top:4094;width:281;height:238">
                        <v:textbox style="mso-next-textbox:#_x0000_s109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8" style="position:absolute;left:1931;top:4094;width:280;height:238">
                        <v:textbox style="mso-next-textbox:#_x0000_s109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9" style="position:absolute;left:2288;top:4094;width:280;height:238">
                        <v:textbox style="mso-next-textbox:#_x0000_s109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0" style="position:absolute;left:1574;top:4397;width:281;height:238">
                        <v:textbox style="mso-next-textbox:#_x0000_s110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1" style="position:absolute;left:1931;top:4397;width:280;height:238">
                        <v:textbox style="mso-next-textbox:#_x0000_s110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2" style="position:absolute;left:2288;top:4397;width:280;height:238">
                        <v:textbox style="mso-next-textbox:#_x0000_s110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3" style="position:absolute;left:1574;top:4700;width:281;height:238">
                        <v:textbox style="mso-next-textbox:#_x0000_s1103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4" style="position:absolute;left:1931;top:4700;width:280;height:238">
                        <v:textbox style="mso-next-textbox:#_x0000_s110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5" style="position:absolute;left:2288;top:4700;width:280;height:238">
                        <v:textbox style="mso-next-textbox:#_x0000_s110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06" style="position:absolute;left:1252;top:7401;width:994;height:844" coordorigin="1574,4094" coordsize="994,844">
                      <v:oval id="_x0000_s1107" style="position:absolute;left:1574;top:4094;width:281;height:238">
                        <v:textbox style="mso-next-textbox:#_x0000_s110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8" style="position:absolute;left:1931;top:4094;width:280;height:238">
                        <v:textbox style="mso-next-textbox:#_x0000_s110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9" style="position:absolute;left:2288;top:4094;width:280;height:238">
                        <v:textbox style="mso-next-textbox:#_x0000_s110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0" style="position:absolute;left:1574;top:4397;width:281;height:238">
                        <v:textbox style="mso-next-textbox:#_x0000_s111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1" style="position:absolute;left:1931;top:4397;width:280;height:238">
                        <v:textbox style="mso-next-textbox:#_x0000_s111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2" style="position:absolute;left:2288;top:4397;width:280;height:238">
                        <v:textbox style="mso-next-textbox:#_x0000_s111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3" style="position:absolute;left:1574;top:4700;width:281;height:238">
                        <v:textbox style="mso-next-textbox:#_x0000_s1113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4" style="position:absolute;left:1931;top:4700;width:280;height:238">
                        <v:textbox style="mso-next-textbox:#_x0000_s111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5" style="position:absolute;left:2288;top:4700;width:280;height:238">
                        <v:textbox style="mso-next-textbox:#_x0000_s111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16" style="position:absolute;left:1252;top:8310;width:994;height:844" coordorigin="1574,4094" coordsize="994,844">
                      <v:oval id="_x0000_s1117" style="position:absolute;left:1574;top:4094;width:281;height:238">
                        <v:textbox style="mso-next-textbox:#_x0000_s111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8" style="position:absolute;left:1931;top:4094;width:280;height:238">
                        <v:textbox style="mso-next-textbox:#_x0000_s111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9" style="position:absolute;left:2288;top:4094;width:280;height:238">
                        <v:textbox style="mso-next-textbox:#_x0000_s111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0" style="position:absolute;left:1574;top:4397;width:281;height:238">
                        <v:textbox style="mso-next-textbox:#_x0000_s112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1" style="position:absolute;left:1931;top:4397;width:280;height:238">
                        <v:textbox style="mso-next-textbox:#_x0000_s112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2" style="position:absolute;left:2288;top:4397;width:280;height:238">
                        <v:textbox style="mso-next-textbox:#_x0000_s112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3" style="position:absolute;left:1574;top:4700;width:281;height:238">
                        <v:textbox style="mso-next-textbox:#_x0000_s1123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4" style="position:absolute;left:1931;top:4700;width:280;height:238">
                        <v:textbox style="mso-next-textbox:#_x0000_s112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5" style="position:absolute;left:2288;top:4700;width:280;height:238">
                        <v:textbox style="mso-next-textbox:#_x0000_s112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26" style="position:absolute;left:1252;top:9219;width:994;height:844" coordorigin="1574,4094" coordsize="994,844">
                      <v:oval id="_x0000_s1127" style="position:absolute;left:1574;top:4094;width:281;height:238">
                        <v:textbox style="mso-next-textbox:#_x0000_s112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8" style="position:absolute;left:1931;top:4094;width:280;height:238">
                        <v:textbox style="mso-next-textbox:#_x0000_s112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9" style="position:absolute;left:2288;top:4094;width:280;height:238">
                        <v:textbox style="mso-next-textbox:#_x0000_s112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0" style="position:absolute;left:1574;top:4397;width:281;height:238">
                        <v:textbox style="mso-next-textbox:#_x0000_s113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1" style="position:absolute;left:1931;top:4397;width:280;height:238">
                        <v:textbox style="mso-next-textbox:#_x0000_s113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2" style="position:absolute;left:2288;top:4397;width:280;height:238">
                        <v:textbox style="mso-next-textbox:#_x0000_s113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3" style="position:absolute;left:1574;top:4700;width:281;height:238">
                        <v:textbox style="mso-next-textbox:#_x0000_s1133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4" style="position:absolute;left:1931;top:4700;width:280;height:238">
                        <v:textbox style="mso-next-textbox:#_x0000_s113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5" style="position:absolute;left:2288;top:4700;width:280;height:238">
                        <v:textbox style="mso-next-textbox:#_x0000_s113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36" style="position:absolute;left:1252;top:10128;width:994;height:844" coordorigin="1574,4094" coordsize="994,844">
                      <v:oval id="_x0000_s1137" style="position:absolute;left:1574;top:4094;width:281;height:238">
                        <v:textbox style="mso-next-textbox:#_x0000_s113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8" style="position:absolute;left:1931;top:4094;width:280;height:238">
                        <v:textbox style="mso-next-textbox:#_x0000_s113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9" style="position:absolute;left:2288;top:4094;width:280;height:238">
                        <v:textbox style="mso-next-textbox:#_x0000_s113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0" style="position:absolute;left:1574;top:4397;width:281;height:238">
                        <v:textbox style="mso-next-textbox:#_x0000_s114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1" style="position:absolute;left:1931;top:4397;width:280;height:238">
                        <v:textbox style="mso-next-textbox:#_x0000_s114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2" style="position:absolute;left:2288;top:4397;width:280;height:238">
                        <v:textbox style="mso-next-textbox:#_x0000_s114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3" style="position:absolute;left:1574;top:4700;width:281;height:238">
                        <v:textbox style="mso-next-textbox:#_x0000_s1143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4" style="position:absolute;left:1931;top:4700;width:280;height:238">
                        <v:textbox style="mso-next-textbox:#_x0000_s114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5" style="position:absolute;left:2288;top:4700;width:280;height:238">
                        <v:textbox style="mso-next-textbox:#_x0000_s114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146" style="position:absolute;left:1252;top:11037;width:281;height:238">
                      <v:textbox style="mso-next-textbox:#_x0000_s1146" inset=".5mm,0,0,0">
                        <w:txbxContent>
                          <w:p w:rsidR="00DF505B" w:rsidRPr="006A78BE" w:rsidRDefault="00DF505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147" style="position:absolute;left:1609;top:11037;width:280;height:238">
                      <v:textbox style="mso-next-textbox:#_x0000_s1147" inset=".5mm,0,0,0">
                        <w:txbxContent>
                          <w:p w:rsidR="00DF505B" w:rsidRPr="006A78BE" w:rsidRDefault="00DF505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148" style="position:absolute;left:1966;top:11037;width:280;height:238">
                      <v:textbox style="mso-next-textbox:#_x0000_s1148" inset=".5mm,0,0,0">
                        <w:txbxContent>
                          <w:p w:rsidR="00DF505B" w:rsidRPr="006A78BE" w:rsidRDefault="00DF505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149" style="position:absolute;left:712;top:3585;width:540;height:8970" coordorigin="712,3585" coordsize="540,8886">
                  <v:group id="_x0000_s1150" style="position:absolute;left:712;top:3585;width:540;height:3613" coordorigin="712,3585" coordsize="540,3613">
                    <v:group id="_x0000_s1151" style="position:absolute;left:712;top:3585;width:540;height:1856" coordorigin="779,3585" coordsize="473,1856">
                      <v:rect id="_x0000_s1152" style="position:absolute;left:779;top:3585;width:473;height:471" stroked="f">
                        <v:textbox style="mso-next-textbox:#_x0000_s1152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153" style="position:absolute;left:779;top:3981;width:473;height:413" stroked="f">
                        <v:textbox style="mso-next-textbox:#_x0000_s1153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154" style="position:absolute;left:779;top:4679;width:473;height:413" stroked="f">
                        <v:textbox style="mso-next-textbox:#_x0000_s1154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155" style="position:absolute;left:779;top:4330;width:473;height:413" stroked="f">
                        <v:textbox style="mso-next-textbox:#_x0000_s1155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156" style="position:absolute;left:779;top:5028;width:473;height:413" stroked="f">
                        <v:textbox style="mso-next-textbox:#_x0000_s1156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157" style="position:absolute;left:712;top:5342;width:540;height:1856" coordorigin="779,3585" coordsize="473,1856">
                      <v:rect id="_x0000_s1158" style="position:absolute;left:779;top:3585;width:473;height:471" stroked="f">
                        <v:textbox style="mso-next-textbox:#_x0000_s1158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159" style="position:absolute;left:779;top:3981;width:473;height:413" stroked="f">
                        <v:textbox style="mso-next-textbox:#_x0000_s1159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160" style="position:absolute;left:779;top:4679;width:473;height:413" stroked="f">
                        <v:textbox style="mso-next-textbox:#_x0000_s1160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161" style="position:absolute;left:779;top:4330;width:473;height:413" stroked="f">
                        <v:textbox style="mso-next-textbox:#_x0000_s1161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162" style="position:absolute;left:779;top:5028;width:473;height:413" stroked="f">
                        <v:textbox style="mso-next-textbox:#_x0000_s1162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163" style="position:absolute;left:712;top:7077;width:540;height:1856" coordorigin="779,3585" coordsize="473,1856">
                    <v:rect id="_x0000_s1164" style="position:absolute;left:779;top:3585;width:473;height:471" stroked="f">
                      <v:textbox style="mso-next-textbox:#_x0000_s1164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165" style="position:absolute;left:779;top:3981;width:473;height:413" stroked="f">
                      <v:textbox style="mso-next-textbox:#_x0000_s1165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166" style="position:absolute;left:779;top:4679;width:473;height:413" stroked="f">
                      <v:textbox style="mso-next-textbox:#_x0000_s1166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167" style="position:absolute;left:779;top:4330;width:473;height:413" stroked="f">
                      <v:textbox style="mso-next-textbox:#_x0000_s1167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168" style="position:absolute;left:779;top:5028;width:473;height:413" stroked="f">
                      <v:textbox style="mso-next-textbox:#_x0000_s1168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169" style="position:absolute;left:712;top:8834;width:540;height:1945" coordorigin="779,3585" coordsize="473,1856">
                    <v:rect id="_x0000_s1170" style="position:absolute;left:779;top:3585;width:473;height:471" stroked="f">
                      <v:textbox style="mso-next-textbox:#_x0000_s1170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171" style="position:absolute;left:779;top:3981;width:473;height:413" stroked="f">
                      <v:textbox style="mso-next-textbox:#_x0000_s1171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172" style="position:absolute;left:779;top:4679;width:473;height:413" stroked="f">
                      <v:textbox style="mso-next-textbox:#_x0000_s1172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173" style="position:absolute;left:779;top:4330;width:473;height:413" stroked="f">
                      <v:textbox style="mso-next-textbox:#_x0000_s1173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174" style="position:absolute;left:779;top:5028;width:473;height:413" stroked="f">
                      <v:textbox style="mso-next-textbox:#_x0000_s1174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175" style="position:absolute;left:712;top:10690;width:540;height:1781" coordorigin="779,3585" coordsize="473,1856">
                    <v:rect id="_x0000_s1176" style="position:absolute;left:779;top:3585;width:473;height:471" stroked="f">
                      <v:textbox style="mso-next-textbox:#_x0000_s1176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177" style="position:absolute;left:779;top:3981;width:473;height:413" stroked="f">
                      <v:textbox style="mso-next-textbox:#_x0000_s1177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178" style="position:absolute;left:779;top:4679;width:473;height:413" stroked="f">
                      <v:textbox style="mso-next-textbox:#_x0000_s1178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179" style="position:absolute;left:779;top:4330;width:473;height:413" stroked="f">
                      <v:textbox style="mso-next-textbox:#_x0000_s1179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180" style="position:absolute;left:779;top:5028;width:473;height:413" stroked="f">
                      <v:textbox style="mso-next-textbox:#_x0000_s1180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  <w:r>
        <w:rPr>
          <w:noProof/>
        </w:rPr>
        <w:pict>
          <v:group id="_x0000_s1181" style="position:absolute;left:0;text-align:left;margin-left:274.3pt;margin-top:-19.25pt;width:103.1pt;height:750.4pt;z-index:251643904" coordorigin="548,502" coordsize="2062,15008">
            <v:shape id="_x0000_s1182" type="#_x0000_t202" style="position:absolute;left:548;top:2482;width:2062;height:720">
              <v:textbox style="mso-next-textbox:#_x0000_s1182">
                <w:txbxContent>
                  <w:p w:rsidR="00DF505B" w:rsidRPr="006A78BE" w:rsidRDefault="00DF505B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Adı: …………...</w:t>
                    </w:r>
                  </w:p>
                  <w:p w:rsidR="00DF505B" w:rsidRPr="006A78BE" w:rsidRDefault="00DF505B" w:rsidP="0071597E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>Soyadı: ………..</w:t>
                    </w:r>
                  </w:p>
                </w:txbxContent>
              </v:textbox>
            </v:shape>
            <v:shape id="_x0000_s1183" type="#_x0000_t202" style="position:absolute;left:548;top:502;width:2062;height:1800">
              <v:textbox style="mso-next-textbox:#_x0000_s1183">
                <w:txbxContent>
                  <w:p w:rsidR="00DF505B" w:rsidRDefault="00DF505B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 w:rsidRPr="006A78BE">
                      <w:rPr>
                        <w:rFonts w:ascii="Times New Roman" w:hAnsi="Times New Roman"/>
                      </w:rPr>
                      <w:t xml:space="preserve">Bafra Gazi İlköğretim Okulu </w:t>
                    </w:r>
                  </w:p>
                  <w:p w:rsidR="00DF505B" w:rsidRPr="006A78BE" w:rsidRDefault="00DF505B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3. Sınıflar</w:t>
                    </w:r>
                  </w:p>
                  <w:p w:rsidR="00DF505B" w:rsidRPr="006A78BE" w:rsidRDefault="00DF505B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A78BE">
                      <w:rPr>
                        <w:rFonts w:ascii="Times New Roman" w:hAnsi="Times New Roman"/>
                        <w:b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/>
                        <w:b/>
                      </w:rPr>
                      <w:t>- …</w:t>
                    </w:r>
                  </w:p>
                  <w:p w:rsidR="00DF505B" w:rsidRPr="006A78BE" w:rsidRDefault="00DF505B" w:rsidP="0071597E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  <v:group id="_x0000_s1184" style="position:absolute;left:548;top:3450;width:2062;height:12060" coordorigin="548,3450" coordsize="2062,12060">
              <v:group id="_x0000_s1185" style="position:absolute;left:548;top:13144;width:2062;height:2366" coordorigin="653,11875" coordsize="1980,2366">
                <v:shape id="_x0000_s1186" type="#_x0000_t202" style="position:absolute;left:653;top:11875;width:1980;height:540">
                  <v:textbox style="mso-next-textbox:#_x0000_s1186">
                    <w:txbxContent>
                      <w:p w:rsidR="00DF505B" w:rsidRPr="006A78BE" w:rsidRDefault="00DF505B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187" type="#_x0000_t202" style="position:absolute;left:653;top:12799;width:1980;height:540">
                  <v:textbox style="mso-next-textbox:#_x0000_s1187">
                    <w:txbxContent>
                      <w:p w:rsidR="00DF505B" w:rsidRPr="006A78BE" w:rsidRDefault="00DF505B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188" type="#_x0000_t202" style="position:absolute;left:653;top:13701;width:1980;height:540">
                  <v:textbox style="mso-next-textbox:#_x0000_s1188">
                    <w:txbxContent>
                      <w:p w:rsidR="00DF505B" w:rsidRPr="006A78BE" w:rsidRDefault="00DF505B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189" style="position:absolute;left:548;top:3450;width:2062;height:9240" coordorigin="548,3450" coordsize="2062,9240">
                <v:group id="_x0000_s1190" style="position:absolute;left:548;top:3450;width:2062;height:9240" coordorigin="548,3450" coordsize="2062,9240">
                  <v:shape id="_x0000_s1191" type="#_x0000_t202" style="position:absolute;left:548;top:3450;width:2062;height:9240">
                    <v:textbox style="mso-next-textbox:#_x0000_s1191">
                      <w:txbxContent>
                        <w:p w:rsidR="00DF505B" w:rsidRPr="006A78BE" w:rsidRDefault="00DF505B" w:rsidP="0071597E">
                          <w:pPr>
                            <w:pStyle w:val="NoSpacing"/>
                          </w:pPr>
                        </w:p>
                      </w:txbxContent>
                    </v:textbox>
                  </v:shape>
                  <v:group id="_x0000_s1192" style="position:absolute;left:1252;top:3707;width:1223;height:8764" coordorigin="1252,3765" coordsize="994,7510">
                    <v:group id="_x0000_s1193" style="position:absolute;left:1252;top:3765;width:994;height:844" coordorigin="1574,4094" coordsize="994,844">
                      <v:oval id="_x0000_s1194" style="position:absolute;left:1574;top:4094;width:281;height:238">
                        <v:textbox style="mso-next-textbox:#_x0000_s119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5" style="position:absolute;left:1931;top:4094;width:280;height:238">
                        <v:textbox style="mso-next-textbox:#_x0000_s119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6" style="position:absolute;left:2288;top:4094;width:280;height:238">
                        <v:textbox style="mso-next-textbox:#_x0000_s1196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7" style="position:absolute;left:1574;top:4397;width:281;height:238">
                        <v:textbox style="mso-next-textbox:#_x0000_s119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8" style="position:absolute;left:1931;top:4397;width:280;height:238">
                        <v:textbox style="mso-next-textbox:#_x0000_s119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9" style="position:absolute;left:2288;top:4397;width:280;height:238">
                        <v:textbox style="mso-next-textbox:#_x0000_s119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0" style="position:absolute;left:1574;top:4700;width:281;height:238">
                        <v:textbox style="mso-next-textbox:#_x0000_s120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1" style="position:absolute;left:1931;top:4700;width:280;height:238">
                        <v:textbox style="mso-next-textbox:#_x0000_s120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2" style="position:absolute;left:2288;top:4700;width:280;height:238">
                        <v:textbox style="mso-next-textbox:#_x0000_s120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03" style="position:absolute;left:1252;top:4674;width:994;height:844" coordorigin="1574,4094" coordsize="994,844">
                      <v:oval id="_x0000_s1204" style="position:absolute;left:1574;top:4094;width:281;height:238">
                        <v:textbox style="mso-next-textbox:#_x0000_s120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5" style="position:absolute;left:1931;top:4094;width:280;height:238">
                        <v:textbox style="mso-next-textbox:#_x0000_s120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6" style="position:absolute;left:2288;top:4094;width:280;height:238">
                        <v:textbox style="mso-next-textbox:#_x0000_s1206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7" style="position:absolute;left:1574;top:4397;width:281;height:238">
                        <v:textbox style="mso-next-textbox:#_x0000_s120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8" style="position:absolute;left:1931;top:4397;width:280;height:238">
                        <v:textbox style="mso-next-textbox:#_x0000_s120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9" style="position:absolute;left:2288;top:4397;width:280;height:238">
                        <v:textbox style="mso-next-textbox:#_x0000_s120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0" style="position:absolute;left:1574;top:4700;width:281;height:238">
                        <v:textbox style="mso-next-textbox:#_x0000_s121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1" style="position:absolute;left:1931;top:4700;width:280;height:238">
                        <v:textbox style="mso-next-textbox:#_x0000_s121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2" style="position:absolute;left:2288;top:4700;width:280;height:238">
                        <v:textbox style="mso-next-textbox:#_x0000_s121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13" style="position:absolute;left:1252;top:5583;width:994;height:844" coordorigin="1574,4094" coordsize="994,844">
                      <v:oval id="_x0000_s1214" style="position:absolute;left:1574;top:4094;width:281;height:238">
                        <v:textbox style="mso-next-textbox:#_x0000_s121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5" style="position:absolute;left:1931;top:4094;width:280;height:238">
                        <v:textbox style="mso-next-textbox:#_x0000_s121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6" style="position:absolute;left:2288;top:4094;width:280;height:238">
                        <v:textbox style="mso-next-textbox:#_x0000_s1216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7" style="position:absolute;left:1574;top:4397;width:281;height:238">
                        <v:textbox style="mso-next-textbox:#_x0000_s121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8" style="position:absolute;left:1931;top:4397;width:280;height:238">
                        <v:textbox style="mso-next-textbox:#_x0000_s121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9" style="position:absolute;left:2288;top:4397;width:280;height:238">
                        <v:textbox style="mso-next-textbox:#_x0000_s121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0" style="position:absolute;left:1574;top:4700;width:281;height:238">
                        <v:textbox style="mso-next-textbox:#_x0000_s122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1" style="position:absolute;left:1931;top:4700;width:280;height:238">
                        <v:textbox style="mso-next-textbox:#_x0000_s122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2" style="position:absolute;left:2288;top:4700;width:280;height:238">
                        <v:textbox style="mso-next-textbox:#_x0000_s122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23" style="position:absolute;left:1252;top:6492;width:994;height:844" coordorigin="1574,4094" coordsize="994,844">
                      <v:oval id="_x0000_s1224" style="position:absolute;left:1574;top:4094;width:281;height:238">
                        <v:textbox style="mso-next-textbox:#_x0000_s122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5" style="position:absolute;left:1931;top:4094;width:280;height:238">
                        <v:textbox style="mso-next-textbox:#_x0000_s122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6" style="position:absolute;left:2288;top:4094;width:280;height:238">
                        <v:textbox style="mso-next-textbox:#_x0000_s1226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7" style="position:absolute;left:1574;top:4397;width:281;height:238">
                        <v:textbox style="mso-next-textbox:#_x0000_s122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8" style="position:absolute;left:1931;top:4397;width:280;height:238">
                        <v:textbox style="mso-next-textbox:#_x0000_s122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9" style="position:absolute;left:2288;top:4397;width:280;height:238">
                        <v:textbox style="mso-next-textbox:#_x0000_s122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30" style="position:absolute;left:1574;top:4700;width:281;height:238">
                        <v:textbox style="mso-next-textbox:#_x0000_s123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1" style="position:absolute;left:1931;top:4700;width:280;height:238">
                        <v:textbox style="mso-next-textbox:#_x0000_s123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2" style="position:absolute;left:2288;top:4700;width:280;height:238">
                        <v:textbox style="mso-next-textbox:#_x0000_s123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33" style="position:absolute;left:1252;top:7401;width:994;height:844" coordorigin="1574,4094" coordsize="994,844">
                      <v:oval id="_x0000_s1234" style="position:absolute;left:1574;top:4094;width:281;height:238">
                        <v:textbox style="mso-next-textbox:#_x0000_s123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5" style="position:absolute;left:1931;top:4094;width:280;height:238">
                        <v:textbox style="mso-next-textbox:#_x0000_s123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6" style="position:absolute;left:2288;top:4094;width:280;height:238">
                        <v:textbox style="mso-next-textbox:#_x0000_s1236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37" style="position:absolute;left:1574;top:4397;width:281;height:238">
                        <v:textbox style="mso-next-textbox:#_x0000_s123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8" style="position:absolute;left:1931;top:4397;width:280;height:238">
                        <v:textbox style="mso-next-textbox:#_x0000_s123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9" style="position:absolute;left:2288;top:4397;width:280;height:238">
                        <v:textbox style="mso-next-textbox:#_x0000_s123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40" style="position:absolute;left:1574;top:4700;width:281;height:238">
                        <v:textbox style="mso-next-textbox:#_x0000_s124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1" style="position:absolute;left:1931;top:4700;width:280;height:238">
                        <v:textbox style="mso-next-textbox:#_x0000_s124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2" style="position:absolute;left:2288;top:4700;width:280;height:238">
                        <v:textbox style="mso-next-textbox:#_x0000_s124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43" style="position:absolute;left:1252;top:8310;width:994;height:844" coordorigin="1574,4094" coordsize="994,844">
                      <v:oval id="_x0000_s1244" style="position:absolute;left:1574;top:4094;width:281;height:238">
                        <v:textbox style="mso-next-textbox:#_x0000_s124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5" style="position:absolute;left:1931;top:4094;width:280;height:238">
                        <v:textbox style="mso-next-textbox:#_x0000_s124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6" style="position:absolute;left:2288;top:4094;width:280;height:238">
                        <v:textbox style="mso-next-textbox:#_x0000_s1246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47" style="position:absolute;left:1574;top:4397;width:281;height:238">
                        <v:textbox style="mso-next-textbox:#_x0000_s124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8" style="position:absolute;left:1931;top:4397;width:280;height:238">
                        <v:textbox style="mso-next-textbox:#_x0000_s124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9" style="position:absolute;left:2288;top:4397;width:280;height:238">
                        <v:textbox style="mso-next-textbox:#_x0000_s124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50" style="position:absolute;left:1574;top:4700;width:281;height:238">
                        <v:textbox style="mso-next-textbox:#_x0000_s125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1" style="position:absolute;left:1931;top:4700;width:280;height:238">
                        <v:textbox style="mso-next-textbox:#_x0000_s125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2" style="position:absolute;left:2288;top:4700;width:280;height:238">
                        <v:textbox style="mso-next-textbox:#_x0000_s125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53" style="position:absolute;left:1252;top:9219;width:994;height:844" coordorigin="1574,4094" coordsize="994,844">
                      <v:oval id="_x0000_s1254" style="position:absolute;left:1574;top:4094;width:281;height:238">
                        <v:textbox style="mso-next-textbox:#_x0000_s125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5" style="position:absolute;left:1931;top:4094;width:280;height:238">
                        <v:textbox style="mso-next-textbox:#_x0000_s125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6" style="position:absolute;left:2288;top:4094;width:280;height:238">
                        <v:textbox style="mso-next-textbox:#_x0000_s1256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57" style="position:absolute;left:1574;top:4397;width:281;height:238">
                        <v:textbox style="mso-next-textbox:#_x0000_s125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8" style="position:absolute;left:1931;top:4397;width:280;height:238">
                        <v:textbox style="mso-next-textbox:#_x0000_s125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9" style="position:absolute;left:2288;top:4397;width:280;height:238">
                        <v:textbox style="mso-next-textbox:#_x0000_s125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60" style="position:absolute;left:1574;top:4700;width:281;height:238">
                        <v:textbox style="mso-next-textbox:#_x0000_s126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1" style="position:absolute;left:1931;top:4700;width:280;height:238">
                        <v:textbox style="mso-next-textbox:#_x0000_s126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2" style="position:absolute;left:2288;top:4700;width:280;height:238">
                        <v:textbox style="mso-next-textbox:#_x0000_s126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63" style="position:absolute;left:1252;top:10128;width:994;height:844" coordorigin="1574,4094" coordsize="994,844">
                      <v:oval id="_x0000_s1264" style="position:absolute;left:1574;top:4094;width:281;height:238">
                        <v:textbox style="mso-next-textbox:#_x0000_s1264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5" style="position:absolute;left:1931;top:4094;width:280;height:238">
                        <v:textbox style="mso-next-textbox:#_x0000_s1265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6" style="position:absolute;left:2288;top:4094;width:280;height:238">
                        <v:textbox style="mso-next-textbox:#_x0000_s1266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67" style="position:absolute;left:1574;top:4397;width:281;height:238">
                        <v:textbox style="mso-next-textbox:#_x0000_s1267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8" style="position:absolute;left:1931;top:4397;width:280;height:238">
                        <v:textbox style="mso-next-textbox:#_x0000_s1268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9" style="position:absolute;left:2288;top:4397;width:280;height:238">
                        <v:textbox style="mso-next-textbox:#_x0000_s1269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70" style="position:absolute;left:1574;top:4700;width:281;height:238">
                        <v:textbox style="mso-next-textbox:#_x0000_s1270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1" style="position:absolute;left:1931;top:4700;width:280;height:238">
                        <v:textbox style="mso-next-textbox:#_x0000_s1271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2" style="position:absolute;left:2288;top:4700;width:280;height:238">
                        <v:textbox style="mso-next-textbox:#_x0000_s1272" inset=".5mm,0,0,0">
                          <w:txbxContent>
                            <w:p w:rsidR="00DF505B" w:rsidRPr="006A78BE" w:rsidRDefault="00DF505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273" style="position:absolute;left:1252;top:11037;width:281;height:238">
                      <v:textbox style="mso-next-textbox:#_x0000_s1273" inset=".5mm,0,0,0">
                        <w:txbxContent>
                          <w:p w:rsidR="00DF505B" w:rsidRPr="006A78BE" w:rsidRDefault="00DF505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274" style="position:absolute;left:1609;top:11037;width:280;height:238">
                      <v:textbox style="mso-next-textbox:#_x0000_s1274" inset=".5mm,0,0,0">
                        <w:txbxContent>
                          <w:p w:rsidR="00DF505B" w:rsidRPr="006A78BE" w:rsidRDefault="00DF505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275" style="position:absolute;left:1966;top:11037;width:280;height:238">
                      <v:textbox style="mso-next-textbox:#_x0000_s1275" inset=".5mm,0,0,0">
                        <w:txbxContent>
                          <w:p w:rsidR="00DF505B" w:rsidRPr="006A78BE" w:rsidRDefault="00DF505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276" style="position:absolute;left:712;top:3585;width:540;height:8970" coordorigin="712,3585" coordsize="540,8886">
                  <v:group id="_x0000_s1277" style="position:absolute;left:712;top:3585;width:540;height:3613" coordorigin="712,3585" coordsize="540,3613">
                    <v:group id="_x0000_s1278" style="position:absolute;left:712;top:3585;width:540;height:1856" coordorigin="779,3585" coordsize="473,1856">
                      <v:rect id="_x0000_s1279" style="position:absolute;left:779;top:3585;width:473;height:471" stroked="f">
                        <v:textbox style="mso-next-textbox:#_x0000_s1279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280" style="position:absolute;left:779;top:3981;width:473;height:413" stroked="f">
                        <v:textbox style="mso-next-textbox:#_x0000_s1280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281" style="position:absolute;left:779;top:4679;width:473;height:413" stroked="f">
                        <v:textbox style="mso-next-textbox:#_x0000_s1281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282" style="position:absolute;left:779;top:4330;width:473;height:413" stroked="f">
                        <v:textbox style="mso-next-textbox:#_x0000_s1282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283" style="position:absolute;left:779;top:5028;width:473;height:413" stroked="f">
                        <v:textbox style="mso-next-textbox:#_x0000_s1283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284" style="position:absolute;left:712;top:5342;width:540;height:1856" coordorigin="779,3585" coordsize="473,1856">
                      <v:rect id="_x0000_s1285" style="position:absolute;left:779;top:3585;width:473;height:471" stroked="f">
                        <v:textbox style="mso-next-textbox:#_x0000_s1285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286" style="position:absolute;left:779;top:3981;width:473;height:413" stroked="f">
                        <v:textbox style="mso-next-textbox:#_x0000_s1286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287" style="position:absolute;left:779;top:4679;width:473;height:413" stroked="f">
                        <v:textbox style="mso-next-textbox:#_x0000_s1287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288" style="position:absolute;left:779;top:4330;width:473;height:413" stroked="f">
                        <v:textbox style="mso-next-textbox:#_x0000_s1288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289" style="position:absolute;left:779;top:5028;width:473;height:413" stroked="f">
                        <v:textbox style="mso-next-textbox:#_x0000_s1289">
                          <w:txbxContent>
                            <w:p w:rsidR="00DF505B" w:rsidRPr="008B4456" w:rsidRDefault="00DF505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290" style="position:absolute;left:712;top:7077;width:540;height:1856" coordorigin="779,3585" coordsize="473,1856">
                    <v:rect id="_x0000_s1291" style="position:absolute;left:779;top:3585;width:473;height:471" stroked="f">
                      <v:textbox style="mso-next-textbox:#_x0000_s1291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292" style="position:absolute;left:779;top:3981;width:473;height:413" stroked="f">
                      <v:textbox style="mso-next-textbox:#_x0000_s1292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293" style="position:absolute;left:779;top:4679;width:473;height:413" stroked="f">
                      <v:textbox style="mso-next-textbox:#_x0000_s1293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294" style="position:absolute;left:779;top:4330;width:473;height:413" stroked="f">
                      <v:textbox style="mso-next-textbox:#_x0000_s1294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295" style="position:absolute;left:779;top:5028;width:473;height:413" stroked="f">
                      <v:textbox style="mso-next-textbox:#_x0000_s1295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296" style="position:absolute;left:712;top:8834;width:540;height:1945" coordorigin="779,3585" coordsize="473,1856">
                    <v:rect id="_x0000_s1297" style="position:absolute;left:779;top:3585;width:473;height:471" stroked="f">
                      <v:textbox style="mso-next-textbox:#_x0000_s1297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298" style="position:absolute;left:779;top:3981;width:473;height:413" stroked="f">
                      <v:textbox style="mso-next-textbox:#_x0000_s1298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299" style="position:absolute;left:779;top:4679;width:473;height:413" stroked="f">
                      <v:textbox style="mso-next-textbox:#_x0000_s1299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300" style="position:absolute;left:779;top:4330;width:473;height:413" stroked="f">
                      <v:textbox style="mso-next-textbox:#_x0000_s1300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301" style="position:absolute;left:779;top:5028;width:473;height:413" stroked="f">
                      <v:textbox style="mso-next-textbox:#_x0000_s1301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302" style="position:absolute;left:712;top:10690;width:540;height:1781" coordorigin="779,3585" coordsize="473,1856">
                    <v:rect id="_x0000_s1303" style="position:absolute;left:779;top:3585;width:473;height:471" stroked="f">
                      <v:textbox style="mso-next-textbox:#_x0000_s1303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304" style="position:absolute;left:779;top:3981;width:473;height:413" stroked="f">
                      <v:textbox style="mso-next-textbox:#_x0000_s1304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305" style="position:absolute;left:779;top:4679;width:473;height:413" stroked="f">
                      <v:textbox style="mso-next-textbox:#_x0000_s1305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306" style="position:absolute;left:779;top:4330;width:473;height:413" stroked="f">
                      <v:textbox style="mso-next-textbox:#_x0000_s1306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307" style="position:absolute;left:779;top:5028;width:473;height:413" stroked="f">
                      <v:textbox style="mso-next-textbox:#_x0000_s1307">
                        <w:txbxContent>
                          <w:p w:rsidR="00DF505B" w:rsidRPr="008B4456" w:rsidRDefault="00DF505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</w:p>
    <w:p w:rsidR="00DF505B" w:rsidRPr="00166814" w:rsidRDefault="00DF505B" w:rsidP="0071597E">
      <w:pPr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  <w:sz w:val="22"/>
          <w:szCs w:val="22"/>
        </w:rPr>
      </w:pPr>
    </w:p>
    <w:p w:rsidR="00DF505B" w:rsidRPr="00166814" w:rsidRDefault="00DF505B" w:rsidP="00DE4127">
      <w:pPr>
        <w:pStyle w:val="NoSpacing"/>
      </w:pPr>
    </w:p>
    <w:sectPr w:rsidR="00DF505B" w:rsidRPr="00166814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05B" w:rsidRDefault="00DF505B" w:rsidP="00682F11">
      <w:r>
        <w:separator/>
      </w:r>
    </w:p>
  </w:endnote>
  <w:endnote w:type="continuationSeparator" w:id="0">
    <w:p w:rsidR="00DF505B" w:rsidRDefault="00DF505B" w:rsidP="0068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Freestyle Script">
    <w:altName w:val="Courier New"/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 Turkish Transcription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05B" w:rsidRDefault="00DF505B" w:rsidP="00682F11">
      <w:r>
        <w:separator/>
      </w:r>
    </w:p>
  </w:footnote>
  <w:footnote w:type="continuationSeparator" w:id="0">
    <w:p w:rsidR="00DF505B" w:rsidRDefault="00DF505B" w:rsidP="0068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756C2E"/>
    <w:multiLevelType w:val="hybridMultilevel"/>
    <w:tmpl w:val="74880FE6"/>
    <w:lvl w:ilvl="0" w:tplc="A54CF076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1224D6"/>
    <w:multiLevelType w:val="hybridMultilevel"/>
    <w:tmpl w:val="C73E1EB2"/>
    <w:lvl w:ilvl="0" w:tplc="8460E59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B56267"/>
    <w:multiLevelType w:val="hybridMultilevel"/>
    <w:tmpl w:val="977037AC"/>
    <w:lvl w:ilvl="0" w:tplc="C85617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92E743D"/>
    <w:multiLevelType w:val="hybridMultilevel"/>
    <w:tmpl w:val="8344567A"/>
    <w:lvl w:ilvl="0" w:tplc="3A86B7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564A06"/>
    <w:multiLevelType w:val="hybridMultilevel"/>
    <w:tmpl w:val="F42E46FA"/>
    <w:lvl w:ilvl="0" w:tplc="E4BE05E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622456"/>
    <w:multiLevelType w:val="hybridMultilevel"/>
    <w:tmpl w:val="7FF44FFA"/>
    <w:lvl w:ilvl="0" w:tplc="33FCAB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B1E2B7C"/>
    <w:multiLevelType w:val="hybridMultilevel"/>
    <w:tmpl w:val="03FAC788"/>
    <w:lvl w:ilvl="0" w:tplc="7876CF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18"/>
  </w:num>
  <w:num w:numId="5">
    <w:abstractNumId w:val="12"/>
  </w:num>
  <w:num w:numId="6">
    <w:abstractNumId w:val="14"/>
  </w:num>
  <w:num w:numId="7">
    <w:abstractNumId w:val="21"/>
  </w:num>
  <w:num w:numId="8">
    <w:abstractNumId w:val="13"/>
  </w:num>
  <w:num w:numId="9">
    <w:abstractNumId w:val="1"/>
  </w:num>
  <w:num w:numId="10">
    <w:abstractNumId w:val="17"/>
  </w:num>
  <w:num w:numId="11">
    <w:abstractNumId w:val="5"/>
  </w:num>
  <w:num w:numId="12">
    <w:abstractNumId w:val="20"/>
  </w:num>
  <w:num w:numId="13">
    <w:abstractNumId w:val="9"/>
  </w:num>
  <w:num w:numId="14">
    <w:abstractNumId w:val="8"/>
  </w:num>
  <w:num w:numId="15">
    <w:abstractNumId w:val="0"/>
  </w:num>
  <w:num w:numId="16">
    <w:abstractNumId w:val="19"/>
  </w:num>
  <w:num w:numId="17">
    <w:abstractNumId w:val="22"/>
  </w:num>
  <w:num w:numId="18">
    <w:abstractNumId w:val="6"/>
  </w:num>
  <w:num w:numId="19">
    <w:abstractNumId w:val="2"/>
  </w:num>
  <w:num w:numId="20">
    <w:abstractNumId w:val="10"/>
  </w:num>
  <w:num w:numId="21">
    <w:abstractNumId w:val="16"/>
  </w:num>
  <w:num w:numId="22">
    <w:abstractNumId w:val="4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046F3"/>
    <w:rsid w:val="00005763"/>
    <w:rsid w:val="00007210"/>
    <w:rsid w:val="000131D8"/>
    <w:rsid w:val="00013E45"/>
    <w:rsid w:val="000163D1"/>
    <w:rsid w:val="00017707"/>
    <w:rsid w:val="00020469"/>
    <w:rsid w:val="00026E3F"/>
    <w:rsid w:val="00037010"/>
    <w:rsid w:val="000404D0"/>
    <w:rsid w:val="0004162F"/>
    <w:rsid w:val="00042C8B"/>
    <w:rsid w:val="00043C2C"/>
    <w:rsid w:val="00044AD6"/>
    <w:rsid w:val="00050D52"/>
    <w:rsid w:val="00052E48"/>
    <w:rsid w:val="00052ECE"/>
    <w:rsid w:val="00054824"/>
    <w:rsid w:val="00060083"/>
    <w:rsid w:val="000608BC"/>
    <w:rsid w:val="00071C56"/>
    <w:rsid w:val="00075E49"/>
    <w:rsid w:val="000773FD"/>
    <w:rsid w:val="00081BED"/>
    <w:rsid w:val="000835FA"/>
    <w:rsid w:val="0008486A"/>
    <w:rsid w:val="0008573E"/>
    <w:rsid w:val="00086434"/>
    <w:rsid w:val="00092F23"/>
    <w:rsid w:val="0009615A"/>
    <w:rsid w:val="000A03E4"/>
    <w:rsid w:val="000A0C3D"/>
    <w:rsid w:val="000A1FB9"/>
    <w:rsid w:val="000A4743"/>
    <w:rsid w:val="000A4CC4"/>
    <w:rsid w:val="000A5BDE"/>
    <w:rsid w:val="000A6507"/>
    <w:rsid w:val="000A7B26"/>
    <w:rsid w:val="000C27EB"/>
    <w:rsid w:val="000C3F55"/>
    <w:rsid w:val="000C6A80"/>
    <w:rsid w:val="000D1762"/>
    <w:rsid w:val="000D1858"/>
    <w:rsid w:val="000D514A"/>
    <w:rsid w:val="000D6D41"/>
    <w:rsid w:val="000E0393"/>
    <w:rsid w:val="000E6B1B"/>
    <w:rsid w:val="000E6DAB"/>
    <w:rsid w:val="000E7C85"/>
    <w:rsid w:val="000F7E4E"/>
    <w:rsid w:val="00100990"/>
    <w:rsid w:val="00102EF1"/>
    <w:rsid w:val="00102F9F"/>
    <w:rsid w:val="00103256"/>
    <w:rsid w:val="001048D7"/>
    <w:rsid w:val="00105DF7"/>
    <w:rsid w:val="00105E6A"/>
    <w:rsid w:val="00112FE3"/>
    <w:rsid w:val="00114526"/>
    <w:rsid w:val="001204A6"/>
    <w:rsid w:val="00123521"/>
    <w:rsid w:val="00123D90"/>
    <w:rsid w:val="00124A67"/>
    <w:rsid w:val="00130662"/>
    <w:rsid w:val="001332FB"/>
    <w:rsid w:val="00136B3A"/>
    <w:rsid w:val="00142725"/>
    <w:rsid w:val="001524FF"/>
    <w:rsid w:val="0015474C"/>
    <w:rsid w:val="001626AF"/>
    <w:rsid w:val="0016372E"/>
    <w:rsid w:val="00165FFC"/>
    <w:rsid w:val="001661FF"/>
    <w:rsid w:val="00166814"/>
    <w:rsid w:val="00170EF1"/>
    <w:rsid w:val="00171315"/>
    <w:rsid w:val="001718C9"/>
    <w:rsid w:val="00172E10"/>
    <w:rsid w:val="0017373C"/>
    <w:rsid w:val="0017655C"/>
    <w:rsid w:val="00182085"/>
    <w:rsid w:val="001827E7"/>
    <w:rsid w:val="00184F95"/>
    <w:rsid w:val="00187B3B"/>
    <w:rsid w:val="00190642"/>
    <w:rsid w:val="00190CFF"/>
    <w:rsid w:val="00191357"/>
    <w:rsid w:val="001957D7"/>
    <w:rsid w:val="001A1FA5"/>
    <w:rsid w:val="001A2770"/>
    <w:rsid w:val="001A2F2E"/>
    <w:rsid w:val="001A3268"/>
    <w:rsid w:val="001A759F"/>
    <w:rsid w:val="001A7682"/>
    <w:rsid w:val="001B1127"/>
    <w:rsid w:val="001B5D8F"/>
    <w:rsid w:val="001C1483"/>
    <w:rsid w:val="001C1B42"/>
    <w:rsid w:val="001C38C2"/>
    <w:rsid w:val="001D718D"/>
    <w:rsid w:val="001E0902"/>
    <w:rsid w:val="001E1353"/>
    <w:rsid w:val="001E3313"/>
    <w:rsid w:val="001E3B19"/>
    <w:rsid w:val="001E43E8"/>
    <w:rsid w:val="001F154A"/>
    <w:rsid w:val="001F37ED"/>
    <w:rsid w:val="001F6804"/>
    <w:rsid w:val="00204872"/>
    <w:rsid w:val="00210116"/>
    <w:rsid w:val="00216298"/>
    <w:rsid w:val="0021727A"/>
    <w:rsid w:val="00217D76"/>
    <w:rsid w:val="0022404F"/>
    <w:rsid w:val="00230AA1"/>
    <w:rsid w:val="00232DCC"/>
    <w:rsid w:val="00233077"/>
    <w:rsid w:val="0024659B"/>
    <w:rsid w:val="00251714"/>
    <w:rsid w:val="002549DE"/>
    <w:rsid w:val="002612A1"/>
    <w:rsid w:val="00261B70"/>
    <w:rsid w:val="002669C7"/>
    <w:rsid w:val="00267EE3"/>
    <w:rsid w:val="0027455D"/>
    <w:rsid w:val="0027584C"/>
    <w:rsid w:val="00285E75"/>
    <w:rsid w:val="002915B7"/>
    <w:rsid w:val="00292298"/>
    <w:rsid w:val="002947EE"/>
    <w:rsid w:val="002979CB"/>
    <w:rsid w:val="002A361A"/>
    <w:rsid w:val="002A380E"/>
    <w:rsid w:val="002A4579"/>
    <w:rsid w:val="002B013C"/>
    <w:rsid w:val="002B03B3"/>
    <w:rsid w:val="002B1B0E"/>
    <w:rsid w:val="002B1C46"/>
    <w:rsid w:val="002C20BD"/>
    <w:rsid w:val="002C4C15"/>
    <w:rsid w:val="002D49AD"/>
    <w:rsid w:val="002D7494"/>
    <w:rsid w:val="002E0AB3"/>
    <w:rsid w:val="002E7E54"/>
    <w:rsid w:val="002F2CCC"/>
    <w:rsid w:val="002F610D"/>
    <w:rsid w:val="002F6342"/>
    <w:rsid w:val="002F6635"/>
    <w:rsid w:val="002F6A04"/>
    <w:rsid w:val="003072CB"/>
    <w:rsid w:val="00320630"/>
    <w:rsid w:val="00320BF3"/>
    <w:rsid w:val="003216D1"/>
    <w:rsid w:val="00321CF8"/>
    <w:rsid w:val="00323AB8"/>
    <w:rsid w:val="003316FF"/>
    <w:rsid w:val="00340AB1"/>
    <w:rsid w:val="00342C84"/>
    <w:rsid w:val="00342E14"/>
    <w:rsid w:val="00343DF4"/>
    <w:rsid w:val="003445D1"/>
    <w:rsid w:val="00350A78"/>
    <w:rsid w:val="00360BA6"/>
    <w:rsid w:val="00376205"/>
    <w:rsid w:val="00380381"/>
    <w:rsid w:val="00380BB4"/>
    <w:rsid w:val="00380BD4"/>
    <w:rsid w:val="00382E40"/>
    <w:rsid w:val="00384B38"/>
    <w:rsid w:val="00394BF7"/>
    <w:rsid w:val="003A192C"/>
    <w:rsid w:val="003A47F6"/>
    <w:rsid w:val="003A53CF"/>
    <w:rsid w:val="003A6225"/>
    <w:rsid w:val="003A67D6"/>
    <w:rsid w:val="003B12CE"/>
    <w:rsid w:val="003B4CA8"/>
    <w:rsid w:val="003B53E7"/>
    <w:rsid w:val="003B659A"/>
    <w:rsid w:val="003C3B37"/>
    <w:rsid w:val="003C5740"/>
    <w:rsid w:val="003C656B"/>
    <w:rsid w:val="003D364D"/>
    <w:rsid w:val="003D36B7"/>
    <w:rsid w:val="003E2243"/>
    <w:rsid w:val="003E678C"/>
    <w:rsid w:val="003F506F"/>
    <w:rsid w:val="003F5E54"/>
    <w:rsid w:val="003F5E76"/>
    <w:rsid w:val="00401C02"/>
    <w:rsid w:val="00402007"/>
    <w:rsid w:val="00402B60"/>
    <w:rsid w:val="004077ED"/>
    <w:rsid w:val="004128C4"/>
    <w:rsid w:val="00414967"/>
    <w:rsid w:val="004160C8"/>
    <w:rsid w:val="00416465"/>
    <w:rsid w:val="004171B1"/>
    <w:rsid w:val="00421449"/>
    <w:rsid w:val="00421DB7"/>
    <w:rsid w:val="004300CE"/>
    <w:rsid w:val="004365EB"/>
    <w:rsid w:val="004415C0"/>
    <w:rsid w:val="004418D0"/>
    <w:rsid w:val="00441E5F"/>
    <w:rsid w:val="004522CB"/>
    <w:rsid w:val="004575F4"/>
    <w:rsid w:val="00460F9D"/>
    <w:rsid w:val="00463951"/>
    <w:rsid w:val="00465D29"/>
    <w:rsid w:val="00466BBB"/>
    <w:rsid w:val="004677B5"/>
    <w:rsid w:val="00471E96"/>
    <w:rsid w:val="004763B3"/>
    <w:rsid w:val="00477FFC"/>
    <w:rsid w:val="004851E8"/>
    <w:rsid w:val="00487A17"/>
    <w:rsid w:val="00487E70"/>
    <w:rsid w:val="00494980"/>
    <w:rsid w:val="0049691B"/>
    <w:rsid w:val="004A0D5A"/>
    <w:rsid w:val="004A2701"/>
    <w:rsid w:val="004A7D66"/>
    <w:rsid w:val="004B19B9"/>
    <w:rsid w:val="004C0105"/>
    <w:rsid w:val="004C359C"/>
    <w:rsid w:val="004C6153"/>
    <w:rsid w:val="004D4A70"/>
    <w:rsid w:val="004D5230"/>
    <w:rsid w:val="004D5666"/>
    <w:rsid w:val="004D6C29"/>
    <w:rsid w:val="004E280D"/>
    <w:rsid w:val="004E4137"/>
    <w:rsid w:val="004E5839"/>
    <w:rsid w:val="004E6EE0"/>
    <w:rsid w:val="004E767B"/>
    <w:rsid w:val="004F0706"/>
    <w:rsid w:val="004F07F3"/>
    <w:rsid w:val="004F086F"/>
    <w:rsid w:val="004F1D1E"/>
    <w:rsid w:val="004F31E8"/>
    <w:rsid w:val="004F3A26"/>
    <w:rsid w:val="00507F2D"/>
    <w:rsid w:val="00514772"/>
    <w:rsid w:val="005150D5"/>
    <w:rsid w:val="00516312"/>
    <w:rsid w:val="00524C64"/>
    <w:rsid w:val="00524FC2"/>
    <w:rsid w:val="00531BB3"/>
    <w:rsid w:val="00534976"/>
    <w:rsid w:val="00535D73"/>
    <w:rsid w:val="005361C5"/>
    <w:rsid w:val="00542FF8"/>
    <w:rsid w:val="00543218"/>
    <w:rsid w:val="00543E3B"/>
    <w:rsid w:val="00544281"/>
    <w:rsid w:val="00544959"/>
    <w:rsid w:val="00544AD7"/>
    <w:rsid w:val="0055430B"/>
    <w:rsid w:val="005576B2"/>
    <w:rsid w:val="00557C6C"/>
    <w:rsid w:val="00567B2A"/>
    <w:rsid w:val="005749CC"/>
    <w:rsid w:val="00574C6F"/>
    <w:rsid w:val="00574FAE"/>
    <w:rsid w:val="00576A95"/>
    <w:rsid w:val="005808E7"/>
    <w:rsid w:val="00580CD0"/>
    <w:rsid w:val="00582E03"/>
    <w:rsid w:val="0058695D"/>
    <w:rsid w:val="0058738E"/>
    <w:rsid w:val="00590FD3"/>
    <w:rsid w:val="0059663A"/>
    <w:rsid w:val="005A05FB"/>
    <w:rsid w:val="005A14EF"/>
    <w:rsid w:val="005A3564"/>
    <w:rsid w:val="005A5311"/>
    <w:rsid w:val="005B05D4"/>
    <w:rsid w:val="005B0FDD"/>
    <w:rsid w:val="005B4CAF"/>
    <w:rsid w:val="005B53F6"/>
    <w:rsid w:val="005C0102"/>
    <w:rsid w:val="005C6E00"/>
    <w:rsid w:val="005E4D6D"/>
    <w:rsid w:val="005E5A09"/>
    <w:rsid w:val="005E5E83"/>
    <w:rsid w:val="005F1D5D"/>
    <w:rsid w:val="00605849"/>
    <w:rsid w:val="00605BC6"/>
    <w:rsid w:val="00607EAB"/>
    <w:rsid w:val="00612986"/>
    <w:rsid w:val="00612D04"/>
    <w:rsid w:val="00612F33"/>
    <w:rsid w:val="00613440"/>
    <w:rsid w:val="006159F3"/>
    <w:rsid w:val="00631AE2"/>
    <w:rsid w:val="00632716"/>
    <w:rsid w:val="00634A6D"/>
    <w:rsid w:val="0063797A"/>
    <w:rsid w:val="00641E89"/>
    <w:rsid w:val="00650455"/>
    <w:rsid w:val="0065180F"/>
    <w:rsid w:val="00653A4B"/>
    <w:rsid w:val="00655F4F"/>
    <w:rsid w:val="00656858"/>
    <w:rsid w:val="00656FBA"/>
    <w:rsid w:val="00660785"/>
    <w:rsid w:val="0066659C"/>
    <w:rsid w:val="006674A5"/>
    <w:rsid w:val="00670878"/>
    <w:rsid w:val="00671238"/>
    <w:rsid w:val="00676CCC"/>
    <w:rsid w:val="00677785"/>
    <w:rsid w:val="006823F6"/>
    <w:rsid w:val="00682F11"/>
    <w:rsid w:val="00684E69"/>
    <w:rsid w:val="00686D59"/>
    <w:rsid w:val="006A1B99"/>
    <w:rsid w:val="006A2674"/>
    <w:rsid w:val="006A3810"/>
    <w:rsid w:val="006A78BE"/>
    <w:rsid w:val="006B0010"/>
    <w:rsid w:val="006C3F44"/>
    <w:rsid w:val="006D52D5"/>
    <w:rsid w:val="006D6790"/>
    <w:rsid w:val="006E0C56"/>
    <w:rsid w:val="006E4D0C"/>
    <w:rsid w:val="006F2122"/>
    <w:rsid w:val="006F3448"/>
    <w:rsid w:val="006F3760"/>
    <w:rsid w:val="006F6108"/>
    <w:rsid w:val="00703025"/>
    <w:rsid w:val="0071597E"/>
    <w:rsid w:val="007177F5"/>
    <w:rsid w:val="007211F6"/>
    <w:rsid w:val="00721F97"/>
    <w:rsid w:val="00723B8E"/>
    <w:rsid w:val="007259F6"/>
    <w:rsid w:val="00747BDB"/>
    <w:rsid w:val="00750F76"/>
    <w:rsid w:val="00751786"/>
    <w:rsid w:val="0075358D"/>
    <w:rsid w:val="007549AB"/>
    <w:rsid w:val="0075724A"/>
    <w:rsid w:val="00761166"/>
    <w:rsid w:val="00767549"/>
    <w:rsid w:val="007712FA"/>
    <w:rsid w:val="00771F6F"/>
    <w:rsid w:val="00774352"/>
    <w:rsid w:val="00775CE0"/>
    <w:rsid w:val="00777ACD"/>
    <w:rsid w:val="007805D3"/>
    <w:rsid w:val="00786039"/>
    <w:rsid w:val="007865C8"/>
    <w:rsid w:val="00787C93"/>
    <w:rsid w:val="00787D58"/>
    <w:rsid w:val="007934DC"/>
    <w:rsid w:val="00793C32"/>
    <w:rsid w:val="007A06D0"/>
    <w:rsid w:val="007B1EDE"/>
    <w:rsid w:val="007B5961"/>
    <w:rsid w:val="007B7A8B"/>
    <w:rsid w:val="007C025E"/>
    <w:rsid w:val="007C0A12"/>
    <w:rsid w:val="007C0C87"/>
    <w:rsid w:val="007C5153"/>
    <w:rsid w:val="007C7CE6"/>
    <w:rsid w:val="007D01E5"/>
    <w:rsid w:val="007D2124"/>
    <w:rsid w:val="007E0219"/>
    <w:rsid w:val="007E3A08"/>
    <w:rsid w:val="007E44D7"/>
    <w:rsid w:val="007E5763"/>
    <w:rsid w:val="007E5951"/>
    <w:rsid w:val="007F70F1"/>
    <w:rsid w:val="007F7E99"/>
    <w:rsid w:val="008003A8"/>
    <w:rsid w:val="008051BC"/>
    <w:rsid w:val="00813740"/>
    <w:rsid w:val="008305AA"/>
    <w:rsid w:val="00861AF8"/>
    <w:rsid w:val="00861C9D"/>
    <w:rsid w:val="00877DF3"/>
    <w:rsid w:val="00877E98"/>
    <w:rsid w:val="008921D6"/>
    <w:rsid w:val="008961DA"/>
    <w:rsid w:val="008A0DB8"/>
    <w:rsid w:val="008A4FB9"/>
    <w:rsid w:val="008A6093"/>
    <w:rsid w:val="008A648D"/>
    <w:rsid w:val="008A7D1A"/>
    <w:rsid w:val="008B24B9"/>
    <w:rsid w:val="008B2E87"/>
    <w:rsid w:val="008B4456"/>
    <w:rsid w:val="008B6E09"/>
    <w:rsid w:val="008C1317"/>
    <w:rsid w:val="008D43F4"/>
    <w:rsid w:val="008D78F4"/>
    <w:rsid w:val="008E206F"/>
    <w:rsid w:val="008F1341"/>
    <w:rsid w:val="008F68C0"/>
    <w:rsid w:val="008F77AE"/>
    <w:rsid w:val="0090729F"/>
    <w:rsid w:val="009075E0"/>
    <w:rsid w:val="00912680"/>
    <w:rsid w:val="0091276F"/>
    <w:rsid w:val="00912BE8"/>
    <w:rsid w:val="00915C86"/>
    <w:rsid w:val="00925480"/>
    <w:rsid w:val="00926C4E"/>
    <w:rsid w:val="0092779D"/>
    <w:rsid w:val="0093040E"/>
    <w:rsid w:val="00936885"/>
    <w:rsid w:val="00936BB2"/>
    <w:rsid w:val="0094179C"/>
    <w:rsid w:val="00944F3B"/>
    <w:rsid w:val="009472CD"/>
    <w:rsid w:val="009504A2"/>
    <w:rsid w:val="0095534D"/>
    <w:rsid w:val="009566FD"/>
    <w:rsid w:val="00962C49"/>
    <w:rsid w:val="00963618"/>
    <w:rsid w:val="00964C4D"/>
    <w:rsid w:val="00972A59"/>
    <w:rsid w:val="00974B0C"/>
    <w:rsid w:val="009824E1"/>
    <w:rsid w:val="00985D3F"/>
    <w:rsid w:val="0098789A"/>
    <w:rsid w:val="00992891"/>
    <w:rsid w:val="00996569"/>
    <w:rsid w:val="009A0321"/>
    <w:rsid w:val="009A44D7"/>
    <w:rsid w:val="009A52B1"/>
    <w:rsid w:val="009B1E13"/>
    <w:rsid w:val="009B4683"/>
    <w:rsid w:val="009B6A94"/>
    <w:rsid w:val="009C1AEF"/>
    <w:rsid w:val="009C4DF9"/>
    <w:rsid w:val="009C6FA3"/>
    <w:rsid w:val="009D653D"/>
    <w:rsid w:val="009E0E15"/>
    <w:rsid w:val="009E1E17"/>
    <w:rsid w:val="009E34E9"/>
    <w:rsid w:val="009E7BA4"/>
    <w:rsid w:val="009E7E30"/>
    <w:rsid w:val="009F0766"/>
    <w:rsid w:val="009F7558"/>
    <w:rsid w:val="00A04562"/>
    <w:rsid w:val="00A06D23"/>
    <w:rsid w:val="00A15AF5"/>
    <w:rsid w:val="00A162A7"/>
    <w:rsid w:val="00A24140"/>
    <w:rsid w:val="00A25FF3"/>
    <w:rsid w:val="00A27EF6"/>
    <w:rsid w:val="00A3004B"/>
    <w:rsid w:val="00A3180F"/>
    <w:rsid w:val="00A332DE"/>
    <w:rsid w:val="00A350DA"/>
    <w:rsid w:val="00A41878"/>
    <w:rsid w:val="00A43ADA"/>
    <w:rsid w:val="00A43C41"/>
    <w:rsid w:val="00A44882"/>
    <w:rsid w:val="00A450B3"/>
    <w:rsid w:val="00A461A4"/>
    <w:rsid w:val="00A505EF"/>
    <w:rsid w:val="00A50C21"/>
    <w:rsid w:val="00A51068"/>
    <w:rsid w:val="00A57560"/>
    <w:rsid w:val="00A577C7"/>
    <w:rsid w:val="00A604B4"/>
    <w:rsid w:val="00A62619"/>
    <w:rsid w:val="00A728EB"/>
    <w:rsid w:val="00A77A22"/>
    <w:rsid w:val="00A77D6C"/>
    <w:rsid w:val="00A8198A"/>
    <w:rsid w:val="00A825D4"/>
    <w:rsid w:val="00A87FF1"/>
    <w:rsid w:val="00A907BA"/>
    <w:rsid w:val="00A94E26"/>
    <w:rsid w:val="00A97070"/>
    <w:rsid w:val="00AA092B"/>
    <w:rsid w:val="00AA548D"/>
    <w:rsid w:val="00AA5C2A"/>
    <w:rsid w:val="00AA724F"/>
    <w:rsid w:val="00AB0490"/>
    <w:rsid w:val="00AB0F9A"/>
    <w:rsid w:val="00AB22D6"/>
    <w:rsid w:val="00AB45C0"/>
    <w:rsid w:val="00AC0E85"/>
    <w:rsid w:val="00AC7148"/>
    <w:rsid w:val="00AC7E1B"/>
    <w:rsid w:val="00AD1BF3"/>
    <w:rsid w:val="00AD26A4"/>
    <w:rsid w:val="00AD31EC"/>
    <w:rsid w:val="00AD397D"/>
    <w:rsid w:val="00AD5529"/>
    <w:rsid w:val="00AD5F12"/>
    <w:rsid w:val="00AD7122"/>
    <w:rsid w:val="00AD7CD0"/>
    <w:rsid w:val="00AE0850"/>
    <w:rsid w:val="00AE4489"/>
    <w:rsid w:val="00AF1314"/>
    <w:rsid w:val="00AF22C0"/>
    <w:rsid w:val="00AF2D5F"/>
    <w:rsid w:val="00AF2F1A"/>
    <w:rsid w:val="00B02EE1"/>
    <w:rsid w:val="00B06856"/>
    <w:rsid w:val="00B07CAB"/>
    <w:rsid w:val="00B1249A"/>
    <w:rsid w:val="00B21465"/>
    <w:rsid w:val="00B26B10"/>
    <w:rsid w:val="00B275DB"/>
    <w:rsid w:val="00B3022B"/>
    <w:rsid w:val="00B31DC8"/>
    <w:rsid w:val="00B33669"/>
    <w:rsid w:val="00B40587"/>
    <w:rsid w:val="00B406B5"/>
    <w:rsid w:val="00B50851"/>
    <w:rsid w:val="00B54367"/>
    <w:rsid w:val="00B601EB"/>
    <w:rsid w:val="00B60728"/>
    <w:rsid w:val="00B60D2E"/>
    <w:rsid w:val="00B620F4"/>
    <w:rsid w:val="00B70D3A"/>
    <w:rsid w:val="00B70D5F"/>
    <w:rsid w:val="00B72BBB"/>
    <w:rsid w:val="00B74237"/>
    <w:rsid w:val="00B81FFF"/>
    <w:rsid w:val="00B8489B"/>
    <w:rsid w:val="00B84D44"/>
    <w:rsid w:val="00B95A27"/>
    <w:rsid w:val="00B96805"/>
    <w:rsid w:val="00BA02F7"/>
    <w:rsid w:val="00BA5547"/>
    <w:rsid w:val="00BB1C38"/>
    <w:rsid w:val="00BB2508"/>
    <w:rsid w:val="00BB3BB7"/>
    <w:rsid w:val="00BB43BB"/>
    <w:rsid w:val="00BB66F9"/>
    <w:rsid w:val="00BB6C0B"/>
    <w:rsid w:val="00BC0405"/>
    <w:rsid w:val="00BC1A22"/>
    <w:rsid w:val="00BC22A7"/>
    <w:rsid w:val="00BC24AD"/>
    <w:rsid w:val="00BD1EAC"/>
    <w:rsid w:val="00BD78A3"/>
    <w:rsid w:val="00BF1746"/>
    <w:rsid w:val="00BF313A"/>
    <w:rsid w:val="00BF5B71"/>
    <w:rsid w:val="00BF6FC2"/>
    <w:rsid w:val="00BF7E86"/>
    <w:rsid w:val="00C029EC"/>
    <w:rsid w:val="00C12DA6"/>
    <w:rsid w:val="00C13F9B"/>
    <w:rsid w:val="00C20C60"/>
    <w:rsid w:val="00C24468"/>
    <w:rsid w:val="00C2471E"/>
    <w:rsid w:val="00C34565"/>
    <w:rsid w:val="00C35EF1"/>
    <w:rsid w:val="00C36B13"/>
    <w:rsid w:val="00C37E29"/>
    <w:rsid w:val="00C423D5"/>
    <w:rsid w:val="00C4258C"/>
    <w:rsid w:val="00C442BB"/>
    <w:rsid w:val="00C45BC0"/>
    <w:rsid w:val="00C502AC"/>
    <w:rsid w:val="00C504BB"/>
    <w:rsid w:val="00C65D7F"/>
    <w:rsid w:val="00C73930"/>
    <w:rsid w:val="00C75701"/>
    <w:rsid w:val="00C7771B"/>
    <w:rsid w:val="00C8171D"/>
    <w:rsid w:val="00C82D61"/>
    <w:rsid w:val="00C86B3C"/>
    <w:rsid w:val="00C86DCE"/>
    <w:rsid w:val="00C90F5C"/>
    <w:rsid w:val="00C93AA3"/>
    <w:rsid w:val="00C96CCC"/>
    <w:rsid w:val="00CA2D8C"/>
    <w:rsid w:val="00CA3A66"/>
    <w:rsid w:val="00CA7735"/>
    <w:rsid w:val="00CB2568"/>
    <w:rsid w:val="00CB356B"/>
    <w:rsid w:val="00CB5980"/>
    <w:rsid w:val="00CC1E23"/>
    <w:rsid w:val="00CC3EAE"/>
    <w:rsid w:val="00CC7CFE"/>
    <w:rsid w:val="00CD7C80"/>
    <w:rsid w:val="00CE2D93"/>
    <w:rsid w:val="00CF1C13"/>
    <w:rsid w:val="00CF782F"/>
    <w:rsid w:val="00D045B7"/>
    <w:rsid w:val="00D04AE6"/>
    <w:rsid w:val="00D064A2"/>
    <w:rsid w:val="00D1157E"/>
    <w:rsid w:val="00D12142"/>
    <w:rsid w:val="00D13DDC"/>
    <w:rsid w:val="00D14323"/>
    <w:rsid w:val="00D15F18"/>
    <w:rsid w:val="00D20E88"/>
    <w:rsid w:val="00D2266D"/>
    <w:rsid w:val="00D24401"/>
    <w:rsid w:val="00D3250B"/>
    <w:rsid w:val="00D41DEC"/>
    <w:rsid w:val="00D45F14"/>
    <w:rsid w:val="00D470E3"/>
    <w:rsid w:val="00D47D48"/>
    <w:rsid w:val="00D47E40"/>
    <w:rsid w:val="00D60AE4"/>
    <w:rsid w:val="00D70D35"/>
    <w:rsid w:val="00D70D9A"/>
    <w:rsid w:val="00D72D4A"/>
    <w:rsid w:val="00D80582"/>
    <w:rsid w:val="00D80846"/>
    <w:rsid w:val="00D917E4"/>
    <w:rsid w:val="00D94891"/>
    <w:rsid w:val="00D94E47"/>
    <w:rsid w:val="00DA2CB2"/>
    <w:rsid w:val="00DA3E2A"/>
    <w:rsid w:val="00DB1F8F"/>
    <w:rsid w:val="00DB5CF2"/>
    <w:rsid w:val="00DB7F91"/>
    <w:rsid w:val="00DC2D33"/>
    <w:rsid w:val="00DC3ADC"/>
    <w:rsid w:val="00DC3B45"/>
    <w:rsid w:val="00DD224C"/>
    <w:rsid w:val="00DD4D72"/>
    <w:rsid w:val="00DD748B"/>
    <w:rsid w:val="00DE3152"/>
    <w:rsid w:val="00DE4127"/>
    <w:rsid w:val="00DE67E2"/>
    <w:rsid w:val="00DE6E52"/>
    <w:rsid w:val="00DE7233"/>
    <w:rsid w:val="00DE7D1C"/>
    <w:rsid w:val="00DF3BF4"/>
    <w:rsid w:val="00DF505B"/>
    <w:rsid w:val="00E01A6B"/>
    <w:rsid w:val="00E04724"/>
    <w:rsid w:val="00E04934"/>
    <w:rsid w:val="00E0665F"/>
    <w:rsid w:val="00E070C2"/>
    <w:rsid w:val="00E0711A"/>
    <w:rsid w:val="00E1012C"/>
    <w:rsid w:val="00E10F11"/>
    <w:rsid w:val="00E15173"/>
    <w:rsid w:val="00E1683D"/>
    <w:rsid w:val="00E17449"/>
    <w:rsid w:val="00E20C93"/>
    <w:rsid w:val="00E2179F"/>
    <w:rsid w:val="00E2270A"/>
    <w:rsid w:val="00E22AE8"/>
    <w:rsid w:val="00E25668"/>
    <w:rsid w:val="00E323EF"/>
    <w:rsid w:val="00E34286"/>
    <w:rsid w:val="00E37247"/>
    <w:rsid w:val="00E40794"/>
    <w:rsid w:val="00E42F48"/>
    <w:rsid w:val="00E42FA5"/>
    <w:rsid w:val="00E4518B"/>
    <w:rsid w:val="00E55DF3"/>
    <w:rsid w:val="00E57ABF"/>
    <w:rsid w:val="00E60395"/>
    <w:rsid w:val="00E64DED"/>
    <w:rsid w:val="00E6646C"/>
    <w:rsid w:val="00E66BAE"/>
    <w:rsid w:val="00E70A94"/>
    <w:rsid w:val="00E726CD"/>
    <w:rsid w:val="00E814ED"/>
    <w:rsid w:val="00E822FE"/>
    <w:rsid w:val="00E825EC"/>
    <w:rsid w:val="00E905C6"/>
    <w:rsid w:val="00E935F0"/>
    <w:rsid w:val="00E94D3F"/>
    <w:rsid w:val="00E954D6"/>
    <w:rsid w:val="00EA075D"/>
    <w:rsid w:val="00EA0FEC"/>
    <w:rsid w:val="00EA6AC0"/>
    <w:rsid w:val="00EA77C1"/>
    <w:rsid w:val="00EB0E26"/>
    <w:rsid w:val="00EB572F"/>
    <w:rsid w:val="00EC1251"/>
    <w:rsid w:val="00EC17D5"/>
    <w:rsid w:val="00EC4DE5"/>
    <w:rsid w:val="00EC6F71"/>
    <w:rsid w:val="00ED22B5"/>
    <w:rsid w:val="00ED3BD6"/>
    <w:rsid w:val="00ED4556"/>
    <w:rsid w:val="00ED7352"/>
    <w:rsid w:val="00EE36EA"/>
    <w:rsid w:val="00EE7048"/>
    <w:rsid w:val="00EF05C9"/>
    <w:rsid w:val="00EF5D24"/>
    <w:rsid w:val="00F022AE"/>
    <w:rsid w:val="00F030EB"/>
    <w:rsid w:val="00F03643"/>
    <w:rsid w:val="00F059C1"/>
    <w:rsid w:val="00F07345"/>
    <w:rsid w:val="00F10DB1"/>
    <w:rsid w:val="00F139EE"/>
    <w:rsid w:val="00F14B99"/>
    <w:rsid w:val="00F14BFD"/>
    <w:rsid w:val="00F1699A"/>
    <w:rsid w:val="00F22019"/>
    <w:rsid w:val="00F2656F"/>
    <w:rsid w:val="00F3011E"/>
    <w:rsid w:val="00F31B93"/>
    <w:rsid w:val="00F41944"/>
    <w:rsid w:val="00F419F6"/>
    <w:rsid w:val="00F42B59"/>
    <w:rsid w:val="00F42DE6"/>
    <w:rsid w:val="00F42E4F"/>
    <w:rsid w:val="00F43161"/>
    <w:rsid w:val="00F46ACA"/>
    <w:rsid w:val="00F50D06"/>
    <w:rsid w:val="00F5429C"/>
    <w:rsid w:val="00F7068C"/>
    <w:rsid w:val="00F711D8"/>
    <w:rsid w:val="00F71339"/>
    <w:rsid w:val="00F73876"/>
    <w:rsid w:val="00F73BC9"/>
    <w:rsid w:val="00F7447A"/>
    <w:rsid w:val="00F74A05"/>
    <w:rsid w:val="00F77F5C"/>
    <w:rsid w:val="00F86563"/>
    <w:rsid w:val="00F965A0"/>
    <w:rsid w:val="00FA4E61"/>
    <w:rsid w:val="00FA627A"/>
    <w:rsid w:val="00FA6324"/>
    <w:rsid w:val="00FB0F7B"/>
    <w:rsid w:val="00FB3CD0"/>
    <w:rsid w:val="00FB5B50"/>
    <w:rsid w:val="00FB7B10"/>
    <w:rsid w:val="00FC10F0"/>
    <w:rsid w:val="00FC1837"/>
    <w:rsid w:val="00FC1C84"/>
    <w:rsid w:val="00FC5A17"/>
    <w:rsid w:val="00FD0F02"/>
    <w:rsid w:val="00FD1180"/>
    <w:rsid w:val="00FD24E6"/>
    <w:rsid w:val="00FD4BAF"/>
    <w:rsid w:val="00FD6689"/>
    <w:rsid w:val="00FE0A10"/>
    <w:rsid w:val="00FE2957"/>
    <w:rsid w:val="00FF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0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D6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B598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A05FB"/>
    <w:pPr>
      <w:ind w:left="720"/>
      <w:contextualSpacing/>
    </w:pPr>
  </w:style>
  <w:style w:type="table" w:styleId="TableGrid">
    <w:name w:val="Table Grid"/>
    <w:basedOn w:val="TableNormal"/>
    <w:uiPriority w:val="99"/>
    <w:rsid w:val="00BB43B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682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2F11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682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2F11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77435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99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667</Words>
  <Characters>3803</Characters>
  <Application>Microsoft Office Outlook</Application>
  <DocSecurity>0</DocSecurity>
  <Lines>0</Lines>
  <Paragraphs>0</Paragraphs>
  <ScaleCrop>false</ScaleCrop>
  <Company>bizimocak55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edanur</cp:lastModifiedBy>
  <cp:revision>4</cp:revision>
  <cp:lastPrinted>2010-03-19T10:39:00Z</cp:lastPrinted>
  <dcterms:created xsi:type="dcterms:W3CDTF">2010-03-19T10:39:00Z</dcterms:created>
  <dcterms:modified xsi:type="dcterms:W3CDTF">2011-03-05T14:19:00Z</dcterms:modified>
</cp:coreProperties>
</file>