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20A" w:rsidRPr="001F7134" w:rsidRDefault="005D020A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24"/>
          <w:szCs w:val="24"/>
        </w:rPr>
        <w:t xml:space="preserve">                       </w:t>
      </w:r>
      <w:r w:rsidRPr="001F7134">
        <w:rPr>
          <w:rFonts w:ascii="Comic Sans MS" w:hAnsi="Comic Sans MS"/>
          <w:sz w:val="32"/>
          <w:szCs w:val="32"/>
        </w:rPr>
        <w:t xml:space="preserve">MATEMATİK  </w:t>
      </w:r>
    </w:p>
    <w:p w:rsidR="005D020A" w:rsidRDefault="005D020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</w:t>
      </w:r>
      <w:r w:rsidRPr="00C35EF5">
        <w:rPr>
          <w:rFonts w:ascii="Comic Sans MS" w:hAnsi="Comic Sans MS"/>
          <w:sz w:val="24"/>
          <w:szCs w:val="24"/>
        </w:rPr>
        <w:t>SORULAR</w:t>
      </w:r>
    </w:p>
    <w:p w:rsidR="005D020A" w:rsidRPr="00C35EF5" w:rsidRDefault="005D020A">
      <w:pPr>
        <w:rPr>
          <w:rFonts w:ascii="Comic Sans MS" w:hAnsi="Comic Sans MS"/>
          <w:b/>
          <w:sz w:val="24"/>
          <w:szCs w:val="24"/>
        </w:rPr>
      </w:pPr>
      <w:r w:rsidRPr="00C35EF5">
        <w:rPr>
          <w:rFonts w:ascii="Comic Sans MS" w:hAnsi="Comic Sans MS"/>
          <w:b/>
          <w:sz w:val="24"/>
          <w:szCs w:val="24"/>
        </w:rPr>
        <w:t>1-</w:t>
      </w:r>
    </w:p>
    <w:p w:rsidR="005D020A" w:rsidRDefault="005D020A" w:rsidP="00C35EF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Pr="00326729">
        <w:rPr>
          <w:rFonts w:ascii="Comic Sans MS" w:hAnsi="Comic Sans MS"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l_fi" o:spid="_x0000_i1025" type="#_x0000_t75" alt="http://www.huray.com.tr/urun/%C3%A7engel%20a%C4%9F%C4%B1rl%C4%B1k.jpg" style="width:21pt;height:41.25pt;visibility:visible">
            <v:imagedata r:id="rId5" o:title=""/>
          </v:shape>
        </w:pict>
      </w:r>
      <w:r>
        <w:rPr>
          <w:rFonts w:ascii="Comic Sans MS" w:hAnsi="Comic Sans MS"/>
          <w:sz w:val="24"/>
          <w:szCs w:val="24"/>
        </w:rPr>
        <w:t>12kg</w:t>
      </w:r>
    </w:p>
    <w:p w:rsidR="005D020A" w:rsidRDefault="005D020A" w:rsidP="00C35EF5">
      <w:pPr>
        <w:rPr>
          <w:rFonts w:ascii="Comic Sans MS" w:hAnsi="Comic Sans MS"/>
          <w:sz w:val="24"/>
          <w:szCs w:val="24"/>
        </w:rPr>
      </w:pPr>
    </w:p>
    <w:p w:rsidR="005D020A" w:rsidRDefault="005D020A" w:rsidP="00C35EF5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Resim 2" o:spid="_x0000_s1026" type="#_x0000_t75" alt="TERAZİ" style="position:absolute;margin-left:-.6pt;margin-top:-57.55pt;width:103.5pt;height:61.5pt;z-index:-251689472;visibility:visible">
            <v:imagedata r:id="rId6" o:title="" gain="112993f" blacklevel="1966f" grayscale="t"/>
          </v:shape>
        </w:pict>
      </w:r>
      <w:r>
        <w:rPr>
          <w:rFonts w:ascii="Comic Sans MS" w:hAnsi="Comic Sans MS"/>
          <w:sz w:val="24"/>
          <w:szCs w:val="24"/>
        </w:rPr>
        <w:t xml:space="preserve">Şekildeki terazinin </w:t>
      </w:r>
      <w:r w:rsidRPr="00DD636B">
        <w:rPr>
          <w:rFonts w:ascii="Comic Sans MS" w:hAnsi="Comic Sans MS"/>
          <w:b/>
          <w:sz w:val="24"/>
          <w:szCs w:val="24"/>
        </w:rPr>
        <w:t>dengeye gelmesi</w:t>
      </w:r>
      <w:r>
        <w:rPr>
          <w:rFonts w:ascii="Comic Sans MS" w:hAnsi="Comic Sans MS"/>
          <w:sz w:val="24"/>
          <w:szCs w:val="24"/>
        </w:rPr>
        <w:t xml:space="preserve"> için </w:t>
      </w:r>
      <w:r w:rsidRPr="00DD636B">
        <w:rPr>
          <w:rFonts w:ascii="Comic Sans MS" w:hAnsi="Comic Sans MS"/>
          <w:b/>
          <w:sz w:val="24"/>
          <w:szCs w:val="24"/>
        </w:rPr>
        <w:t>boş</w:t>
      </w:r>
      <w:r>
        <w:rPr>
          <w:rFonts w:ascii="Comic Sans MS" w:hAnsi="Comic Sans MS"/>
          <w:sz w:val="24"/>
          <w:szCs w:val="24"/>
        </w:rPr>
        <w:t xml:space="preserve"> </w:t>
      </w:r>
      <w:r w:rsidRPr="00DD636B">
        <w:rPr>
          <w:rFonts w:ascii="Comic Sans MS" w:hAnsi="Comic Sans MS"/>
          <w:b/>
          <w:sz w:val="24"/>
          <w:szCs w:val="24"/>
        </w:rPr>
        <w:t>kefeye</w:t>
      </w:r>
      <w:r>
        <w:rPr>
          <w:rFonts w:ascii="Comic Sans MS" w:hAnsi="Comic Sans MS"/>
          <w:sz w:val="24"/>
          <w:szCs w:val="24"/>
        </w:rPr>
        <w:t xml:space="preserve"> aşağıdakilerden hangisi konulabilir ?</w:t>
      </w:r>
    </w:p>
    <w:p w:rsidR="005D020A" w:rsidRDefault="005D020A" w:rsidP="00C35EF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A)7kg’lık 5 paket                                                 B)3kg’lık 4 paket                                                  C)4kg’lık 2 paket</w:t>
      </w:r>
    </w:p>
    <w:p w:rsidR="005D020A" w:rsidRDefault="005D020A" w:rsidP="00C35EF5">
      <w:pPr>
        <w:rPr>
          <w:rFonts w:ascii="Comic Sans MS" w:hAnsi="Comic Sans MS"/>
          <w:sz w:val="24"/>
          <w:szCs w:val="24"/>
        </w:rPr>
      </w:pPr>
    </w:p>
    <w:p w:rsidR="005D020A" w:rsidRDefault="005D020A">
      <w:pPr>
        <w:rPr>
          <w:rFonts w:ascii="Comic Sans MS" w:hAnsi="Comic Sans MS"/>
          <w:sz w:val="24"/>
          <w:szCs w:val="24"/>
        </w:rPr>
      </w:pPr>
    </w:p>
    <w:tbl>
      <w:tblPr>
        <w:tblpPr w:leftFromText="141" w:rightFromText="141" w:vertAnchor="page" w:horzAnchor="page" w:tblpX="726" w:tblpY="76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055"/>
        <w:gridCol w:w="450"/>
        <w:gridCol w:w="542"/>
        <w:gridCol w:w="425"/>
        <w:gridCol w:w="473"/>
        <w:gridCol w:w="540"/>
      </w:tblGrid>
      <w:tr w:rsidR="005D020A" w:rsidRPr="00326729" w:rsidTr="00C35EF5">
        <w:trPr>
          <w:trHeight w:val="978"/>
        </w:trPr>
        <w:tc>
          <w:tcPr>
            <w:tcW w:w="2055" w:type="dxa"/>
          </w:tcPr>
          <w:p w:rsidR="005D020A" w:rsidRPr="00326729" w:rsidRDefault="005D020A" w:rsidP="00C35EF5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430" w:type="dxa"/>
            <w:gridSpan w:val="5"/>
          </w:tcPr>
          <w:p w:rsidR="005D020A" w:rsidRPr="00326729" w:rsidRDefault="005D020A" w:rsidP="00C35EF5">
            <w:pPr>
              <w:rPr>
                <w:rFonts w:ascii="Comic Sans MS" w:hAnsi="Comic Sans MS"/>
                <w:sz w:val="28"/>
                <w:szCs w:val="28"/>
              </w:rPr>
            </w:pPr>
            <w:r w:rsidRPr="00326729">
              <w:rPr>
                <w:rFonts w:ascii="Comic Sans MS" w:hAnsi="Comic Sans MS"/>
                <w:sz w:val="16"/>
                <w:szCs w:val="16"/>
              </w:rPr>
              <w:t xml:space="preserve">                               </w:t>
            </w:r>
            <w:r w:rsidRPr="00326729">
              <w:rPr>
                <w:rFonts w:ascii="Comic Sans MS" w:hAnsi="Comic Sans MS"/>
                <w:b/>
                <w:sz w:val="32"/>
                <w:szCs w:val="32"/>
              </w:rPr>
              <w:t>8</w:t>
            </w:r>
            <w:r w:rsidRPr="00326729">
              <w:rPr>
                <w:rFonts w:ascii="Comic Sans MS" w:hAnsi="Comic Sans MS"/>
                <w:sz w:val="32"/>
                <w:szCs w:val="32"/>
              </w:rPr>
              <w:t xml:space="preserve">   9 </w:t>
            </w:r>
            <w:r w:rsidRPr="00326729">
              <w:rPr>
                <w:rFonts w:ascii="Comic Sans MS" w:hAnsi="Comic Sans MS"/>
                <w:sz w:val="16"/>
                <w:szCs w:val="16"/>
              </w:rPr>
              <w:t xml:space="preserve">.                   </w:t>
            </w:r>
            <w:r w:rsidRPr="00326729">
              <w:rPr>
                <w:rFonts w:ascii="Comic Sans MS" w:hAnsi="Comic Sans MS"/>
                <w:sz w:val="28"/>
                <w:szCs w:val="28"/>
              </w:rPr>
              <w:t xml:space="preserve">x    </w:t>
            </w:r>
            <w:r w:rsidRPr="00326729">
              <w:rPr>
                <w:rFonts w:ascii="Comic Sans MS" w:hAnsi="Comic Sans MS"/>
                <w:b/>
                <w:sz w:val="32"/>
                <w:szCs w:val="32"/>
              </w:rPr>
              <w:t>4</w:t>
            </w:r>
            <w:r w:rsidRPr="00326729">
              <w:rPr>
                <w:rFonts w:ascii="Comic Sans MS" w:hAnsi="Comic Sans MS"/>
                <w:sz w:val="32"/>
                <w:szCs w:val="32"/>
              </w:rPr>
              <w:t xml:space="preserve">   7</w:t>
            </w:r>
          </w:p>
        </w:tc>
      </w:tr>
      <w:tr w:rsidR="005D020A" w:rsidRPr="00326729" w:rsidTr="00C35EF5">
        <w:trPr>
          <w:trHeight w:val="285"/>
        </w:trPr>
        <w:tc>
          <w:tcPr>
            <w:tcW w:w="2055" w:type="dxa"/>
          </w:tcPr>
          <w:p w:rsidR="005D020A" w:rsidRPr="00326729" w:rsidRDefault="005D020A" w:rsidP="00C35EF5">
            <w:pPr>
              <w:rPr>
                <w:rFonts w:ascii="Comic Sans MS" w:hAnsi="Comic Sans MS"/>
                <w:sz w:val="32"/>
                <w:szCs w:val="32"/>
              </w:rPr>
            </w:pPr>
            <w:r w:rsidRPr="00326729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</w:p>
        </w:tc>
        <w:tc>
          <w:tcPr>
            <w:tcW w:w="450" w:type="dxa"/>
          </w:tcPr>
          <w:p w:rsidR="005D020A" w:rsidRPr="00326729" w:rsidRDefault="005D020A" w:rsidP="00C35EF5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42" w:type="dxa"/>
          </w:tcPr>
          <w:p w:rsidR="005D020A" w:rsidRPr="00326729" w:rsidRDefault="005D020A" w:rsidP="00C35EF5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25" w:type="dxa"/>
          </w:tcPr>
          <w:p w:rsidR="005D020A" w:rsidRPr="00326729" w:rsidRDefault="005D020A" w:rsidP="00C35EF5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73" w:type="dxa"/>
          </w:tcPr>
          <w:p w:rsidR="005D020A" w:rsidRPr="00326729" w:rsidRDefault="005D020A" w:rsidP="00C35EF5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40" w:type="dxa"/>
          </w:tcPr>
          <w:p w:rsidR="005D020A" w:rsidRPr="00326729" w:rsidRDefault="005D020A" w:rsidP="00C35EF5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5D020A" w:rsidRPr="00326729" w:rsidTr="00C35EF5">
        <w:trPr>
          <w:trHeight w:val="315"/>
        </w:trPr>
        <w:tc>
          <w:tcPr>
            <w:tcW w:w="2055" w:type="dxa"/>
          </w:tcPr>
          <w:p w:rsidR="005D020A" w:rsidRPr="00326729" w:rsidRDefault="005D020A" w:rsidP="00C35EF5">
            <w:pPr>
              <w:rPr>
                <w:rFonts w:ascii="Comic Sans MS" w:hAnsi="Comic Sans MS"/>
                <w:sz w:val="32"/>
                <w:szCs w:val="32"/>
              </w:rPr>
            </w:pPr>
            <w:r w:rsidRPr="00326729">
              <w:rPr>
                <w:rFonts w:ascii="Comic Sans MS" w:hAnsi="Comic Sans MS"/>
                <w:sz w:val="32"/>
                <w:szCs w:val="32"/>
              </w:rPr>
              <w:t xml:space="preserve">       </w:t>
            </w:r>
          </w:p>
        </w:tc>
        <w:tc>
          <w:tcPr>
            <w:tcW w:w="450" w:type="dxa"/>
          </w:tcPr>
          <w:p w:rsidR="005D020A" w:rsidRPr="00326729" w:rsidRDefault="005D020A" w:rsidP="00C35EF5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42" w:type="dxa"/>
          </w:tcPr>
          <w:p w:rsidR="005D020A" w:rsidRPr="00326729" w:rsidRDefault="005D020A" w:rsidP="00C35EF5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25" w:type="dxa"/>
          </w:tcPr>
          <w:p w:rsidR="005D020A" w:rsidRPr="00326729" w:rsidRDefault="005D020A" w:rsidP="00C35EF5">
            <w:pPr>
              <w:rPr>
                <w:rFonts w:ascii="Comic Sans MS" w:hAnsi="Comic Sans MS"/>
                <w:sz w:val="16"/>
                <w:szCs w:val="16"/>
              </w:rPr>
            </w:pPr>
            <w:r w:rsidRPr="00326729">
              <w:rPr>
                <w:rFonts w:ascii="Comic Sans MS" w:hAnsi="Comic Sans MS"/>
                <w:sz w:val="16"/>
                <w:szCs w:val="16"/>
              </w:rPr>
              <w:t xml:space="preserve">  </w:t>
            </w:r>
          </w:p>
        </w:tc>
        <w:tc>
          <w:tcPr>
            <w:tcW w:w="473" w:type="dxa"/>
          </w:tcPr>
          <w:p w:rsidR="005D020A" w:rsidRPr="00326729" w:rsidRDefault="005D020A" w:rsidP="00C35EF5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40" w:type="dxa"/>
          </w:tcPr>
          <w:p w:rsidR="005D020A" w:rsidRPr="00326729" w:rsidRDefault="005D020A" w:rsidP="00C35EF5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5D020A" w:rsidRPr="00326729" w:rsidTr="00C35EF5">
        <w:trPr>
          <w:trHeight w:val="390"/>
        </w:trPr>
        <w:tc>
          <w:tcPr>
            <w:tcW w:w="2055" w:type="dxa"/>
          </w:tcPr>
          <w:p w:rsidR="005D020A" w:rsidRPr="00326729" w:rsidRDefault="005D020A" w:rsidP="00C35EF5">
            <w:pPr>
              <w:rPr>
                <w:rFonts w:ascii="Comic Sans MS" w:hAnsi="Comic Sans MS"/>
                <w:sz w:val="32"/>
                <w:szCs w:val="32"/>
              </w:rPr>
            </w:pPr>
            <w:r w:rsidRPr="00326729">
              <w:rPr>
                <w:rFonts w:ascii="Comic Sans MS" w:hAnsi="Comic Sans MS"/>
                <w:sz w:val="32"/>
                <w:szCs w:val="32"/>
              </w:rPr>
              <w:t xml:space="preserve">       </w:t>
            </w:r>
          </w:p>
        </w:tc>
        <w:tc>
          <w:tcPr>
            <w:tcW w:w="450" w:type="dxa"/>
          </w:tcPr>
          <w:p w:rsidR="005D020A" w:rsidRPr="00326729" w:rsidRDefault="005D020A" w:rsidP="00C35EF5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42" w:type="dxa"/>
          </w:tcPr>
          <w:p w:rsidR="005D020A" w:rsidRPr="00326729" w:rsidRDefault="005D020A" w:rsidP="00C35EF5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noProof/>
                <w:lang w:eastAsia="tr-TR"/>
              </w:rPr>
              <w:pict>
                <v:shapetype id="_x0000_t76" coordsize="21600,21600" o:spt="76" adj="6480,8640,4320" path="m10800,l@0@2@1@2@1@1@2@1@2@0,,10800@2@3@2@4@1@4@1@5@0@5,10800,21600@3@5@4@5@4@4@5@4@5@3,21600,10800@5@0@5@1@4@1@4@2@3@2xe">
                  <v:stroke joinstyle="miter"/>
                  <v:formulas>
                    <v:f eqn="val #0"/>
                    <v:f eqn="val #1"/>
                    <v:f eqn="val #2"/>
                    <v:f eqn="sum 21600 0 #0"/>
                    <v:f eqn="sum 21600 0 #1"/>
                    <v:f eqn="sum 21600 0 #2"/>
                    <v:f eqn="sum #0 0 10800"/>
                    <v:f eqn="sum #1 0 10800"/>
                    <v:f eqn="prod @7 #2 @6"/>
                    <v:f eqn="sum 21600 0 @8"/>
                  </v:formulas>
                  <v:path o:connecttype="rect" textboxrect="@8,@1,@9,@4;@1,@8,@4,@9"/>
                  <v:handles>
                    <v:h position="#0,topLeft" xrange="@2,@1"/>
                    <v:h position="#1,#2" xrange="@0,10800" yrange="0,@0"/>
                  </v:handles>
                </v:shapetype>
                <v:shape id="_x0000_s1027" type="#_x0000_t76" style="position:absolute;margin-left:18.4pt;margin-top:9.15pt;width:25.15pt;height:21.75pt;z-index:251631104;mso-position-horizontal-relative:text;mso-position-vertical-relative:text" fillcolor="#d99594" strokecolor="#c0504d" strokeweight="1pt">
                  <v:fill color2="#c0504d" focus="50%" type="gradient"/>
                  <v:shadow on="t" type="perspective" color="#622423" offset="1pt" offset2="-3pt"/>
                </v:shape>
              </w:pict>
            </w:r>
          </w:p>
        </w:tc>
        <w:tc>
          <w:tcPr>
            <w:tcW w:w="425" w:type="dxa"/>
          </w:tcPr>
          <w:p w:rsidR="005D020A" w:rsidRPr="00326729" w:rsidRDefault="005D020A" w:rsidP="00C35EF5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73" w:type="dxa"/>
          </w:tcPr>
          <w:p w:rsidR="005D020A" w:rsidRPr="00326729" w:rsidRDefault="005D020A" w:rsidP="00C35EF5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noProof/>
                <w:lang w:eastAsia="tr-TR"/>
              </w:rPr>
              <w:pict>
    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  <v:stroke joinstyle="miter"/>
                  <v:path gradientshapeok="t" o:connecttype="custom" o:connectlocs="14522,0;0,8615;8485,21600;21600,13290" o:connectangles="270,180,90,0" textboxrect="4627,6320,16702,13937"/>
                </v:shapetype>
                <v:shape id="_x0000_s1028" type="#_x0000_t71" style="position:absolute;margin-left:18.45pt;margin-top:9.15pt;width:31.5pt;height:26.25pt;z-index:251632128;mso-position-horizontal-relative:text;mso-position-vertical-relative:text" fillcolor="#666" strokeweight="1pt">
                  <v:fill color2="black" focus="50%" type="gradient"/>
                  <v:shadow on="t" type="perspective" color="#7f7f7f" offset="1pt" offset2="-3pt"/>
                </v:shape>
              </w:pict>
            </w:r>
            <w:r>
              <w:rPr>
                <w:noProof/>
                <w:lang w:eastAsia="tr-TR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29" type="#_x0000_t12" style="position:absolute;margin-left:-1.8pt;margin-top:4.65pt;width:20.25pt;height:26.25pt;z-index:251633152;mso-position-horizontal-relative:text;mso-position-vertical-relative:text" fillcolor="#4f81bd" stroked="f" strokeweight="0">
                  <v:fill color2="#365e8f" focusposition=".5,.5" focussize="" focus="100%" type="gradientRadial"/>
                  <v:shadow on="t" type="perspective" color="#243f60" offset="1pt" offset2="-3pt"/>
                </v:shape>
              </w:pict>
            </w:r>
          </w:p>
        </w:tc>
        <w:tc>
          <w:tcPr>
            <w:tcW w:w="540" w:type="dxa"/>
          </w:tcPr>
          <w:p w:rsidR="005D020A" w:rsidRPr="00326729" w:rsidRDefault="005D020A" w:rsidP="00C35EF5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5D020A" w:rsidRPr="00326729" w:rsidTr="00C35EF5">
        <w:trPr>
          <w:trHeight w:val="841"/>
        </w:trPr>
        <w:tc>
          <w:tcPr>
            <w:tcW w:w="2055" w:type="dxa"/>
          </w:tcPr>
          <w:p w:rsidR="005D020A" w:rsidRPr="00326729" w:rsidRDefault="005D020A" w:rsidP="00C35EF5">
            <w:pPr>
              <w:rPr>
                <w:rFonts w:ascii="Comic Sans MS" w:hAnsi="Comic Sans MS"/>
                <w:sz w:val="32"/>
                <w:szCs w:val="32"/>
              </w:rPr>
            </w:pPr>
            <w:r w:rsidRPr="00326729">
              <w:rPr>
                <w:rFonts w:ascii="Comic Sans MS" w:hAnsi="Comic Sans MS"/>
                <w:sz w:val="32"/>
                <w:szCs w:val="32"/>
              </w:rPr>
              <w:t xml:space="preserve">     </w:t>
            </w:r>
          </w:p>
        </w:tc>
        <w:tc>
          <w:tcPr>
            <w:tcW w:w="450" w:type="dxa"/>
          </w:tcPr>
          <w:p w:rsidR="005D020A" w:rsidRPr="00326729" w:rsidRDefault="005D020A" w:rsidP="00C35EF5">
            <w:pPr>
              <w:rPr>
                <w:rFonts w:ascii="Comic Sans MS" w:hAnsi="Comic Sans MS"/>
                <w:sz w:val="16"/>
                <w:szCs w:val="16"/>
              </w:rPr>
            </w:pPr>
            <w:r w:rsidRPr="00326729">
              <w:rPr>
                <w:rFonts w:ascii="Comic Sans MS" w:hAnsi="Comic Sans MS"/>
                <w:sz w:val="16"/>
                <w:szCs w:val="16"/>
              </w:rPr>
              <w:t xml:space="preserve">         </w:t>
            </w:r>
          </w:p>
        </w:tc>
        <w:tc>
          <w:tcPr>
            <w:tcW w:w="542" w:type="dxa"/>
          </w:tcPr>
          <w:p w:rsidR="005D020A" w:rsidRPr="00326729" w:rsidRDefault="005D020A" w:rsidP="00C35EF5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25" w:type="dxa"/>
          </w:tcPr>
          <w:p w:rsidR="005D020A" w:rsidRPr="00326729" w:rsidRDefault="005D020A" w:rsidP="00C35EF5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73" w:type="dxa"/>
          </w:tcPr>
          <w:p w:rsidR="005D020A" w:rsidRPr="00326729" w:rsidRDefault="005D020A" w:rsidP="00C35EF5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40" w:type="dxa"/>
          </w:tcPr>
          <w:p w:rsidR="005D020A" w:rsidRPr="00326729" w:rsidRDefault="005D020A" w:rsidP="00C35EF5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5D020A" w:rsidRPr="00326729" w:rsidTr="00C35EF5">
        <w:trPr>
          <w:trHeight w:val="555"/>
        </w:trPr>
        <w:tc>
          <w:tcPr>
            <w:tcW w:w="2055" w:type="dxa"/>
          </w:tcPr>
          <w:p w:rsidR="005D020A" w:rsidRPr="00326729" w:rsidRDefault="005D020A" w:rsidP="00C35EF5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0" w:type="dxa"/>
          </w:tcPr>
          <w:p w:rsidR="005D020A" w:rsidRPr="00326729" w:rsidRDefault="005D020A" w:rsidP="00C35EF5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42" w:type="dxa"/>
          </w:tcPr>
          <w:p w:rsidR="005D020A" w:rsidRPr="00326729" w:rsidRDefault="005D020A" w:rsidP="00C35EF5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25" w:type="dxa"/>
          </w:tcPr>
          <w:p w:rsidR="005D020A" w:rsidRPr="00326729" w:rsidRDefault="005D020A" w:rsidP="00C35EF5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73" w:type="dxa"/>
          </w:tcPr>
          <w:p w:rsidR="005D020A" w:rsidRPr="00326729" w:rsidRDefault="005D020A" w:rsidP="00C35EF5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40" w:type="dxa"/>
          </w:tcPr>
          <w:p w:rsidR="005D020A" w:rsidRPr="00326729" w:rsidRDefault="005D020A" w:rsidP="00C35EF5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5D020A" w:rsidRDefault="005D020A">
      <w:pPr>
        <w:rPr>
          <w:rFonts w:ascii="Comic Sans MS" w:hAnsi="Comic Sans MS"/>
          <w:sz w:val="24"/>
          <w:szCs w:val="24"/>
        </w:rPr>
      </w:pPr>
    </w:p>
    <w:p w:rsidR="005D020A" w:rsidRDefault="005D020A">
      <w:pPr>
        <w:rPr>
          <w:rFonts w:ascii="Comic Sans MS" w:hAnsi="Comic Sans MS"/>
          <w:sz w:val="24"/>
          <w:szCs w:val="24"/>
        </w:rPr>
      </w:pPr>
    </w:p>
    <w:p w:rsidR="005D020A" w:rsidRDefault="005D020A">
      <w:pPr>
        <w:rPr>
          <w:rFonts w:ascii="Comic Sans MS" w:hAnsi="Comic Sans MS"/>
          <w:sz w:val="24"/>
          <w:szCs w:val="24"/>
        </w:rPr>
      </w:pPr>
    </w:p>
    <w:p w:rsidR="005D020A" w:rsidRDefault="005D020A">
      <w:pPr>
        <w:rPr>
          <w:rFonts w:ascii="Comic Sans MS" w:hAnsi="Comic Sans MS"/>
          <w:sz w:val="24"/>
          <w:szCs w:val="24"/>
        </w:rPr>
      </w:pPr>
    </w:p>
    <w:p w:rsidR="005D020A" w:rsidRDefault="005D020A">
      <w:pPr>
        <w:rPr>
          <w:rFonts w:ascii="Comic Sans MS" w:hAnsi="Comic Sans MS"/>
          <w:sz w:val="24"/>
          <w:szCs w:val="24"/>
        </w:rPr>
      </w:pPr>
    </w:p>
    <w:p w:rsidR="005D020A" w:rsidRDefault="005D020A">
      <w:pPr>
        <w:rPr>
          <w:rFonts w:ascii="Comic Sans MS" w:hAnsi="Comic Sans MS"/>
          <w:sz w:val="24"/>
          <w:szCs w:val="24"/>
        </w:rPr>
      </w:pPr>
    </w:p>
    <w:p w:rsidR="005D020A" w:rsidRDefault="005D020A">
      <w:pPr>
        <w:rPr>
          <w:rFonts w:ascii="Comic Sans MS" w:hAnsi="Comic Sans MS"/>
          <w:sz w:val="24"/>
          <w:szCs w:val="24"/>
        </w:rPr>
      </w:pPr>
    </w:p>
    <w:p w:rsidR="005D020A" w:rsidRDefault="005D020A" w:rsidP="00C35EF5">
      <w:pPr>
        <w:rPr>
          <w:rFonts w:ascii="Comic Sans MS" w:hAnsi="Comic Sans MS"/>
          <w:b/>
          <w:sz w:val="24"/>
          <w:szCs w:val="24"/>
        </w:rPr>
      </w:pPr>
    </w:p>
    <w:p w:rsidR="005D020A" w:rsidRDefault="005D020A" w:rsidP="00C35EF5">
      <w:pPr>
        <w:rPr>
          <w:rFonts w:ascii="Comic Sans MS" w:hAnsi="Comic Sans MS"/>
          <w:b/>
          <w:sz w:val="24"/>
          <w:szCs w:val="24"/>
        </w:rPr>
      </w:pPr>
    </w:p>
    <w:p w:rsidR="005D020A" w:rsidRDefault="005D020A" w:rsidP="00C35EF5">
      <w:pPr>
        <w:rPr>
          <w:rFonts w:ascii="Arial Black" w:hAnsi="Arial Black"/>
          <w:sz w:val="24"/>
          <w:szCs w:val="24"/>
        </w:rPr>
      </w:pPr>
      <w:r>
        <w:rPr>
          <w:noProof/>
          <w:lang w:eastAsia="tr-TR"/>
        </w:rPr>
        <w:pict>
          <v:shape id="_x0000_s1030" type="#_x0000_t71" style="position:absolute;margin-left:75.75pt;margin-top:7pt;width:31.5pt;height:26.25pt;z-index:251636224" fillcolor="#666" strokeweight="1pt">
            <v:fill color2="black" focus="50%" type="gradient"/>
            <v:shadow on="t" type="perspective" color="#7f7f7f" offset="1pt" offset2="-3pt"/>
          </v:shape>
        </w:pict>
      </w:r>
      <w:r>
        <w:rPr>
          <w:noProof/>
          <w:lang w:eastAsia="tr-TR"/>
        </w:rPr>
        <w:pict>
          <v:shape id="_x0000_s1031" type="#_x0000_t12" style="position:absolute;margin-left:49.85pt;margin-top:2.5pt;width:20.25pt;height:26.25pt;z-index:251635200" fillcolor="#4f81bd" stroked="f" strokeweight="0">
            <v:fill color2="#365e8f" focusposition=".5,.5" focussize="" focus="100%" type="gradientRadial"/>
            <v:shadow on="t" type="perspective" color="#243f60" offset="1pt" offset2="-3pt"/>
          </v:shape>
        </w:pict>
      </w:r>
      <w:r>
        <w:rPr>
          <w:noProof/>
          <w:lang w:eastAsia="tr-TR"/>
        </w:rPr>
        <w:pict>
          <v:shape id="_x0000_s1032" type="#_x0000_t76" style="position:absolute;margin-left:20.2pt;margin-top:2.5pt;width:25.15pt;height:21.75pt;z-index:251634176" fillcolor="#d99594" strokecolor="#c0504d" strokeweight="1pt">
            <v:fill color2="#c0504d" focus="50%" type="gradient"/>
            <v:shadow on="t" type="perspective" color="#622423" offset="1pt" offset2="-3pt"/>
          </v:shape>
        </w:pict>
      </w:r>
      <w:r>
        <w:rPr>
          <w:rFonts w:ascii="Comic Sans MS" w:hAnsi="Comic Sans MS"/>
          <w:b/>
          <w:sz w:val="24"/>
          <w:szCs w:val="24"/>
        </w:rPr>
        <w:t>2</w:t>
      </w:r>
      <w:r w:rsidRPr="000C17DB">
        <w:rPr>
          <w:rFonts w:ascii="Comic Sans MS" w:hAnsi="Comic Sans MS"/>
          <w:b/>
          <w:sz w:val="24"/>
          <w:szCs w:val="24"/>
        </w:rPr>
        <w:t>-</w:t>
      </w:r>
      <w:r>
        <w:rPr>
          <w:rFonts w:ascii="Comic Sans MS" w:hAnsi="Comic Sans MS"/>
          <w:sz w:val="24"/>
          <w:szCs w:val="24"/>
        </w:rPr>
        <w:t xml:space="preserve">                              = </w:t>
      </w:r>
      <w:r w:rsidRPr="000C17DB">
        <w:rPr>
          <w:rFonts w:ascii="Arial Black" w:hAnsi="Arial Black"/>
          <w:sz w:val="32"/>
          <w:szCs w:val="32"/>
        </w:rPr>
        <w:t>?</w:t>
      </w:r>
    </w:p>
    <w:p w:rsidR="005D020A" w:rsidRDefault="005D020A" w:rsidP="00C35EF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</w:t>
      </w:r>
    </w:p>
    <w:p w:rsidR="005D020A" w:rsidRDefault="005D020A" w:rsidP="00C35EF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A)360                B)320                    C)560</w:t>
      </w:r>
    </w:p>
    <w:p w:rsidR="005D020A" w:rsidRDefault="005D020A" w:rsidP="00C35EF5">
      <w:pPr>
        <w:rPr>
          <w:rFonts w:ascii="Comic Sans MS" w:hAnsi="Comic Sans MS"/>
          <w:sz w:val="24"/>
          <w:szCs w:val="24"/>
        </w:rPr>
      </w:pPr>
    </w:p>
    <w:p w:rsidR="005D020A" w:rsidRDefault="005D020A" w:rsidP="00C35EF5">
      <w:pPr>
        <w:rPr>
          <w:rFonts w:ascii="Comic Sans MS" w:hAnsi="Comic Sans MS"/>
          <w:sz w:val="24"/>
          <w:szCs w:val="24"/>
        </w:rPr>
      </w:pPr>
    </w:p>
    <w:p w:rsidR="005D020A" w:rsidRDefault="005D020A" w:rsidP="00C35EF5">
      <w:pPr>
        <w:rPr>
          <w:rFonts w:ascii="Comic Sans MS" w:hAnsi="Comic Sans MS"/>
          <w:noProof/>
          <w:sz w:val="32"/>
          <w:szCs w:val="32"/>
          <w:lang w:eastAsia="tr-TR"/>
        </w:rPr>
      </w:pPr>
      <w:r>
        <w:rPr>
          <w:noProof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33" type="#_x0000_t183" style="position:absolute;margin-left:51.7pt;margin-top:-1pt;width:12.5pt;height:17.05pt;z-index:251641344"/>
        </w:pict>
      </w:r>
      <w:r>
        <w:rPr>
          <w:noProof/>
          <w:lang w:eastAsia="tr-TR"/>
        </w:rPr>
        <w:pict>
          <v:shape id="_x0000_s1034" type="#_x0000_t12" style="position:absolute;margin-left:64.2pt;margin-top:16.05pt;width:9pt;height:15pt;z-index:251638272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5" type="#_x0000_t5" style="position:absolute;margin-left:50.95pt;margin-top:18.45pt;width:10.25pt;height:12.6pt;z-index:251639296"/>
        </w:pict>
      </w:r>
      <w:r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6" type="#_x0000_t74" style="position:absolute;margin-left:62.95pt;margin-top:2.8pt;width:14pt;height:11.1pt;z-index:251637248"/>
        </w:pict>
      </w:r>
      <w:r>
        <w:rPr>
          <w:noProof/>
          <w:lang w:eastAsia="tr-TR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_x0000_s1037" type="#_x0000_t11" style="position:absolute;margin-left:41.2pt;margin-top:1.85pt;width:9.75pt;height:12.05pt;z-index:251640320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t>3</w:t>
      </w:r>
      <w:r w:rsidRPr="009B2C3B">
        <w:rPr>
          <w:rFonts w:ascii="Comic Sans MS" w:hAnsi="Comic Sans MS"/>
          <w:b/>
          <w:noProof/>
          <w:sz w:val="24"/>
          <w:szCs w:val="24"/>
          <w:lang w:eastAsia="tr-TR"/>
        </w:rPr>
        <w:t>-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              Yanda verilen çarpma işlemi            .      </w:t>
      </w:r>
      <w:r>
        <w:rPr>
          <w:rFonts w:ascii="Comic Sans MS" w:hAnsi="Comic Sans MS"/>
          <w:noProof/>
          <w:sz w:val="24"/>
          <w:szCs w:val="24"/>
          <w:u w:val="single"/>
          <w:lang w:eastAsia="tr-TR"/>
        </w:rPr>
        <w:t xml:space="preserve">x        </w:t>
      </w:r>
      <w:r w:rsidRPr="009B2C3B">
        <w:rPr>
          <w:rFonts w:ascii="Comic Sans MS" w:hAnsi="Comic Sans MS"/>
          <w:noProof/>
          <w:sz w:val="24"/>
          <w:szCs w:val="24"/>
          <w:u w:val="single"/>
          <w:lang w:eastAsia="tr-TR"/>
        </w:rPr>
        <w:t xml:space="preserve"> </w:t>
      </w:r>
      <w:r>
        <w:rPr>
          <w:rFonts w:ascii="Comic Sans MS" w:hAnsi="Comic Sans MS"/>
          <w:noProof/>
          <w:sz w:val="24"/>
          <w:szCs w:val="24"/>
          <w:u w:val="single"/>
          <w:lang w:eastAsia="tr-TR"/>
        </w:rPr>
        <w:t xml:space="preserve">   </w:t>
      </w:r>
      <w:r w:rsidRPr="009B2C3B">
        <w:rPr>
          <w:rFonts w:ascii="Comic Sans MS" w:hAnsi="Comic Sans MS"/>
          <w:noProof/>
          <w:sz w:val="24"/>
          <w:szCs w:val="24"/>
          <w:u w:val="single"/>
          <w:lang w:eastAsia="tr-TR"/>
        </w:rPr>
        <w:t>.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</w:t>
      </w:r>
      <w:r w:rsidRPr="003B7749">
        <w:rPr>
          <w:rFonts w:ascii="Comic Sans MS" w:hAnsi="Comic Sans MS"/>
          <w:noProof/>
          <w:sz w:val="24"/>
          <w:szCs w:val="24"/>
          <w:u w:val="single"/>
          <w:lang w:eastAsia="tr-TR"/>
        </w:rPr>
        <w:t>doğru yapılsaydı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  <w:r w:rsidRPr="003B7749">
        <w:rPr>
          <w:rFonts w:ascii="Comic Sans MS" w:hAnsi="Comic Sans MS"/>
          <w:b/>
          <w:noProof/>
          <w:sz w:val="24"/>
          <w:szCs w:val="24"/>
          <w:lang w:eastAsia="tr-TR"/>
        </w:rPr>
        <w:t>çarpım kaç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</w:t>
      </w:r>
      <w:r>
        <w:rPr>
          <w:rFonts w:ascii="Arial Black" w:hAnsi="Arial Black"/>
          <w:noProof/>
          <w:sz w:val="32"/>
          <w:szCs w:val="32"/>
          <w:lang w:eastAsia="tr-TR"/>
        </w:rPr>
        <w:t xml:space="preserve">                            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.          </w:t>
      </w:r>
      <w:r>
        <w:rPr>
          <w:rFonts w:ascii="Comic Sans MS" w:hAnsi="Comic Sans MS"/>
          <w:noProof/>
          <w:sz w:val="32"/>
          <w:szCs w:val="32"/>
          <w:lang w:eastAsia="tr-TR"/>
        </w:rPr>
        <w:t xml:space="preserve">2142       </w:t>
      </w:r>
      <w:r w:rsidRPr="003B7749">
        <w:rPr>
          <w:rFonts w:ascii="Comic Sans MS" w:hAnsi="Comic Sans MS"/>
          <w:b/>
          <w:noProof/>
          <w:sz w:val="24"/>
          <w:szCs w:val="24"/>
          <w:lang w:eastAsia="tr-TR"/>
        </w:rPr>
        <w:t>olurdu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?</w:t>
      </w:r>
      <w:r>
        <w:rPr>
          <w:rFonts w:ascii="Comic Sans MS" w:hAnsi="Comic Sans MS"/>
          <w:noProof/>
          <w:sz w:val="32"/>
          <w:szCs w:val="32"/>
          <w:lang w:eastAsia="tr-TR"/>
        </w:rPr>
        <w:t xml:space="preserve">                                      </w:t>
      </w:r>
      <w:r w:rsidRPr="009B2C3B">
        <w:rPr>
          <w:rFonts w:ascii="Comic Sans MS" w:hAnsi="Comic Sans MS"/>
          <w:noProof/>
          <w:sz w:val="16"/>
          <w:szCs w:val="16"/>
          <w:lang w:eastAsia="tr-TR"/>
        </w:rPr>
        <w:t>.</w:t>
      </w:r>
      <w:r>
        <w:rPr>
          <w:rFonts w:ascii="Comic Sans MS" w:hAnsi="Comic Sans MS"/>
          <w:noProof/>
          <w:sz w:val="32"/>
          <w:szCs w:val="32"/>
          <w:lang w:eastAsia="tr-TR"/>
        </w:rPr>
        <w:t xml:space="preserve">  </w:t>
      </w:r>
      <w:r>
        <w:rPr>
          <w:rFonts w:ascii="Comic Sans MS" w:hAnsi="Comic Sans MS"/>
          <w:noProof/>
          <w:sz w:val="32"/>
          <w:szCs w:val="32"/>
          <w:u w:val="single"/>
          <w:lang w:eastAsia="tr-TR"/>
        </w:rPr>
        <w:t>+      1428</w:t>
      </w:r>
      <w:r w:rsidRPr="009B2C3B">
        <w:rPr>
          <w:rFonts w:ascii="Comic Sans MS" w:hAnsi="Comic Sans MS"/>
          <w:noProof/>
          <w:sz w:val="32"/>
          <w:szCs w:val="32"/>
          <w:u w:val="single"/>
          <w:lang w:eastAsia="tr-TR"/>
        </w:rPr>
        <w:t xml:space="preserve">      </w:t>
      </w:r>
      <w:r>
        <w:rPr>
          <w:rFonts w:ascii="Comic Sans MS" w:hAnsi="Comic Sans MS"/>
          <w:noProof/>
          <w:sz w:val="16"/>
          <w:szCs w:val="16"/>
          <w:u w:val="single"/>
          <w:lang w:eastAsia="tr-TR"/>
        </w:rPr>
        <w:t>.</w:t>
      </w:r>
      <w:r w:rsidRPr="009B2C3B">
        <w:rPr>
          <w:rFonts w:ascii="Comic Sans MS" w:hAnsi="Comic Sans MS"/>
          <w:noProof/>
          <w:sz w:val="32"/>
          <w:szCs w:val="32"/>
          <w:lang w:eastAsia="tr-TR"/>
        </w:rPr>
        <w:t xml:space="preserve"> </w:t>
      </w:r>
      <w:r>
        <w:rPr>
          <w:rFonts w:ascii="Comic Sans MS" w:hAnsi="Comic Sans MS"/>
          <w:noProof/>
          <w:sz w:val="32"/>
          <w:szCs w:val="32"/>
          <w:lang w:eastAsia="tr-TR"/>
        </w:rPr>
        <w:t xml:space="preserve">                                                    </w:t>
      </w:r>
      <w:r>
        <w:rPr>
          <w:rFonts w:ascii="Comic Sans MS" w:hAnsi="Comic Sans MS"/>
          <w:noProof/>
          <w:sz w:val="16"/>
          <w:szCs w:val="16"/>
          <w:lang w:eastAsia="tr-TR"/>
        </w:rPr>
        <w:t>.</w:t>
      </w:r>
      <w:r>
        <w:rPr>
          <w:rFonts w:ascii="Comic Sans MS" w:hAnsi="Comic Sans MS"/>
          <w:noProof/>
          <w:sz w:val="32"/>
          <w:szCs w:val="32"/>
          <w:lang w:eastAsia="tr-TR"/>
        </w:rPr>
        <w:t xml:space="preserve">       22848</w:t>
      </w:r>
    </w:p>
    <w:p w:rsidR="005D020A" w:rsidRDefault="005D020A" w:rsidP="00C35EF5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 xml:space="preserve">    A)16422            B)3570              C)22748</w:t>
      </w:r>
    </w:p>
    <w:p w:rsidR="005D020A" w:rsidRDefault="005D020A" w:rsidP="00C35EF5">
      <w:pPr>
        <w:rPr>
          <w:rFonts w:ascii="Comic Sans MS" w:hAnsi="Comic Sans MS"/>
          <w:sz w:val="24"/>
          <w:szCs w:val="24"/>
        </w:rPr>
      </w:pPr>
    </w:p>
    <w:p w:rsidR="005D020A" w:rsidRDefault="005D020A" w:rsidP="00C35EF5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rect id="_x0000_s1038" style="position:absolute;margin-left:35.4pt;margin-top:20.45pt;width:15pt;height:18.75pt;z-index:251647488"/>
        </w:pict>
      </w:r>
    </w:p>
    <w:p w:rsidR="005D020A" w:rsidRPr="00C35EF5" w:rsidRDefault="005D020A" w:rsidP="00C35EF5">
      <w:pPr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pict>
          <v:rect id="_x0000_s1039" style="position:absolute;margin-left:40.65pt;margin-top:9.95pt;width:15pt;height:18.75pt;z-index:251646464"/>
        </w:pict>
      </w:r>
      <w:r>
        <w:rPr>
          <w:noProof/>
          <w:lang w:eastAsia="tr-TR"/>
        </w:rPr>
        <w:pict>
          <v:rect id="_x0000_s1040" style="position:absolute;margin-left:25.65pt;margin-top:9.95pt;width:15pt;height:18.75pt;z-index:251645440"/>
        </w:pict>
      </w:r>
      <w:r w:rsidRPr="00C35EF5">
        <w:rPr>
          <w:rFonts w:ascii="Comic Sans MS" w:hAnsi="Comic Sans MS"/>
          <w:b/>
          <w:sz w:val="24"/>
          <w:szCs w:val="24"/>
        </w:rPr>
        <w:t>4-</w:t>
      </w:r>
    </w:p>
    <w:p w:rsidR="005D020A" w:rsidRDefault="005D020A" w:rsidP="00C35EF5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rect id="_x0000_s1041" style="position:absolute;margin-left:51.9pt;margin-top:-.5pt;width:15pt;height:18.75pt;z-index:251644416"/>
        </w:pict>
      </w:r>
      <w:r>
        <w:rPr>
          <w:noProof/>
          <w:lang w:eastAsia="tr-TR"/>
        </w:rPr>
        <w:pict>
          <v:rect id="_x0000_s1042" style="position:absolute;margin-left:36.9pt;margin-top:-.5pt;width:15pt;height:18.75pt;z-index:251643392"/>
        </w:pict>
      </w:r>
      <w:r>
        <w:rPr>
          <w:noProof/>
          <w:lang w:eastAsia="tr-TR"/>
        </w:rPr>
        <w:pict>
          <v:rect id="_x0000_s1043" style="position:absolute;margin-left:20.4pt;margin-top:-.5pt;width:15pt;height:18.75pt;z-index:251642368"/>
        </w:pict>
      </w:r>
      <w:r>
        <w:rPr>
          <w:noProof/>
          <w:lang w:eastAsia="tr-TR"/>
        </w:rPr>
        <w:pict>
          <v:shape id="_x0000_s1044" type="#_x0000_t75" alt="TERAZİ" style="position:absolute;margin-left:21.15pt;margin-top:-6.2pt;width:103.5pt;height:61.5pt;z-index:-251688448;visibility:visible">
            <v:imagedata r:id="rId6" o:title="" gain="112993f" blacklevel="1966f" grayscale="t"/>
          </v:shape>
        </w:pict>
      </w:r>
      <w:r>
        <w:rPr>
          <w:rFonts w:ascii="Comic Sans MS" w:hAnsi="Comic Sans MS"/>
          <w:sz w:val="24"/>
          <w:szCs w:val="24"/>
        </w:rPr>
        <w:t xml:space="preserve">                         </w:t>
      </w:r>
    </w:p>
    <w:p w:rsidR="005D020A" w:rsidRDefault="005D020A" w:rsidP="00C35EF5">
      <w:pPr>
        <w:rPr>
          <w:rFonts w:ascii="Comic Sans MS" w:hAnsi="Comic Sans MS"/>
          <w:sz w:val="24"/>
          <w:szCs w:val="24"/>
        </w:rPr>
      </w:pPr>
    </w:p>
    <w:p w:rsidR="005D020A" w:rsidRDefault="005D020A" w:rsidP="00C35EF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Şekildeki terazinin sol kefesindeki paketler </w:t>
      </w:r>
      <w:r w:rsidRPr="00DC34F1">
        <w:rPr>
          <w:rFonts w:ascii="Comic Sans MS" w:hAnsi="Comic Sans MS"/>
          <w:b/>
          <w:sz w:val="24"/>
          <w:szCs w:val="24"/>
          <w:u w:val="single"/>
        </w:rPr>
        <w:t>yarımşar</w:t>
      </w:r>
      <w:r>
        <w:rPr>
          <w:rFonts w:ascii="Comic Sans MS" w:hAnsi="Comic Sans MS"/>
          <w:sz w:val="24"/>
          <w:szCs w:val="24"/>
        </w:rPr>
        <w:t xml:space="preserve"> kilogramlıktır.</w:t>
      </w:r>
      <w:r w:rsidRPr="00DC34F1">
        <w:rPr>
          <w:rFonts w:ascii="Comic Sans MS" w:hAnsi="Comic Sans MS"/>
          <w:b/>
          <w:sz w:val="24"/>
          <w:szCs w:val="24"/>
        </w:rPr>
        <w:t xml:space="preserve">Terazinin dengeye gelebilmesi için </w:t>
      </w:r>
      <w:r w:rsidRPr="00191648">
        <w:rPr>
          <w:rFonts w:ascii="Comic Sans MS" w:hAnsi="Comic Sans MS"/>
          <w:b/>
          <w:sz w:val="24"/>
          <w:szCs w:val="24"/>
          <w:u w:val="single"/>
        </w:rPr>
        <w:t>sağ kefeye</w:t>
      </w:r>
      <w:r w:rsidRPr="00DC34F1">
        <w:rPr>
          <w:rFonts w:ascii="Comic Sans MS" w:hAnsi="Comic Sans MS"/>
          <w:b/>
          <w:sz w:val="24"/>
          <w:szCs w:val="24"/>
        </w:rPr>
        <w:t xml:space="preserve"> aşağıdakilerden hangisi konulabilir ?</w:t>
      </w:r>
    </w:p>
    <w:p w:rsidR="005D020A" w:rsidRDefault="005D020A" w:rsidP="00C35EF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Pr="00CD3B87">
        <w:rPr>
          <w:noProof/>
          <w:lang w:eastAsia="tr-TR"/>
        </w:rPr>
        <w:pict>
          <v:shape id="_x0000_i1026" type="#_x0000_t75" alt="http://www.huray.com.tr/urun/%C3%A7engel%20a%C4%9F%C4%B1rl%C4%B1k.jpg" style="width:21pt;height:41.25pt;visibility:visible">
            <v:imagedata r:id="rId5" o:title=""/>
          </v:shape>
        </w:pict>
      </w:r>
      <w:r w:rsidRPr="00CD3B87">
        <w:rPr>
          <w:noProof/>
          <w:lang w:eastAsia="tr-TR"/>
        </w:rPr>
        <w:pict>
          <v:shape id="_x0000_i1027" type="#_x0000_t75" alt="http://www.huray.com.tr/urun/%C3%A7engel%20a%C4%9F%C4%B1rl%C4%B1k.jpg" style="width:25.5pt;height:51.75pt;visibility:visible">
            <v:imagedata r:id="rId5" o:title=""/>
          </v:shape>
        </w:pict>
      </w:r>
      <w:r w:rsidRPr="00DC34F1">
        <w:rPr>
          <w:rFonts w:ascii="Comic Sans MS" w:hAnsi="Comic Sans MS"/>
          <w:sz w:val="24"/>
          <w:szCs w:val="24"/>
        </w:rPr>
        <w:t xml:space="preserve">    B) </w:t>
      </w:r>
      <w:r w:rsidRPr="00CD3B87">
        <w:rPr>
          <w:noProof/>
          <w:lang w:eastAsia="tr-TR"/>
        </w:rPr>
        <w:pict>
          <v:shape id="_x0000_i1028" type="#_x0000_t75" alt="http://www.huray.com.tr/urun/%C3%A7engel%20a%C4%9F%C4%B1rl%C4%B1k.jpg" style="width:38.25pt;height:75pt;visibility:visible">
            <v:imagedata r:id="rId5" o:title=""/>
          </v:shape>
        </w:pict>
      </w:r>
      <w:r>
        <w:rPr>
          <w:rFonts w:ascii="Comic Sans MS" w:hAnsi="Comic Sans MS"/>
          <w:sz w:val="24"/>
          <w:szCs w:val="24"/>
        </w:rPr>
        <w:t xml:space="preserve">   </w:t>
      </w:r>
      <w:r w:rsidRPr="00DC34F1">
        <w:rPr>
          <w:rFonts w:ascii="Comic Sans MS" w:hAnsi="Comic Sans MS"/>
          <w:sz w:val="24"/>
          <w:szCs w:val="24"/>
        </w:rPr>
        <w:t xml:space="preserve"> </w:t>
      </w:r>
      <w:r w:rsidRPr="00CD3B87">
        <w:rPr>
          <w:noProof/>
          <w:lang w:eastAsia="tr-TR"/>
        </w:rPr>
        <w:pict>
          <v:shape id="_x0000_i1029" type="#_x0000_t75" alt="http://www.huray.com.tr/urun/%C3%A7engel%20a%C4%9F%C4%B1rl%C4%B1k.jpg" style="width:21pt;height:41.25pt;visibility:visible">
            <v:imagedata r:id="rId5" o:title=""/>
          </v:shape>
        </w:pict>
      </w:r>
      <w:r w:rsidRPr="00DC34F1">
        <w:rPr>
          <w:rFonts w:ascii="Comic Sans MS" w:hAnsi="Comic Sans MS"/>
          <w:sz w:val="24"/>
          <w:szCs w:val="24"/>
        </w:rPr>
        <w:t xml:space="preserve"> C)   </w:t>
      </w:r>
      <w:r w:rsidRPr="00CD3B87">
        <w:rPr>
          <w:noProof/>
          <w:lang w:eastAsia="tr-TR"/>
        </w:rPr>
        <w:pict>
          <v:shape id="_x0000_i1030" type="#_x0000_t75" alt="http://www.huray.com.tr/urun/%C3%A7engel%20a%C4%9F%C4%B1rl%C4%B1k.jpg" style="width:21pt;height:41.25pt;visibility:visible">
            <v:imagedata r:id="rId5" o:title=""/>
          </v:shape>
        </w:pict>
      </w:r>
      <w:r w:rsidRPr="00DC34F1">
        <w:rPr>
          <w:rFonts w:ascii="Comic Sans MS" w:hAnsi="Comic Sans MS"/>
          <w:sz w:val="24"/>
          <w:szCs w:val="24"/>
        </w:rPr>
        <w:t xml:space="preserve">    </w:t>
      </w:r>
      <w:r w:rsidRPr="00326729">
        <w:rPr>
          <w:rFonts w:ascii="Comic Sans MS" w:hAnsi="Comic Sans MS"/>
          <w:noProof/>
          <w:sz w:val="24"/>
          <w:szCs w:val="24"/>
          <w:lang w:eastAsia="tr-TR"/>
        </w:rPr>
        <w:pict>
          <v:shape id="_x0000_i1031" type="#_x0000_t75" alt="http://www.huray.com.tr/urun/%C3%A7engel%20a%C4%9F%C4%B1rl%C4%B1k.jpg" style="width:21pt;height:41.25pt;visibility:visible">
            <v:imagedata r:id="rId5" o:title=""/>
          </v:shape>
        </w:pict>
      </w:r>
      <w:r w:rsidRPr="00DC34F1">
        <w:rPr>
          <w:rFonts w:ascii="Comic Sans MS" w:hAnsi="Comic Sans MS"/>
          <w:sz w:val="24"/>
          <w:szCs w:val="24"/>
        </w:rPr>
        <w:t xml:space="preserve"> </w:t>
      </w:r>
    </w:p>
    <w:p w:rsidR="005D020A" w:rsidRDefault="005D020A" w:rsidP="00C35EF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r>
        <w:rPr>
          <w:rFonts w:ascii="Comic Sans MS" w:hAnsi="Comic Sans MS"/>
          <w:sz w:val="16"/>
          <w:szCs w:val="16"/>
        </w:rPr>
        <w:t>1KG     2KG                    5KG             1KG               1KG         1KG</w:t>
      </w:r>
      <w:r w:rsidRPr="00DC34F1">
        <w:rPr>
          <w:rFonts w:ascii="Comic Sans MS" w:hAnsi="Comic Sans MS"/>
          <w:sz w:val="24"/>
          <w:szCs w:val="24"/>
        </w:rPr>
        <w:t xml:space="preserve">     </w:t>
      </w:r>
      <w:r>
        <w:rPr>
          <w:rFonts w:ascii="Comic Sans MS" w:hAnsi="Comic Sans MS"/>
          <w:sz w:val="24"/>
          <w:szCs w:val="24"/>
        </w:rPr>
        <w:t xml:space="preserve"> </w:t>
      </w:r>
    </w:p>
    <w:p w:rsidR="005D020A" w:rsidRDefault="005D020A" w:rsidP="00C35EF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</w:p>
    <w:p w:rsidR="005D020A" w:rsidRDefault="005D020A" w:rsidP="00C35EF5">
      <w:pPr>
        <w:rPr>
          <w:rFonts w:ascii="Comic Sans MS" w:hAnsi="Comic Sans MS"/>
          <w:sz w:val="24"/>
          <w:szCs w:val="24"/>
        </w:rPr>
      </w:pPr>
    </w:p>
    <w:tbl>
      <w:tblPr>
        <w:tblpPr w:leftFromText="141" w:rightFromText="141" w:vertAnchor="text" w:horzAnchor="page" w:tblpX="6486" w:tblpY="1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70"/>
        <w:gridCol w:w="540"/>
        <w:gridCol w:w="570"/>
        <w:gridCol w:w="540"/>
        <w:gridCol w:w="555"/>
        <w:gridCol w:w="540"/>
        <w:gridCol w:w="480"/>
        <w:gridCol w:w="570"/>
      </w:tblGrid>
      <w:tr w:rsidR="005D020A" w:rsidRPr="00326729" w:rsidTr="001C4874">
        <w:trPr>
          <w:trHeight w:val="405"/>
        </w:trPr>
        <w:tc>
          <w:tcPr>
            <w:tcW w:w="570" w:type="dxa"/>
          </w:tcPr>
          <w:p w:rsidR="005D020A" w:rsidRPr="00326729" w:rsidRDefault="005D020A" w:rsidP="001C4874">
            <w:pPr>
              <w:rPr>
                <w:rFonts w:ascii="Comic Sans MS" w:hAnsi="Comic Sans MS"/>
                <w:sz w:val="24"/>
                <w:szCs w:val="24"/>
              </w:rPr>
            </w:pPr>
            <w:r w:rsidRPr="00326729">
              <w:rPr>
                <w:rFonts w:ascii="Comic Sans MS" w:hAnsi="Comic Sans MS"/>
                <w:sz w:val="24"/>
                <w:szCs w:val="24"/>
              </w:rPr>
              <w:t xml:space="preserve">  X</w:t>
            </w:r>
          </w:p>
        </w:tc>
        <w:tc>
          <w:tcPr>
            <w:tcW w:w="540" w:type="dxa"/>
          </w:tcPr>
          <w:p w:rsidR="005D020A" w:rsidRPr="00326729" w:rsidRDefault="005D020A" w:rsidP="001C4874">
            <w:pPr>
              <w:rPr>
                <w:rFonts w:ascii="Comic Sans MS" w:hAnsi="Comic Sans MS"/>
                <w:sz w:val="24"/>
                <w:szCs w:val="24"/>
              </w:rPr>
            </w:pPr>
            <w:r w:rsidRPr="00326729">
              <w:rPr>
                <w:rFonts w:ascii="Comic Sans MS" w:hAnsi="Comic Sans MS"/>
                <w:sz w:val="24"/>
                <w:szCs w:val="24"/>
              </w:rPr>
              <w:t xml:space="preserve"> 3</w:t>
            </w:r>
          </w:p>
        </w:tc>
        <w:tc>
          <w:tcPr>
            <w:tcW w:w="570" w:type="dxa"/>
          </w:tcPr>
          <w:p w:rsidR="005D020A" w:rsidRPr="00326729" w:rsidRDefault="005D020A" w:rsidP="001C4874">
            <w:pPr>
              <w:rPr>
                <w:rFonts w:ascii="Comic Sans MS" w:hAnsi="Comic Sans MS"/>
                <w:sz w:val="24"/>
                <w:szCs w:val="24"/>
              </w:rPr>
            </w:pPr>
            <w:r w:rsidRPr="00326729">
              <w:rPr>
                <w:rFonts w:ascii="Comic Sans MS" w:hAnsi="Comic Sans MS"/>
                <w:sz w:val="24"/>
                <w:szCs w:val="24"/>
              </w:rPr>
              <w:t xml:space="preserve"> 4</w:t>
            </w:r>
          </w:p>
        </w:tc>
        <w:tc>
          <w:tcPr>
            <w:tcW w:w="540" w:type="dxa"/>
          </w:tcPr>
          <w:p w:rsidR="005D020A" w:rsidRPr="00326729" w:rsidRDefault="005D020A" w:rsidP="001C4874">
            <w:pPr>
              <w:rPr>
                <w:rFonts w:ascii="Comic Sans MS" w:hAnsi="Comic Sans MS"/>
                <w:sz w:val="24"/>
                <w:szCs w:val="24"/>
              </w:rPr>
            </w:pPr>
            <w:r w:rsidRPr="00326729"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555" w:type="dxa"/>
          </w:tcPr>
          <w:p w:rsidR="005D020A" w:rsidRPr="00326729" w:rsidRDefault="005D020A" w:rsidP="001C4874">
            <w:pPr>
              <w:rPr>
                <w:rFonts w:ascii="Comic Sans MS" w:hAnsi="Comic Sans MS"/>
                <w:sz w:val="24"/>
                <w:szCs w:val="24"/>
              </w:rPr>
            </w:pPr>
            <w:r w:rsidRPr="00326729"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540" w:type="dxa"/>
          </w:tcPr>
          <w:p w:rsidR="005D020A" w:rsidRPr="00326729" w:rsidRDefault="005D020A" w:rsidP="001C4874">
            <w:pPr>
              <w:rPr>
                <w:rFonts w:ascii="Comic Sans MS" w:hAnsi="Comic Sans MS"/>
                <w:sz w:val="24"/>
                <w:szCs w:val="24"/>
              </w:rPr>
            </w:pPr>
            <w:r w:rsidRPr="00326729"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  <w:tc>
          <w:tcPr>
            <w:tcW w:w="480" w:type="dxa"/>
          </w:tcPr>
          <w:p w:rsidR="005D020A" w:rsidRPr="00326729" w:rsidRDefault="005D020A" w:rsidP="001C4874">
            <w:pPr>
              <w:rPr>
                <w:rFonts w:ascii="Comic Sans MS" w:hAnsi="Comic Sans MS"/>
                <w:sz w:val="24"/>
                <w:szCs w:val="24"/>
              </w:rPr>
            </w:pPr>
            <w:r w:rsidRPr="00326729"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570" w:type="dxa"/>
          </w:tcPr>
          <w:p w:rsidR="005D020A" w:rsidRPr="00326729" w:rsidRDefault="005D020A" w:rsidP="001C4874">
            <w:pPr>
              <w:rPr>
                <w:rFonts w:ascii="Comic Sans MS" w:hAnsi="Comic Sans MS"/>
                <w:sz w:val="24"/>
                <w:szCs w:val="24"/>
              </w:rPr>
            </w:pPr>
            <w:r w:rsidRPr="00326729">
              <w:rPr>
                <w:rFonts w:ascii="Comic Sans MS" w:hAnsi="Comic Sans MS"/>
                <w:sz w:val="24"/>
                <w:szCs w:val="24"/>
              </w:rPr>
              <w:t>9</w:t>
            </w:r>
          </w:p>
        </w:tc>
      </w:tr>
      <w:tr w:rsidR="005D020A" w:rsidRPr="00326729" w:rsidTr="001C4874">
        <w:trPr>
          <w:trHeight w:val="390"/>
        </w:trPr>
        <w:tc>
          <w:tcPr>
            <w:tcW w:w="570" w:type="dxa"/>
          </w:tcPr>
          <w:p w:rsidR="005D020A" w:rsidRPr="00326729" w:rsidRDefault="005D020A" w:rsidP="001C4874">
            <w:pPr>
              <w:rPr>
                <w:rFonts w:ascii="Comic Sans MS" w:hAnsi="Comic Sans MS"/>
                <w:sz w:val="24"/>
                <w:szCs w:val="24"/>
              </w:rPr>
            </w:pPr>
            <w:r w:rsidRPr="00326729">
              <w:rPr>
                <w:rFonts w:ascii="Comic Sans MS" w:hAnsi="Comic Sans MS"/>
                <w:sz w:val="24"/>
                <w:szCs w:val="24"/>
              </w:rPr>
              <w:t xml:space="preserve"> 5</w:t>
            </w:r>
          </w:p>
        </w:tc>
        <w:tc>
          <w:tcPr>
            <w:tcW w:w="540" w:type="dxa"/>
          </w:tcPr>
          <w:p w:rsidR="005D020A" w:rsidRPr="00326729" w:rsidRDefault="005D020A" w:rsidP="001C487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70" w:type="dxa"/>
          </w:tcPr>
          <w:p w:rsidR="005D020A" w:rsidRPr="00326729" w:rsidRDefault="005D020A" w:rsidP="001C487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0" w:type="dxa"/>
          </w:tcPr>
          <w:p w:rsidR="005D020A" w:rsidRPr="00326729" w:rsidRDefault="005D020A" w:rsidP="001C487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5" w:type="dxa"/>
          </w:tcPr>
          <w:p w:rsidR="005D020A" w:rsidRPr="00326729" w:rsidRDefault="005D020A" w:rsidP="001C487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0" w:type="dxa"/>
          </w:tcPr>
          <w:p w:rsidR="005D020A" w:rsidRPr="00326729" w:rsidRDefault="005D020A" w:rsidP="001C487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80" w:type="dxa"/>
          </w:tcPr>
          <w:p w:rsidR="005D020A" w:rsidRPr="00326729" w:rsidRDefault="005D020A" w:rsidP="001C487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70" w:type="dxa"/>
          </w:tcPr>
          <w:p w:rsidR="005D020A" w:rsidRPr="00326729" w:rsidRDefault="005D020A" w:rsidP="001C487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D020A" w:rsidRPr="00326729" w:rsidTr="001C4874">
        <w:trPr>
          <w:trHeight w:val="435"/>
        </w:trPr>
        <w:tc>
          <w:tcPr>
            <w:tcW w:w="570" w:type="dxa"/>
          </w:tcPr>
          <w:p w:rsidR="005D020A" w:rsidRPr="00326729" w:rsidRDefault="005D020A" w:rsidP="001C4874">
            <w:pPr>
              <w:rPr>
                <w:rFonts w:ascii="Comic Sans MS" w:hAnsi="Comic Sans MS"/>
                <w:sz w:val="24"/>
                <w:szCs w:val="24"/>
              </w:rPr>
            </w:pPr>
            <w:r w:rsidRPr="00326729">
              <w:rPr>
                <w:rFonts w:ascii="Comic Sans MS" w:hAnsi="Comic Sans MS"/>
                <w:sz w:val="24"/>
                <w:szCs w:val="24"/>
              </w:rPr>
              <w:t xml:space="preserve"> 6</w:t>
            </w:r>
          </w:p>
        </w:tc>
        <w:tc>
          <w:tcPr>
            <w:tcW w:w="540" w:type="dxa"/>
          </w:tcPr>
          <w:p w:rsidR="005D020A" w:rsidRPr="00326729" w:rsidRDefault="005D020A" w:rsidP="001C487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70" w:type="dxa"/>
          </w:tcPr>
          <w:p w:rsidR="005D020A" w:rsidRPr="00326729" w:rsidRDefault="005D020A" w:rsidP="001C487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0" w:type="dxa"/>
          </w:tcPr>
          <w:p w:rsidR="005D020A" w:rsidRPr="00326729" w:rsidRDefault="005D020A" w:rsidP="001C487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5" w:type="dxa"/>
          </w:tcPr>
          <w:p w:rsidR="005D020A" w:rsidRPr="00326729" w:rsidRDefault="005D020A" w:rsidP="001C487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0" w:type="dxa"/>
          </w:tcPr>
          <w:p w:rsidR="005D020A" w:rsidRPr="00326729" w:rsidRDefault="005D020A" w:rsidP="001C487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80" w:type="dxa"/>
          </w:tcPr>
          <w:p w:rsidR="005D020A" w:rsidRPr="00326729" w:rsidRDefault="005D020A" w:rsidP="001C487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45" type="#_x0000_t183" style="position:absolute;margin-left:19.25pt;margin-top:1.5pt;width:20.25pt;height:25.6pt;z-index:251648512;mso-position-horizontal-relative:text;mso-position-vertical-relative:text"/>
              </w:pict>
            </w:r>
          </w:p>
        </w:tc>
        <w:tc>
          <w:tcPr>
            <w:tcW w:w="570" w:type="dxa"/>
          </w:tcPr>
          <w:p w:rsidR="005D020A" w:rsidRPr="00326729" w:rsidRDefault="005D020A" w:rsidP="001C487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D020A" w:rsidRPr="00326729" w:rsidTr="001C4874">
        <w:trPr>
          <w:trHeight w:val="465"/>
        </w:trPr>
        <w:tc>
          <w:tcPr>
            <w:tcW w:w="570" w:type="dxa"/>
          </w:tcPr>
          <w:p w:rsidR="005D020A" w:rsidRPr="00326729" w:rsidRDefault="005D020A" w:rsidP="001C4874">
            <w:pPr>
              <w:rPr>
                <w:rFonts w:ascii="Comic Sans MS" w:hAnsi="Comic Sans MS"/>
                <w:sz w:val="24"/>
                <w:szCs w:val="24"/>
              </w:rPr>
            </w:pPr>
            <w:r w:rsidRPr="00326729">
              <w:rPr>
                <w:rFonts w:ascii="Comic Sans MS" w:hAnsi="Comic Sans MS"/>
                <w:sz w:val="24"/>
                <w:szCs w:val="24"/>
              </w:rPr>
              <w:t xml:space="preserve"> 7</w:t>
            </w:r>
          </w:p>
        </w:tc>
        <w:tc>
          <w:tcPr>
            <w:tcW w:w="540" w:type="dxa"/>
          </w:tcPr>
          <w:p w:rsidR="005D020A" w:rsidRPr="00326729" w:rsidRDefault="005D020A" w:rsidP="001C487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70" w:type="dxa"/>
          </w:tcPr>
          <w:p w:rsidR="005D020A" w:rsidRPr="00326729" w:rsidRDefault="005D020A" w:rsidP="001C487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0" w:type="dxa"/>
          </w:tcPr>
          <w:p w:rsidR="005D020A" w:rsidRPr="00326729" w:rsidRDefault="005D020A" w:rsidP="001C487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5" w:type="dxa"/>
          </w:tcPr>
          <w:p w:rsidR="005D020A" w:rsidRPr="00326729" w:rsidRDefault="005D020A" w:rsidP="001C487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46" type="#_x0000_t5" style="position:absolute;margin-left:.5pt;margin-top:6.7pt;width:15pt;height:16.5pt;z-index:251649536;mso-position-horizontal-relative:text;mso-position-vertical-relative:text"/>
              </w:pict>
            </w:r>
          </w:p>
        </w:tc>
        <w:tc>
          <w:tcPr>
            <w:tcW w:w="540" w:type="dxa"/>
          </w:tcPr>
          <w:p w:rsidR="005D020A" w:rsidRPr="00326729" w:rsidRDefault="005D020A" w:rsidP="001C487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80" w:type="dxa"/>
          </w:tcPr>
          <w:p w:rsidR="005D020A" w:rsidRPr="00326729" w:rsidRDefault="005D020A" w:rsidP="001C487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70" w:type="dxa"/>
          </w:tcPr>
          <w:p w:rsidR="005D020A" w:rsidRPr="00326729" w:rsidRDefault="005D020A" w:rsidP="001C487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5D020A" w:rsidRDefault="005D020A" w:rsidP="00C35EF5">
      <w:pPr>
        <w:rPr>
          <w:rFonts w:ascii="Comic Sans MS" w:hAnsi="Comic Sans MS"/>
          <w:noProof/>
          <w:sz w:val="24"/>
          <w:szCs w:val="24"/>
          <w:lang w:eastAsia="tr-TR"/>
        </w:rPr>
      </w:pPr>
    </w:p>
    <w:p w:rsidR="005D020A" w:rsidRDefault="005D020A" w:rsidP="00C35EF5">
      <w:pPr>
        <w:rPr>
          <w:rFonts w:ascii="Comic Sans MS" w:hAnsi="Comic Sans MS"/>
          <w:sz w:val="24"/>
          <w:szCs w:val="24"/>
        </w:rPr>
      </w:pPr>
    </w:p>
    <w:p w:rsidR="005D020A" w:rsidRDefault="005D020A" w:rsidP="00C35EF5">
      <w:pPr>
        <w:rPr>
          <w:rFonts w:ascii="Comic Sans MS" w:hAnsi="Comic Sans MS"/>
          <w:sz w:val="24"/>
          <w:szCs w:val="24"/>
        </w:rPr>
      </w:pPr>
    </w:p>
    <w:p w:rsidR="005D020A" w:rsidRDefault="005D020A" w:rsidP="00C35EF5">
      <w:pPr>
        <w:rPr>
          <w:rFonts w:ascii="Comic Sans MS" w:hAnsi="Comic Sans MS"/>
          <w:sz w:val="24"/>
          <w:szCs w:val="24"/>
        </w:rPr>
      </w:pPr>
    </w:p>
    <w:p w:rsidR="005D020A" w:rsidRDefault="005D020A" w:rsidP="00C35EF5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47" type="#_x0000_t5" style="position:absolute;margin-left:-46.05pt;margin-top:25.95pt;width:15pt;height:16.5pt;z-index:251651584"/>
        </w:pict>
      </w:r>
      <w:r>
        <w:rPr>
          <w:noProof/>
          <w:lang w:eastAsia="tr-TR"/>
        </w:rPr>
        <w:pict>
          <v:shape id="_x0000_s1048" type="#_x0000_t183" style="position:absolute;margin-left:-84.3pt;margin-top:25.95pt;width:20.25pt;height:25.6pt;z-index:251650560"/>
        </w:pict>
      </w:r>
    </w:p>
    <w:p w:rsidR="005D020A" w:rsidRDefault="005D020A" w:rsidP="00C35EF5">
      <w:pPr>
        <w:rPr>
          <w:rFonts w:ascii="Arial Black" w:hAnsi="Arial Black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</w:t>
      </w:r>
      <w:r w:rsidRPr="002B67D8">
        <w:rPr>
          <w:rFonts w:ascii="Comic Sans MS" w:hAnsi="Comic Sans MS"/>
          <w:b/>
          <w:sz w:val="24"/>
          <w:szCs w:val="24"/>
        </w:rPr>
        <w:t>-</w:t>
      </w:r>
      <w:r>
        <w:rPr>
          <w:rFonts w:ascii="Comic Sans MS" w:hAnsi="Comic Sans MS"/>
          <w:sz w:val="24"/>
          <w:szCs w:val="24"/>
        </w:rPr>
        <w:t xml:space="preserve"> Yukarıdaki tabloya göre          +        =  </w:t>
      </w:r>
      <w:r w:rsidRPr="002B67D8">
        <w:rPr>
          <w:rFonts w:ascii="Arial Black" w:hAnsi="Arial Black"/>
          <w:sz w:val="24"/>
          <w:szCs w:val="24"/>
        </w:rPr>
        <w:t>?</w:t>
      </w:r>
    </w:p>
    <w:p w:rsidR="005D020A" w:rsidRDefault="005D020A" w:rsidP="00C35EF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A)96           B)2268           C)102</w:t>
      </w:r>
    </w:p>
    <w:p w:rsidR="005D020A" w:rsidRDefault="005D020A" w:rsidP="00C35EF5">
      <w:pPr>
        <w:rPr>
          <w:rFonts w:ascii="Comic Sans MS" w:hAnsi="Comic Sans MS"/>
          <w:sz w:val="24"/>
          <w:szCs w:val="24"/>
        </w:rPr>
      </w:pPr>
    </w:p>
    <w:p w:rsidR="005D020A" w:rsidRDefault="005D020A" w:rsidP="00597A7E">
      <w:pPr>
        <w:rPr>
          <w:rFonts w:ascii="Comic Sans MS" w:hAnsi="Comic Sans MS"/>
          <w:sz w:val="24"/>
          <w:szCs w:val="24"/>
        </w:rPr>
      </w:pPr>
    </w:p>
    <w:p w:rsidR="005D020A" w:rsidRDefault="005D020A" w:rsidP="00597A7E">
      <w:pPr>
        <w:rPr>
          <w:rFonts w:ascii="Comic Sans MS" w:hAnsi="Comic Sans MS"/>
          <w:sz w:val="24"/>
          <w:szCs w:val="24"/>
        </w:rPr>
      </w:pPr>
      <w:hyperlink r:id="rId7" w:history="1">
        <w:r w:rsidRPr="00326729">
          <w:rPr>
            <w:rFonts w:ascii="Arial" w:hAnsi="Arial" w:cs="Arial"/>
            <w:noProof/>
            <w:color w:val="0000FF"/>
            <w:sz w:val="27"/>
            <w:szCs w:val="27"/>
            <w:shd w:val="clear" w:color="auto" w:fill="CCCCCC"/>
            <w:lang w:eastAsia="tr-TR"/>
          </w:rPr>
          <w:pict>
            <v:shape id="G1I2kHpui0Td6M:b" o:spid="_x0000_i1032" type="#_x0000_t75" alt="http://t2.gstatic.com/images?q=tbn:ANd9GcQOQgOUyXwPk5_yn1BmruX3I8vSHnZ0AFqHmiY5bwzCYVs5a4IxTv9-lId9zw" href="http://www.google.com.tr/imgres?imgurl=http://www.guzelhobiler.com/wp-content/uploads/2009/01/cicek.gif&amp;imgrefurl=http://www.guzelhobiler.com/do-it-yourself/cicek-cizimleri/&amp;usg=__BKvF96qCnRRjKVWLP6_cVtknw1o=&amp;h=957&amp;w=718&amp;sz=14&amp;hl=tr&amp;start=117&amp;zoom=1&amp;tbnid=G1I2kHpui0Td6M:&amp;tbnh=165&amp;tbnw=141&amp;ei=Wgk2Tf-sCY6MswaT-KWwCg&amp;prev=/images?q=%C3%A7i%C3%A7ek&amp;um=1&amp;hl=tr&amp;sa=X&amp;biw=919&amp;bih=492&amp;tbs=isch:1&amp;um=1&amp;itbs=1&amp;iact=rc&amp;dur=141&amp;oei=Ogk2Tc6pLMWI5AbP0L2OCg&amp;esq=6&amp;page=16&amp;ndsp=8&amp;ved=1t:429,r:3,s:117&amp;tx=74&amp;ty=1" style="width:29.25pt;height:95.25pt;visibility:visible" o:button="t">
              <v:fill o:detectmouseclick="t"/>
              <v:imagedata r:id="rId8" o:title=""/>
            </v:shape>
          </w:pict>
        </w:r>
      </w:hyperlink>
      <w:hyperlink r:id="rId9" w:history="1">
        <w:r w:rsidRPr="00326729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33" type="#_x0000_t75" alt="http://t2.gstatic.com/images?q=tbn:ANd9GcQOQgOUyXwPk5_yn1BmruX3I8vSHnZ0AFqHmiY5bwzCYVs5a4IxTv9-lId9zw" href="http://www.google.com.tr/imgres?imgurl=http://www.guzelhobiler.com/wp-content/uploads/2009/01/cicek.gif&amp;imgrefurl=http://www.guzelhobiler.com/do-it-yourself/cicek-cizimleri/&amp;usg=__BKvF96qCnRRjKVWLP6_cVtknw1o=&amp;h=957&amp;w=718&amp;sz=14&amp;hl=tr&amp;start=117&amp;zoom=1&amp;tbnid=G1I2kHpui0Td6M:&amp;tbnh=165&amp;tbnw=141&amp;ei=Wgk2Tf-sCY6MswaT-KWwCg&amp;prev=/images?q=%C3%A7i%C3%A7ek&amp;um=1&amp;hl=tr&amp;sa=X&amp;biw=919&amp;bih=492&amp;tbs=isch:1&amp;um=1&amp;itbs=1&amp;iact=rc&amp;dur=141&amp;oei=Ogk2Tc6pLMWI5AbP0L2OCg&amp;esq=6&amp;page=16&amp;ndsp=8&amp;ved=1t:429,r:3,s:117&amp;tx=74&amp;ty=1" style="width:24.75pt;height:95.25pt;visibility:visible" o:button="t">
              <v:fill o:detectmouseclick="t"/>
              <v:imagedata r:id="rId8" o:title=""/>
            </v:shape>
          </w:pict>
        </w:r>
      </w:hyperlink>
      <w:hyperlink r:id="rId10" w:history="1">
        <w:r w:rsidRPr="00326729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34" type="#_x0000_t75" alt="http://t2.gstatic.com/images?q=tbn:ANd9GcQOQgOUyXwPk5_yn1BmruX3I8vSHnZ0AFqHmiY5bwzCYVs5a4IxTv9-lId9zw" href="http://www.google.com.tr/imgres?imgurl=http://www.guzelhobiler.com/wp-content/uploads/2009/01/cicek.gif&amp;imgrefurl=http://www.guzelhobiler.com/do-it-yourself/cicek-cizimleri/&amp;usg=__BKvF96qCnRRjKVWLP6_cVtknw1o=&amp;h=957&amp;w=718&amp;sz=14&amp;hl=tr&amp;start=117&amp;zoom=1&amp;tbnid=G1I2kHpui0Td6M:&amp;tbnh=165&amp;tbnw=141&amp;ei=Wgk2Tf-sCY6MswaT-KWwCg&amp;prev=/images?q=%C3%A7i%C3%A7ek&amp;um=1&amp;hl=tr&amp;sa=X&amp;biw=919&amp;bih=492&amp;tbs=isch:1&amp;um=1&amp;itbs=1&amp;iact=rc&amp;dur=141&amp;oei=Ogk2Tc6pLMWI5AbP0L2OCg&amp;esq=6&amp;page=16&amp;ndsp=8&amp;ved=1t:429,r:3,s:117&amp;tx=74&amp;ty=1" style="width:27pt;height:95.25pt;visibility:visible" o:button="t">
              <v:fill o:detectmouseclick="t"/>
              <v:imagedata r:id="rId8" o:title=""/>
            </v:shape>
          </w:pict>
        </w:r>
      </w:hyperlink>
      <w:hyperlink r:id="rId11" w:history="1">
        <w:r w:rsidRPr="00326729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35" type="#_x0000_t75" alt="http://t2.gstatic.com/images?q=tbn:ANd9GcQOQgOUyXwPk5_yn1BmruX3I8vSHnZ0AFqHmiY5bwzCYVs5a4IxTv9-lId9zw" href="http://www.google.com.tr/imgres?imgurl=http://www.guzelhobiler.com/wp-content/uploads/2009/01/cicek.gif&amp;imgrefurl=http://www.guzelhobiler.com/do-it-yourself/cicek-cizimleri/&amp;usg=__BKvF96qCnRRjKVWLP6_cVtknw1o=&amp;h=957&amp;w=718&amp;sz=14&amp;hl=tr&amp;start=117&amp;zoom=1&amp;tbnid=G1I2kHpui0Td6M:&amp;tbnh=165&amp;tbnw=141&amp;ei=Wgk2Tf-sCY6MswaT-KWwCg&amp;prev=/images?q=%C3%A7i%C3%A7ek&amp;um=1&amp;hl=tr&amp;sa=X&amp;biw=919&amp;bih=492&amp;tbs=isch:1&amp;um=1&amp;itbs=1&amp;iact=rc&amp;dur=141&amp;oei=Ogk2Tc6pLMWI5AbP0L2OCg&amp;esq=6&amp;page=16&amp;ndsp=8&amp;ved=1t:429,r:3,s:117&amp;tx=74&amp;ty=1" style="width:27.75pt;height:95.25pt;visibility:visible" o:button="t">
              <v:fill o:detectmouseclick="t"/>
              <v:imagedata r:id="rId8" o:title=""/>
            </v:shape>
          </w:pict>
        </w:r>
      </w:hyperlink>
      <w:hyperlink r:id="rId12" w:history="1">
        <w:r w:rsidRPr="00326729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36" type="#_x0000_t75" alt="http://t2.gstatic.com/images?q=tbn:ANd9GcQOQgOUyXwPk5_yn1BmruX3I8vSHnZ0AFqHmiY5bwzCYVs5a4IxTv9-lId9zw" href="http://www.google.com.tr/imgres?imgurl=http://www.guzelhobiler.com/wp-content/uploads/2009/01/cicek.gif&amp;imgrefurl=http://www.guzelhobiler.com/do-it-yourself/cicek-cizimleri/&amp;usg=__BKvF96qCnRRjKVWLP6_cVtknw1o=&amp;h=957&amp;w=718&amp;sz=14&amp;hl=tr&amp;start=117&amp;zoom=1&amp;tbnid=G1I2kHpui0Td6M:&amp;tbnh=165&amp;tbnw=141&amp;ei=Wgk2Tf-sCY6MswaT-KWwCg&amp;prev=/images?q=%C3%A7i%C3%A7ek&amp;um=1&amp;hl=tr&amp;sa=X&amp;biw=919&amp;bih=492&amp;tbs=isch:1&amp;um=1&amp;itbs=1&amp;iact=rc&amp;dur=141&amp;oei=Ogk2Tc6pLMWI5AbP0L2OCg&amp;esq=6&amp;page=16&amp;ndsp=8&amp;ved=1t:429,r:3,s:117&amp;tx=74&amp;ty=1" style="width:27pt;height:95.25pt;visibility:visible" o:button="t">
              <v:fill o:detectmouseclick="t"/>
              <v:imagedata r:id="rId8" o:title=""/>
            </v:shape>
          </w:pict>
        </w:r>
      </w:hyperlink>
      <w:hyperlink r:id="rId13" w:history="1">
        <w:r w:rsidRPr="00326729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37" type="#_x0000_t75" alt="http://t2.gstatic.com/images?q=tbn:ANd9GcQOQgOUyXwPk5_yn1BmruX3I8vSHnZ0AFqHmiY5bwzCYVs5a4IxTv9-lId9zw" href="http://www.google.com.tr/imgres?imgurl=http://www.guzelhobiler.com/wp-content/uploads/2009/01/cicek.gif&amp;imgrefurl=http://www.guzelhobiler.com/do-it-yourself/cicek-cizimleri/&amp;usg=__BKvF96qCnRRjKVWLP6_cVtknw1o=&amp;h=957&amp;w=718&amp;sz=14&amp;hl=tr&amp;start=117&amp;zoom=1&amp;tbnid=G1I2kHpui0Td6M:&amp;tbnh=165&amp;tbnw=141&amp;ei=Wgk2Tf-sCY6MswaT-KWwCg&amp;prev=/images?q=%C3%A7i%C3%A7ek&amp;um=1&amp;hl=tr&amp;sa=X&amp;biw=919&amp;bih=492&amp;tbs=isch:1&amp;um=1&amp;itbs=1&amp;iact=rc&amp;dur=141&amp;oei=Ogk2Tc6pLMWI5AbP0L2OCg&amp;esq=6&amp;page=16&amp;ndsp=8&amp;ved=1t:429,r:3,s:117&amp;tx=74&amp;ty=1" style="width:27.75pt;height:95.25pt;visibility:visible" o:button="t">
              <v:fill o:detectmouseclick="t"/>
              <v:imagedata r:id="rId8" o:title=""/>
            </v:shape>
          </w:pict>
        </w:r>
      </w:hyperlink>
      <w:hyperlink r:id="rId14" w:history="1">
        <w:r w:rsidRPr="00326729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38" type="#_x0000_t75" alt="http://t2.gstatic.com/images?q=tbn:ANd9GcQOQgOUyXwPk5_yn1BmruX3I8vSHnZ0AFqHmiY5bwzCYVs5a4IxTv9-lId9zw" href="http://www.google.com.tr/imgres?imgurl=http://www.guzelhobiler.com/wp-content/uploads/2009/01/cicek.gif&amp;imgrefurl=http://www.guzelhobiler.com/do-it-yourself/cicek-cizimleri/&amp;usg=__BKvF96qCnRRjKVWLP6_cVtknw1o=&amp;h=957&amp;w=718&amp;sz=14&amp;hl=tr&amp;start=117&amp;zoom=1&amp;tbnid=G1I2kHpui0Td6M:&amp;tbnh=165&amp;tbnw=141&amp;ei=Wgk2Tf-sCY6MswaT-KWwCg&amp;prev=/images?q=%C3%A7i%C3%A7ek&amp;um=1&amp;hl=tr&amp;sa=X&amp;biw=919&amp;bih=492&amp;tbs=isch:1&amp;um=1&amp;itbs=1&amp;iact=rc&amp;dur=141&amp;oei=Ogk2Tc6pLMWI5AbP0L2OCg&amp;esq=6&amp;page=16&amp;ndsp=8&amp;ved=1t:429,r:3,s:117&amp;tx=74&amp;ty=1" style="width:27.75pt;height:95.25pt;visibility:visible" o:button="t">
              <v:fill o:detectmouseclick="t"/>
              <v:imagedata r:id="rId8" o:title=""/>
            </v:shape>
          </w:pict>
        </w:r>
      </w:hyperlink>
      <w:hyperlink r:id="rId15" w:history="1">
        <w:r w:rsidRPr="00326729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39" type="#_x0000_t75" alt="http://t2.gstatic.com/images?q=tbn:ANd9GcQOQgOUyXwPk5_yn1BmruX3I8vSHnZ0AFqHmiY5bwzCYVs5a4IxTv9-lId9zw" href="http://www.google.com.tr/imgres?imgurl=http://www.guzelhobiler.com/wp-content/uploads/2009/01/cicek.gif&amp;imgrefurl=http://www.guzelhobiler.com/do-it-yourself/cicek-cizimleri/&amp;usg=__BKvF96qCnRRjKVWLP6_cVtknw1o=&amp;h=957&amp;w=718&amp;sz=14&amp;hl=tr&amp;start=117&amp;zoom=1&amp;tbnid=G1I2kHpui0Td6M:&amp;tbnh=165&amp;tbnw=141&amp;ei=Wgk2Tf-sCY6MswaT-KWwCg&amp;prev=/images?q=%C3%A7i%C3%A7ek&amp;um=1&amp;hl=tr&amp;sa=X&amp;biw=919&amp;bih=492&amp;tbs=isch:1&amp;um=1&amp;itbs=1&amp;iact=rc&amp;dur=141&amp;oei=Ogk2Tc6pLMWI5AbP0L2OCg&amp;esq=6&amp;page=16&amp;ndsp=8&amp;ved=1t:429,r:3,s:117&amp;tx=74&amp;ty=1" style="width:27.75pt;height:95.25pt;visibility:visible" o:button="t">
              <v:fill o:detectmouseclick="t"/>
              <v:imagedata r:id="rId8" o:title=""/>
            </v:shape>
          </w:pict>
        </w:r>
      </w:hyperlink>
      <w:hyperlink r:id="rId16" w:history="1">
        <w:r w:rsidRPr="00326729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40" type="#_x0000_t75" alt="http://t2.gstatic.com/images?q=tbn:ANd9GcQOQgOUyXwPk5_yn1BmruX3I8vSHnZ0AFqHmiY5bwzCYVs5a4IxTv9-lId9zw" href="http://www.google.com.tr/imgres?imgurl=http://www.guzelhobiler.com/wp-content/uploads/2009/01/cicek.gif&amp;imgrefurl=http://www.guzelhobiler.com/do-it-yourself/cicek-cizimleri/&amp;usg=__BKvF96qCnRRjKVWLP6_cVtknw1o=&amp;h=957&amp;w=718&amp;sz=14&amp;hl=tr&amp;start=117&amp;zoom=1&amp;tbnid=G1I2kHpui0Td6M:&amp;tbnh=165&amp;tbnw=141&amp;ei=Wgk2Tf-sCY6MswaT-KWwCg&amp;prev=/images?q=%C3%A7i%C3%A7ek&amp;um=1&amp;hl=tr&amp;sa=X&amp;biw=919&amp;bih=492&amp;tbs=isch:1&amp;um=1&amp;itbs=1&amp;iact=rc&amp;dur=141&amp;oei=Ogk2Tc6pLMWI5AbP0L2OCg&amp;esq=6&amp;page=16&amp;ndsp=8&amp;ved=1t:429,r:3,s:117&amp;tx=74&amp;ty=1" style="width:27.75pt;height:95.25pt;visibility:visible" o:button="t">
              <v:fill o:detectmouseclick="t"/>
              <v:imagedata r:id="rId8" o:title=""/>
            </v:shape>
          </w:pict>
        </w:r>
      </w:hyperlink>
    </w:p>
    <w:p w:rsidR="005D020A" w:rsidRDefault="005D020A" w:rsidP="00597A7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</w:t>
      </w:r>
      <w:r>
        <w:rPr>
          <w:rFonts w:ascii="Comic Sans MS" w:hAnsi="Comic Sans MS"/>
          <w:sz w:val="24"/>
          <w:szCs w:val="24"/>
        </w:rPr>
        <w:t xml:space="preserve">-Yukarıdaki şekilde bahçemizde </w:t>
      </w:r>
      <w:r w:rsidRPr="00884090">
        <w:rPr>
          <w:rFonts w:ascii="Comic Sans MS" w:hAnsi="Comic Sans MS"/>
          <w:b/>
          <w:sz w:val="24"/>
          <w:szCs w:val="24"/>
        </w:rPr>
        <w:t>bir sırada</w:t>
      </w:r>
      <w:r>
        <w:rPr>
          <w:rFonts w:ascii="Comic Sans MS" w:hAnsi="Comic Sans MS"/>
          <w:sz w:val="24"/>
          <w:szCs w:val="24"/>
        </w:rPr>
        <w:t xml:space="preserve"> </w:t>
      </w:r>
      <w:r w:rsidRPr="00884090">
        <w:rPr>
          <w:rFonts w:ascii="Comic Sans MS" w:hAnsi="Comic Sans MS"/>
          <w:b/>
          <w:sz w:val="24"/>
          <w:szCs w:val="24"/>
        </w:rPr>
        <w:t>bulunan çiçek sayısı gösteriliyor</w:t>
      </w:r>
      <w:r>
        <w:rPr>
          <w:rFonts w:ascii="Comic Sans MS" w:hAnsi="Comic Sans MS"/>
          <w:sz w:val="24"/>
          <w:szCs w:val="24"/>
        </w:rPr>
        <w:t>.</w:t>
      </w:r>
    </w:p>
    <w:p w:rsidR="005D020A" w:rsidRDefault="005D020A" w:rsidP="00597A7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Bahçemizde </w:t>
      </w:r>
      <w:r w:rsidRPr="00884090">
        <w:rPr>
          <w:rFonts w:ascii="Comic Sans MS" w:hAnsi="Comic Sans MS"/>
          <w:b/>
          <w:sz w:val="24"/>
          <w:szCs w:val="24"/>
        </w:rPr>
        <w:t>16 sıra çiçek olduğuna</w:t>
      </w:r>
      <w:r>
        <w:rPr>
          <w:rFonts w:ascii="Comic Sans MS" w:hAnsi="Comic Sans MS"/>
          <w:sz w:val="24"/>
          <w:szCs w:val="24"/>
        </w:rPr>
        <w:t xml:space="preserve"> göre,toplam kaç çiçek vardır ?</w:t>
      </w:r>
    </w:p>
    <w:p w:rsidR="005D020A" w:rsidRDefault="005D020A" w:rsidP="00597A7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A)153             B)162             C)144</w:t>
      </w:r>
    </w:p>
    <w:p w:rsidR="005D020A" w:rsidRDefault="005D020A" w:rsidP="00597A7E">
      <w:pPr>
        <w:rPr>
          <w:rFonts w:ascii="Comic Sans MS" w:hAnsi="Comic Sans MS"/>
          <w:b/>
          <w:sz w:val="24"/>
          <w:szCs w:val="24"/>
        </w:rPr>
      </w:pPr>
    </w:p>
    <w:p w:rsidR="005D020A" w:rsidRDefault="005D020A" w:rsidP="00597A7E">
      <w:pPr>
        <w:rPr>
          <w:rFonts w:ascii="Comic Sans MS" w:hAnsi="Comic Sans MS"/>
          <w:b/>
          <w:sz w:val="24"/>
          <w:szCs w:val="24"/>
        </w:rPr>
      </w:pPr>
    </w:p>
    <w:p w:rsidR="005D020A" w:rsidRPr="00597A7E" w:rsidRDefault="005D020A" w:rsidP="00597A7E">
      <w:pPr>
        <w:rPr>
          <w:rFonts w:ascii="Comic Sans MS" w:hAnsi="Comic Sans MS"/>
          <w:b/>
          <w:sz w:val="24"/>
          <w:szCs w:val="24"/>
        </w:rPr>
      </w:pPr>
      <w:r w:rsidRPr="00597A7E">
        <w:rPr>
          <w:rFonts w:ascii="Comic Sans MS" w:hAnsi="Comic Sans MS"/>
          <w:b/>
          <w:sz w:val="24"/>
          <w:szCs w:val="24"/>
        </w:rPr>
        <w:t>7-</w:t>
      </w:r>
    </w:p>
    <w:p w:rsidR="005D020A" w:rsidRDefault="005D020A" w:rsidP="00597A7E">
      <w:pPr>
        <w:rPr>
          <w:rFonts w:ascii="Comic Sans MS" w:hAnsi="Comic Sans MS"/>
          <w:sz w:val="24"/>
          <w:szCs w:val="24"/>
        </w:rPr>
      </w:pPr>
      <w:r w:rsidRPr="00326729">
        <w:rPr>
          <w:rFonts w:ascii="Comic Sans MS" w:hAnsi="Comic Sans MS"/>
          <w:noProof/>
          <w:lang w:eastAsia="tr-TR"/>
        </w:rPr>
        <w:pict>
          <v:shape id="Resim 1" o:spid="_x0000_i1041" type="#_x0000_t75" style="width:53.25pt;height:52.5pt;visibility:visible">
            <v:imagedata r:id="rId17" o:title=""/>
          </v:shape>
        </w:pict>
      </w:r>
      <w:r w:rsidRPr="00597A7E">
        <w:rPr>
          <w:rFonts w:ascii="Comic Sans MS" w:hAnsi="Comic Sans MS"/>
        </w:rPr>
        <w:t xml:space="preserve"> </w:t>
      </w:r>
      <w:r w:rsidRPr="00597A7E">
        <w:rPr>
          <w:rFonts w:ascii="Comic Sans MS" w:hAnsi="Comic Sans MS"/>
          <w:sz w:val="24"/>
          <w:szCs w:val="24"/>
        </w:rPr>
        <w:t>Her gün yarım L süt içen bir çocuk 10 günde kaç L süt içer?</w:t>
      </w:r>
    </w:p>
    <w:p w:rsidR="005D020A" w:rsidRDefault="005D020A" w:rsidP="00597A7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A)20                    B)5                 C)40</w:t>
      </w:r>
    </w:p>
    <w:p w:rsidR="005D020A" w:rsidRDefault="005D020A" w:rsidP="003B24AE">
      <w:pPr>
        <w:rPr>
          <w:rFonts w:ascii="Comic Sans MS" w:hAnsi="Comic Sans MS"/>
          <w:b/>
          <w:sz w:val="24"/>
          <w:szCs w:val="24"/>
        </w:rPr>
      </w:pPr>
    </w:p>
    <w:p w:rsidR="005D020A" w:rsidRDefault="005D020A" w:rsidP="003B24A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8</w:t>
      </w:r>
      <w:r>
        <w:rPr>
          <w:rFonts w:ascii="Comic Sans MS" w:hAnsi="Comic Sans MS"/>
          <w:sz w:val="24"/>
          <w:szCs w:val="24"/>
        </w:rPr>
        <w:t>-</w:t>
      </w:r>
      <w:r w:rsidRPr="008B6234">
        <w:rPr>
          <w:rFonts w:ascii="Comic Sans MS" w:hAnsi="Comic Sans MS"/>
          <w:sz w:val="24"/>
          <w:szCs w:val="24"/>
        </w:rPr>
        <w:t xml:space="preserve"> </w:t>
      </w:r>
    </w:p>
    <w:tbl>
      <w:tblPr>
        <w:tblpPr w:leftFromText="141" w:rightFromText="141" w:vertAnchor="text" w:horzAnchor="margin" w:tblpY="1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79"/>
      </w:tblGrid>
      <w:tr w:rsidR="005D020A" w:rsidRPr="00326729" w:rsidTr="003B24AE">
        <w:trPr>
          <w:trHeight w:val="990"/>
        </w:trPr>
        <w:tc>
          <w:tcPr>
            <w:tcW w:w="779" w:type="dxa"/>
          </w:tcPr>
          <w:p w:rsidR="005D020A" w:rsidRPr="00326729" w:rsidRDefault="005D020A" w:rsidP="003B24AE">
            <w:pPr>
              <w:rPr>
                <w:rFonts w:ascii="Comic Sans MS" w:hAnsi="Comic Sans MS"/>
                <w:sz w:val="16"/>
                <w:szCs w:val="16"/>
              </w:rPr>
            </w:pPr>
            <w:r w:rsidRPr="00326729">
              <w:rPr>
                <w:rFonts w:ascii="Comic Sans MS" w:hAnsi="Comic Sans MS"/>
                <w:sz w:val="16"/>
                <w:szCs w:val="16"/>
              </w:rPr>
              <w:t>Çeyrek</w:t>
            </w:r>
          </w:p>
          <w:p w:rsidR="005D020A" w:rsidRPr="00326729" w:rsidRDefault="005D020A" w:rsidP="003B24AE">
            <w:pPr>
              <w:rPr>
                <w:rFonts w:ascii="Comic Sans MS" w:hAnsi="Comic Sans MS"/>
                <w:sz w:val="24"/>
                <w:szCs w:val="24"/>
              </w:rPr>
            </w:pPr>
            <w:r w:rsidRPr="00326729">
              <w:rPr>
                <w:rFonts w:ascii="Comic Sans MS" w:hAnsi="Comic Sans MS"/>
                <w:sz w:val="16"/>
                <w:szCs w:val="16"/>
              </w:rPr>
              <w:t xml:space="preserve"> L meyve suyu</w:t>
            </w:r>
          </w:p>
        </w:tc>
      </w:tr>
    </w:tbl>
    <w:tbl>
      <w:tblPr>
        <w:tblpPr w:leftFromText="141" w:rightFromText="141" w:vertAnchor="text" w:horzAnchor="page" w:tblpX="1191" w:tblpY="2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59"/>
      </w:tblGrid>
      <w:tr w:rsidR="005D020A" w:rsidRPr="00326729" w:rsidTr="003B24AE">
        <w:trPr>
          <w:trHeight w:val="990"/>
        </w:trPr>
        <w:tc>
          <w:tcPr>
            <w:tcW w:w="659" w:type="dxa"/>
          </w:tcPr>
          <w:p w:rsidR="005D020A" w:rsidRPr="00326729" w:rsidRDefault="005D020A" w:rsidP="003B24AE">
            <w:pPr>
              <w:rPr>
                <w:rFonts w:ascii="Comic Sans MS" w:hAnsi="Comic Sans MS"/>
                <w:sz w:val="16"/>
                <w:szCs w:val="16"/>
              </w:rPr>
            </w:pPr>
            <w:r w:rsidRPr="00326729">
              <w:rPr>
                <w:rFonts w:ascii="Comic Sans MS" w:hAnsi="Comic Sans MS"/>
                <w:sz w:val="16"/>
                <w:szCs w:val="16"/>
              </w:rPr>
              <w:t>Çeyrek</w:t>
            </w:r>
          </w:p>
          <w:p w:rsidR="005D020A" w:rsidRPr="00326729" w:rsidRDefault="005D020A" w:rsidP="003B24AE">
            <w:pPr>
              <w:rPr>
                <w:rFonts w:ascii="Comic Sans MS" w:hAnsi="Comic Sans MS"/>
                <w:sz w:val="24"/>
                <w:szCs w:val="24"/>
              </w:rPr>
            </w:pPr>
            <w:r w:rsidRPr="00326729">
              <w:rPr>
                <w:rFonts w:ascii="Comic Sans MS" w:hAnsi="Comic Sans MS"/>
                <w:sz w:val="16"/>
                <w:szCs w:val="16"/>
              </w:rPr>
              <w:t xml:space="preserve">  L meyve suyu</w:t>
            </w:r>
          </w:p>
        </w:tc>
      </w:tr>
    </w:tbl>
    <w:tbl>
      <w:tblPr>
        <w:tblpPr w:leftFromText="141" w:rightFromText="141" w:vertAnchor="text" w:horzAnchor="page" w:tblpX="1926" w:tblpY="2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59"/>
      </w:tblGrid>
      <w:tr w:rsidR="005D020A" w:rsidRPr="00326729" w:rsidTr="003B24AE">
        <w:trPr>
          <w:trHeight w:val="990"/>
        </w:trPr>
        <w:tc>
          <w:tcPr>
            <w:tcW w:w="659" w:type="dxa"/>
          </w:tcPr>
          <w:p w:rsidR="005D020A" w:rsidRPr="00326729" w:rsidRDefault="005D020A" w:rsidP="003B24AE">
            <w:pPr>
              <w:rPr>
                <w:rFonts w:ascii="Comic Sans MS" w:hAnsi="Comic Sans MS"/>
                <w:sz w:val="16"/>
                <w:szCs w:val="16"/>
              </w:rPr>
            </w:pPr>
            <w:r w:rsidRPr="00326729">
              <w:rPr>
                <w:rFonts w:ascii="Comic Sans MS" w:hAnsi="Comic Sans MS"/>
                <w:sz w:val="16"/>
                <w:szCs w:val="16"/>
              </w:rPr>
              <w:t>Çeyrek</w:t>
            </w:r>
          </w:p>
          <w:p w:rsidR="005D020A" w:rsidRPr="00326729" w:rsidRDefault="005D020A" w:rsidP="003B24AE">
            <w:pPr>
              <w:rPr>
                <w:rFonts w:ascii="Comic Sans MS" w:hAnsi="Comic Sans MS"/>
                <w:sz w:val="24"/>
                <w:szCs w:val="24"/>
              </w:rPr>
            </w:pPr>
            <w:r w:rsidRPr="00326729">
              <w:rPr>
                <w:rFonts w:ascii="Comic Sans MS" w:hAnsi="Comic Sans MS"/>
                <w:sz w:val="16"/>
                <w:szCs w:val="16"/>
              </w:rPr>
              <w:t xml:space="preserve">  L meyve suyu </w:t>
            </w:r>
          </w:p>
        </w:tc>
      </w:tr>
    </w:tbl>
    <w:tbl>
      <w:tblPr>
        <w:tblpPr w:leftFromText="141" w:rightFromText="141" w:vertAnchor="text" w:horzAnchor="page" w:tblpX="2676" w:tblpY="2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59"/>
      </w:tblGrid>
      <w:tr w:rsidR="005D020A" w:rsidRPr="00326729" w:rsidTr="003B24AE">
        <w:trPr>
          <w:trHeight w:val="990"/>
        </w:trPr>
        <w:tc>
          <w:tcPr>
            <w:tcW w:w="659" w:type="dxa"/>
          </w:tcPr>
          <w:p w:rsidR="005D020A" w:rsidRPr="00326729" w:rsidRDefault="005D020A" w:rsidP="003B24AE">
            <w:pPr>
              <w:rPr>
                <w:rFonts w:ascii="Comic Sans MS" w:hAnsi="Comic Sans MS"/>
                <w:sz w:val="16"/>
                <w:szCs w:val="16"/>
              </w:rPr>
            </w:pPr>
            <w:r w:rsidRPr="00326729">
              <w:rPr>
                <w:rFonts w:ascii="Comic Sans MS" w:hAnsi="Comic Sans MS"/>
                <w:sz w:val="16"/>
                <w:szCs w:val="16"/>
              </w:rPr>
              <w:t>Çeyrek</w:t>
            </w:r>
          </w:p>
          <w:p w:rsidR="005D020A" w:rsidRPr="00326729" w:rsidRDefault="005D020A" w:rsidP="003B24AE">
            <w:pPr>
              <w:rPr>
                <w:rFonts w:ascii="Comic Sans MS" w:hAnsi="Comic Sans MS"/>
                <w:sz w:val="24"/>
                <w:szCs w:val="24"/>
              </w:rPr>
            </w:pPr>
            <w:r w:rsidRPr="00326729">
              <w:rPr>
                <w:rFonts w:ascii="Comic Sans MS" w:hAnsi="Comic Sans MS"/>
                <w:sz w:val="16"/>
                <w:szCs w:val="16"/>
              </w:rPr>
              <w:t xml:space="preserve">  L meyve suyu</w:t>
            </w:r>
          </w:p>
        </w:tc>
      </w:tr>
    </w:tbl>
    <w:tbl>
      <w:tblPr>
        <w:tblpPr w:leftFromText="141" w:rightFromText="141" w:vertAnchor="text" w:horzAnchor="page" w:tblpX="3516" w:tblpY="2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59"/>
      </w:tblGrid>
      <w:tr w:rsidR="005D020A" w:rsidRPr="00326729" w:rsidTr="003B24AE">
        <w:trPr>
          <w:trHeight w:val="990"/>
        </w:trPr>
        <w:tc>
          <w:tcPr>
            <w:tcW w:w="659" w:type="dxa"/>
          </w:tcPr>
          <w:p w:rsidR="005D020A" w:rsidRPr="00326729" w:rsidRDefault="005D020A" w:rsidP="003B24AE">
            <w:pPr>
              <w:rPr>
                <w:rFonts w:ascii="Comic Sans MS" w:hAnsi="Comic Sans MS"/>
                <w:sz w:val="16"/>
                <w:szCs w:val="16"/>
              </w:rPr>
            </w:pPr>
            <w:r w:rsidRPr="00326729">
              <w:rPr>
                <w:rFonts w:ascii="Comic Sans MS" w:hAnsi="Comic Sans MS"/>
                <w:sz w:val="16"/>
                <w:szCs w:val="16"/>
              </w:rPr>
              <w:t>Çeyrek</w:t>
            </w:r>
          </w:p>
          <w:p w:rsidR="005D020A" w:rsidRPr="00326729" w:rsidRDefault="005D020A" w:rsidP="003B24AE">
            <w:pPr>
              <w:rPr>
                <w:rFonts w:ascii="Comic Sans MS" w:hAnsi="Comic Sans MS"/>
                <w:sz w:val="24"/>
                <w:szCs w:val="24"/>
              </w:rPr>
            </w:pPr>
            <w:r w:rsidRPr="00326729">
              <w:rPr>
                <w:rFonts w:ascii="Comic Sans MS" w:hAnsi="Comic Sans MS"/>
                <w:sz w:val="16"/>
                <w:szCs w:val="16"/>
              </w:rPr>
              <w:t xml:space="preserve">L meyve suyu  </w:t>
            </w:r>
          </w:p>
        </w:tc>
      </w:tr>
    </w:tbl>
    <w:tbl>
      <w:tblPr>
        <w:tblpPr w:leftFromText="141" w:rightFromText="141" w:vertAnchor="text" w:horzAnchor="page" w:tblpX="4236" w:tblpY="3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59"/>
      </w:tblGrid>
      <w:tr w:rsidR="005D020A" w:rsidRPr="00326729" w:rsidTr="003B24AE">
        <w:trPr>
          <w:trHeight w:val="990"/>
        </w:trPr>
        <w:tc>
          <w:tcPr>
            <w:tcW w:w="659" w:type="dxa"/>
          </w:tcPr>
          <w:p w:rsidR="005D020A" w:rsidRPr="00326729" w:rsidRDefault="005D020A" w:rsidP="003B24AE">
            <w:pPr>
              <w:rPr>
                <w:rFonts w:ascii="Comic Sans MS" w:hAnsi="Comic Sans MS"/>
                <w:sz w:val="16"/>
                <w:szCs w:val="16"/>
              </w:rPr>
            </w:pPr>
            <w:r w:rsidRPr="00326729">
              <w:rPr>
                <w:rFonts w:ascii="Comic Sans MS" w:hAnsi="Comic Sans MS"/>
                <w:sz w:val="16"/>
                <w:szCs w:val="16"/>
              </w:rPr>
              <w:t>Çeyrek</w:t>
            </w:r>
          </w:p>
          <w:p w:rsidR="005D020A" w:rsidRPr="00326729" w:rsidRDefault="005D020A" w:rsidP="003B24AE">
            <w:pPr>
              <w:rPr>
                <w:rFonts w:ascii="Comic Sans MS" w:hAnsi="Comic Sans MS"/>
                <w:sz w:val="24"/>
                <w:szCs w:val="24"/>
              </w:rPr>
            </w:pPr>
            <w:r w:rsidRPr="00326729">
              <w:rPr>
                <w:rFonts w:ascii="Comic Sans MS" w:hAnsi="Comic Sans MS"/>
                <w:sz w:val="16"/>
                <w:szCs w:val="16"/>
              </w:rPr>
              <w:t xml:space="preserve">  L meyve suyu</w:t>
            </w:r>
          </w:p>
        </w:tc>
      </w:tr>
    </w:tbl>
    <w:p w:rsidR="005D020A" w:rsidRPr="00DC34F1" w:rsidRDefault="005D020A" w:rsidP="003B24AE">
      <w:pPr>
        <w:rPr>
          <w:rFonts w:ascii="Comic Sans MS" w:hAnsi="Comic Sans MS"/>
          <w:sz w:val="24"/>
          <w:szCs w:val="24"/>
        </w:rPr>
      </w:pPr>
    </w:p>
    <w:p w:rsidR="005D020A" w:rsidRPr="00DC34F1" w:rsidRDefault="005D020A" w:rsidP="003B24AE">
      <w:pPr>
        <w:rPr>
          <w:rFonts w:ascii="Comic Sans MS" w:hAnsi="Comic Sans MS"/>
          <w:sz w:val="24"/>
          <w:szCs w:val="24"/>
        </w:rPr>
      </w:pPr>
    </w:p>
    <w:p w:rsidR="005D020A" w:rsidRDefault="005D020A" w:rsidP="003B24AE">
      <w:pPr>
        <w:rPr>
          <w:rFonts w:ascii="Comic Sans MS" w:hAnsi="Comic Sans MS"/>
          <w:sz w:val="24"/>
          <w:szCs w:val="24"/>
        </w:rPr>
      </w:pPr>
    </w:p>
    <w:p w:rsidR="005D020A" w:rsidRDefault="005D020A" w:rsidP="003B24A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Annem misafirlere</w:t>
      </w:r>
      <w:r w:rsidRPr="003B24AE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meyve suyu ikram etmek için  kaç mililitre meyve suyu almıştır ?</w:t>
      </w:r>
    </w:p>
    <w:p w:rsidR="005D020A" w:rsidRDefault="005D020A" w:rsidP="003B24A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A)1500              B)1250              C)750</w:t>
      </w:r>
    </w:p>
    <w:p w:rsidR="005D020A" w:rsidRDefault="005D020A" w:rsidP="00597A7E">
      <w:pPr>
        <w:rPr>
          <w:rFonts w:ascii="Comic Sans MS" w:hAnsi="Comic Sans MS"/>
          <w:sz w:val="24"/>
          <w:szCs w:val="24"/>
        </w:rPr>
      </w:pPr>
    </w:p>
    <w:p w:rsidR="005D020A" w:rsidRDefault="005D020A" w:rsidP="00597A7E">
      <w:pPr>
        <w:rPr>
          <w:rFonts w:ascii="Comic Sans MS" w:hAnsi="Comic Sans MS"/>
        </w:rPr>
      </w:pPr>
    </w:p>
    <w:p w:rsidR="005D020A" w:rsidRDefault="005D020A" w:rsidP="00597A7E">
      <w:pPr>
        <w:rPr>
          <w:rFonts w:ascii="Comic Sans MS" w:hAnsi="Comic Sans MS"/>
        </w:rPr>
      </w:pPr>
    </w:p>
    <w:p w:rsidR="005D020A" w:rsidRDefault="005D020A" w:rsidP="003B24A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</w:t>
      </w:r>
      <w:r>
        <w:rPr>
          <w:rFonts w:ascii="Comic Sans MS" w:hAnsi="Comic Sans MS"/>
          <w:sz w:val="24"/>
          <w:szCs w:val="24"/>
        </w:rPr>
        <w:t xml:space="preserve">-  </w:t>
      </w:r>
      <w:r w:rsidRPr="00BA08FA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Aşağıdaki eşleştirmelerden hangisi  </w:t>
      </w:r>
      <w:r>
        <w:rPr>
          <w:rFonts w:ascii="Comic Sans MS" w:hAnsi="Comic Sans MS"/>
          <w:b/>
          <w:sz w:val="24"/>
          <w:szCs w:val="24"/>
        </w:rPr>
        <w:t>doğrudur</w:t>
      </w:r>
      <w:r w:rsidRPr="00AD6F29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?</w:t>
      </w:r>
    </w:p>
    <w:p w:rsidR="005D020A" w:rsidRDefault="005D020A" w:rsidP="003B24A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Pr="003B24AE">
        <w:rPr>
          <w:rFonts w:ascii="Comic Sans MS" w:hAnsi="Comic Sans MS"/>
          <w:sz w:val="24"/>
          <w:szCs w:val="24"/>
        </w:rPr>
        <w:t xml:space="preserve">8kg  5 g </w:t>
      </w:r>
      <w:r w:rsidRPr="003B24AE">
        <w:rPr>
          <w:rFonts w:ascii="Comic Sans MS" w:hAnsi="Comic Sans MS"/>
          <w:b/>
          <w:sz w:val="24"/>
          <w:szCs w:val="24"/>
        </w:rPr>
        <w:t>=</w:t>
      </w:r>
      <w:r w:rsidRPr="003B24AE">
        <w:rPr>
          <w:rFonts w:ascii="Comic Sans MS" w:hAnsi="Comic Sans MS"/>
          <w:sz w:val="24"/>
          <w:szCs w:val="24"/>
        </w:rPr>
        <w:t xml:space="preserve"> 85g                         </w:t>
      </w:r>
      <w:r>
        <w:rPr>
          <w:rFonts w:ascii="Comic Sans MS" w:hAnsi="Comic Sans MS"/>
          <w:sz w:val="24"/>
          <w:szCs w:val="24"/>
        </w:rPr>
        <w:t xml:space="preserve">                        B) </w:t>
      </w:r>
      <w:r w:rsidRPr="003B24AE">
        <w:rPr>
          <w:rFonts w:ascii="Comic Sans MS" w:hAnsi="Comic Sans MS"/>
          <w:sz w:val="24"/>
          <w:szCs w:val="24"/>
        </w:rPr>
        <w:t xml:space="preserve">6kg  </w:t>
      </w:r>
      <w:r w:rsidRPr="003B24AE">
        <w:rPr>
          <w:rFonts w:ascii="Comic Sans MS" w:hAnsi="Comic Sans MS"/>
          <w:b/>
          <w:sz w:val="24"/>
          <w:szCs w:val="24"/>
        </w:rPr>
        <w:t>=</w:t>
      </w:r>
      <w:r w:rsidRPr="003B24AE">
        <w:rPr>
          <w:rFonts w:ascii="Comic Sans MS" w:hAnsi="Comic Sans MS"/>
          <w:sz w:val="24"/>
          <w:szCs w:val="24"/>
        </w:rPr>
        <w:t xml:space="preserve">  600g                                                       C)  9420 g = 9 kg  420 g</w:t>
      </w:r>
    </w:p>
    <w:p w:rsidR="005D020A" w:rsidRDefault="005D020A" w:rsidP="003B24AE">
      <w:pPr>
        <w:rPr>
          <w:rFonts w:ascii="Comic Sans MS" w:hAnsi="Comic Sans MS"/>
          <w:sz w:val="24"/>
          <w:szCs w:val="24"/>
        </w:rPr>
      </w:pPr>
    </w:p>
    <w:p w:rsidR="005D020A" w:rsidRPr="00DC34F1" w:rsidRDefault="005D020A" w:rsidP="003B24AE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oval id="_x0000_s1049" style="position:absolute;margin-left:.9pt;margin-top:23.5pt;width:48.75pt;height:39.3pt;rotation:14799924fd;z-index:251655680"/>
        </w:pict>
      </w:r>
      <w:r>
        <w:rPr>
          <w:rFonts w:ascii="Comic Sans MS" w:hAnsi="Comic Sans MS"/>
          <w:b/>
          <w:sz w:val="24"/>
          <w:szCs w:val="24"/>
        </w:rPr>
        <w:t>10</w:t>
      </w:r>
      <w:r>
        <w:rPr>
          <w:rFonts w:ascii="Comic Sans MS" w:hAnsi="Comic Sans MS"/>
          <w:sz w:val="24"/>
          <w:szCs w:val="24"/>
        </w:rPr>
        <w:t>-</w:t>
      </w:r>
      <w:r w:rsidRPr="00DC34F1">
        <w:rPr>
          <w:rFonts w:ascii="Comic Sans MS" w:hAnsi="Comic Sans MS"/>
          <w:sz w:val="24"/>
          <w:szCs w:val="24"/>
        </w:rPr>
        <w:t xml:space="preserve">                              </w:t>
      </w:r>
    </w:p>
    <w:p w:rsidR="005D020A" w:rsidRPr="00DC34F1" w:rsidRDefault="005D020A" w:rsidP="003B24AE">
      <w:pPr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oval id="_x0000_s1050" style="position:absolute;margin-left:135.9pt;margin-top:18.7pt;width:14.25pt;height:16.5pt;z-index:251658752"/>
        </w:pict>
      </w:r>
      <w:r>
        <w:rPr>
          <w:noProof/>
          <w:lang w:eastAsia="tr-TR"/>
        </w:rPr>
        <w:pict>
          <v:rect id="_x0000_s1051" style="position:absolute;margin-left:204.9pt;margin-top:21.75pt;width:9.75pt;height:13.45pt;z-index:251656704"/>
        </w:pict>
      </w:r>
      <w:r>
        <w:rPr>
          <w:noProof/>
          <w:lang w:eastAsia="tr-TR"/>
        </w:rPr>
        <w:pict>
          <v:rect id="_x0000_s1052" style="position:absolute;margin-left:189.9pt;margin-top:21.75pt;width:9.75pt;height:13.45pt;z-index:251657728"/>
        </w:pict>
      </w:r>
      <w:r>
        <w:rPr>
          <w:noProof/>
          <w:lang w:eastAsia="tr-TR"/>
        </w:rPr>
        <w:pict>
          <v:oval id="_x0000_s1053" style="position:absolute;margin-left:99.15pt;margin-top:21.75pt;width:14.25pt;height:16.5pt;z-index:251653632"/>
        </w:pict>
      </w:r>
      <w:r>
        <w:rPr>
          <w:noProof/>
          <w:lang w:eastAsia="tr-TR"/>
        </w:rPr>
        <w:pict>
          <v:oval id="_x0000_s1054" style="position:absolute;margin-left:84.9pt;margin-top:21.75pt;width:14.25pt;height:16.5pt;z-index:251652608"/>
        </w:pict>
      </w:r>
      <w:r>
        <w:rPr>
          <w:noProof/>
          <w:lang w:eastAsia="tr-TR"/>
        </w:rPr>
        <w:pict>
          <v:oval id="_x0000_s1055" style="position:absolute;margin-left:70.65pt;margin-top:21.75pt;width:14.25pt;height:16.5pt;z-index:251654656"/>
        </w:pict>
      </w:r>
      <w:r>
        <w:rPr>
          <w:rFonts w:ascii="Comic Sans MS" w:hAnsi="Comic Sans MS"/>
          <w:b/>
          <w:sz w:val="24"/>
          <w:szCs w:val="24"/>
        </w:rPr>
        <w:t xml:space="preserve">     </w:t>
      </w:r>
    </w:p>
    <w:p w:rsidR="005D020A" w:rsidRDefault="005D020A" w:rsidP="003B24AE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56" type="#_x0000_t75" alt="TERAZİ" style="position:absolute;margin-left:121.65pt;margin-top:-14.3pt;width:103.5pt;height:61.5pt;z-index:-251686400;visibility:visible">
            <v:imagedata r:id="rId6" o:title="" gain="112993f" blacklevel="1966f" grayscale="t"/>
          </v:shape>
        </w:pict>
      </w:r>
      <w:r>
        <w:rPr>
          <w:noProof/>
          <w:lang w:eastAsia="tr-TR"/>
        </w:rPr>
        <w:pict>
          <v:shape id="_x0000_s1057" type="#_x0000_t75" alt="TERAZİ" style="position:absolute;margin-left:8.4pt;margin-top:-14.3pt;width:103.5pt;height:61.5pt;z-index:-251687424;visibility:visible">
            <v:imagedata r:id="rId6" o:title="" gain="112993f" blacklevel="1966f" grayscale="t"/>
          </v:shape>
        </w:pict>
      </w: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</w:t>
      </w:r>
    </w:p>
    <w:p w:rsidR="005D020A" w:rsidRDefault="005D020A" w:rsidP="003B24AE">
      <w:pPr>
        <w:rPr>
          <w:rFonts w:ascii="Comic Sans MS" w:hAnsi="Comic Sans MS"/>
          <w:sz w:val="24"/>
          <w:szCs w:val="24"/>
        </w:rPr>
      </w:pPr>
    </w:p>
    <w:p w:rsidR="005D020A" w:rsidRPr="00854BCF" w:rsidRDefault="005D020A" w:rsidP="003B24AE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Terazi                 2.terazi</w:t>
      </w:r>
    </w:p>
    <w:p w:rsidR="005D020A" w:rsidRDefault="005D020A" w:rsidP="003B24AE">
      <w:pPr>
        <w:rPr>
          <w:rFonts w:ascii="Comic Sans MS" w:hAnsi="Comic Sans MS"/>
          <w:sz w:val="24"/>
          <w:szCs w:val="24"/>
        </w:rPr>
      </w:pPr>
      <w:r w:rsidRPr="005F41BC">
        <w:rPr>
          <w:rFonts w:ascii="Comic Sans MS" w:hAnsi="Comic Sans MS"/>
          <w:b/>
          <w:sz w:val="24"/>
          <w:szCs w:val="24"/>
        </w:rPr>
        <w:t>Yukarıdaki teraziler dengededir</w:t>
      </w:r>
      <w:r>
        <w:rPr>
          <w:rFonts w:ascii="Comic Sans MS" w:hAnsi="Comic Sans MS"/>
          <w:sz w:val="24"/>
          <w:szCs w:val="24"/>
        </w:rPr>
        <w:t xml:space="preserve">.1. terazideki kavunu karelerle tartarsak terazinin sağ kefesine </w:t>
      </w:r>
      <w:r w:rsidRPr="00803779">
        <w:rPr>
          <w:rFonts w:ascii="Comic Sans MS" w:hAnsi="Comic Sans MS"/>
          <w:b/>
          <w:sz w:val="24"/>
          <w:szCs w:val="24"/>
        </w:rPr>
        <w:t xml:space="preserve">kaç tane </w:t>
      </w:r>
      <w:r>
        <w:rPr>
          <w:rFonts w:ascii="Comic Sans MS" w:hAnsi="Comic Sans MS"/>
          <w:b/>
          <w:sz w:val="24"/>
          <w:szCs w:val="24"/>
        </w:rPr>
        <w:t>ka</w:t>
      </w:r>
      <w:r w:rsidRPr="00803779">
        <w:rPr>
          <w:rFonts w:ascii="Comic Sans MS" w:hAnsi="Comic Sans MS"/>
          <w:b/>
          <w:sz w:val="24"/>
          <w:szCs w:val="24"/>
        </w:rPr>
        <w:t>re</w:t>
      </w:r>
      <w:r>
        <w:rPr>
          <w:rFonts w:ascii="Comic Sans MS" w:hAnsi="Comic Sans MS"/>
          <w:sz w:val="24"/>
          <w:szCs w:val="24"/>
        </w:rPr>
        <w:t xml:space="preserve"> koymamız gerekir?</w:t>
      </w:r>
    </w:p>
    <w:p w:rsidR="005D020A" w:rsidRDefault="005D020A" w:rsidP="003B24A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A)7                           B)8                     C)6</w:t>
      </w:r>
    </w:p>
    <w:p w:rsidR="005D020A" w:rsidRDefault="005D020A" w:rsidP="003B24AE">
      <w:pPr>
        <w:rPr>
          <w:rFonts w:ascii="Comic Sans MS" w:hAnsi="Comic Sans MS"/>
          <w:sz w:val="24"/>
          <w:szCs w:val="24"/>
        </w:rPr>
      </w:pPr>
    </w:p>
    <w:p w:rsidR="005D020A" w:rsidRDefault="005D020A" w:rsidP="003B24AE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t>11</w:t>
      </w:r>
      <w:r w:rsidRPr="00C670DE">
        <w:rPr>
          <w:rFonts w:ascii="Comic Sans MS" w:hAnsi="Comic Sans MS"/>
          <w:b/>
          <w:noProof/>
          <w:sz w:val="32"/>
          <w:szCs w:val="32"/>
          <w:lang w:eastAsia="tr-TR"/>
        </w:rPr>
        <w:t>-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Aşağıdaki çarpma işlemlerinin hangisinde </w:t>
      </w:r>
      <w:r w:rsidRPr="004373E0">
        <w:rPr>
          <w:rFonts w:ascii="Comic Sans MS" w:hAnsi="Comic Sans MS"/>
          <w:b/>
          <w:noProof/>
          <w:sz w:val="24"/>
          <w:szCs w:val="24"/>
          <w:lang w:eastAsia="tr-TR"/>
        </w:rPr>
        <w:t>yanlışlık yapılmıştır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?</w:t>
      </w:r>
    </w:p>
    <w:p w:rsidR="005D020A" w:rsidRPr="00BD0DB8" w:rsidRDefault="005D020A" w:rsidP="003B24AE">
      <w:pPr>
        <w:pStyle w:val="ListParagraph"/>
        <w:numPr>
          <w:ilvl w:val="0"/>
          <w:numId w:val="3"/>
        </w:numPr>
        <w:ind w:left="150" w:hanging="8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 xml:space="preserve">  49          B)       18</w:t>
      </w:r>
      <w:r w:rsidRPr="007C1371">
        <w:rPr>
          <w:rFonts w:ascii="Comic Sans MS" w:hAnsi="Comic Sans MS"/>
          <w:noProof/>
          <w:sz w:val="24"/>
          <w:szCs w:val="24"/>
          <w:lang w:eastAsia="tr-TR"/>
        </w:rPr>
        <w:t xml:space="preserve">        C )      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37                 .     </w:t>
      </w:r>
      <w:r>
        <w:rPr>
          <w:rFonts w:ascii="Comic Sans MS" w:hAnsi="Comic Sans MS"/>
          <w:noProof/>
          <w:sz w:val="24"/>
          <w:szCs w:val="24"/>
          <w:u w:val="single"/>
          <w:lang w:eastAsia="tr-TR"/>
        </w:rPr>
        <w:t xml:space="preserve">X </w:t>
      </w:r>
      <w:r w:rsidRPr="00C670DE">
        <w:rPr>
          <w:rFonts w:ascii="Comic Sans MS" w:hAnsi="Comic Sans MS"/>
          <w:noProof/>
          <w:sz w:val="24"/>
          <w:szCs w:val="24"/>
          <w:u w:val="single"/>
          <w:lang w:eastAsia="tr-TR"/>
        </w:rPr>
        <w:t>5</w:t>
      </w:r>
      <w:r>
        <w:rPr>
          <w:rFonts w:ascii="Comic Sans MS" w:hAnsi="Comic Sans MS"/>
          <w:noProof/>
          <w:sz w:val="24"/>
          <w:szCs w:val="24"/>
          <w:u w:val="single"/>
          <w:lang w:eastAsia="tr-TR"/>
        </w:rPr>
        <w:t>3</w:t>
      </w:r>
      <w:r w:rsidRPr="007C1371">
        <w:rPr>
          <w:rFonts w:ascii="Comic Sans MS" w:hAnsi="Comic Sans MS"/>
          <w:noProof/>
          <w:sz w:val="24"/>
          <w:szCs w:val="24"/>
          <w:lang w:eastAsia="tr-TR"/>
        </w:rPr>
        <w:t xml:space="preserve">   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    </w:t>
      </w:r>
      <w:r w:rsidRPr="00C670DE">
        <w:rPr>
          <w:rFonts w:ascii="Comic Sans MS" w:hAnsi="Comic Sans MS"/>
          <w:noProof/>
          <w:sz w:val="24"/>
          <w:szCs w:val="24"/>
          <w:u w:val="single"/>
          <w:lang w:eastAsia="tr-TR"/>
        </w:rPr>
        <w:t xml:space="preserve">X  </w:t>
      </w:r>
      <w:r>
        <w:rPr>
          <w:rFonts w:ascii="Comic Sans MS" w:hAnsi="Comic Sans MS"/>
          <w:noProof/>
          <w:sz w:val="24"/>
          <w:szCs w:val="24"/>
          <w:u w:val="single"/>
          <w:lang w:eastAsia="tr-TR"/>
        </w:rPr>
        <w:t>94</w:t>
      </w:r>
      <w:r w:rsidRPr="00C670DE">
        <w:rPr>
          <w:rFonts w:ascii="Comic Sans MS" w:hAnsi="Comic Sans MS"/>
          <w:noProof/>
          <w:sz w:val="24"/>
          <w:szCs w:val="24"/>
          <w:u w:val="single"/>
          <w:lang w:eastAsia="tr-TR"/>
        </w:rPr>
        <w:t xml:space="preserve">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     </w:t>
      </w:r>
      <w:r w:rsidRPr="00C670DE">
        <w:rPr>
          <w:rFonts w:ascii="Comic Sans MS" w:hAnsi="Comic Sans MS"/>
          <w:noProof/>
          <w:sz w:val="24"/>
          <w:szCs w:val="24"/>
          <w:u w:val="single"/>
          <w:lang w:eastAsia="tr-TR"/>
        </w:rPr>
        <w:t xml:space="preserve">X   </w:t>
      </w:r>
      <w:r>
        <w:rPr>
          <w:rFonts w:ascii="Comic Sans MS" w:hAnsi="Comic Sans MS"/>
          <w:noProof/>
          <w:sz w:val="24"/>
          <w:szCs w:val="24"/>
          <w:u w:val="single"/>
          <w:lang w:eastAsia="tr-TR"/>
        </w:rPr>
        <w:t>65</w:t>
      </w:r>
      <w:r w:rsidRPr="007C1371">
        <w:rPr>
          <w:rFonts w:ascii="Comic Sans MS" w:hAnsi="Comic Sans MS"/>
          <w:noProof/>
          <w:sz w:val="24"/>
          <w:szCs w:val="24"/>
          <w:lang w:eastAsia="tr-TR"/>
        </w:rPr>
        <w:t xml:space="preserve"> 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       .</w:t>
      </w:r>
      <w:r w:rsidRPr="007C1371">
        <w:rPr>
          <w:rFonts w:ascii="Comic Sans MS" w:hAnsi="Comic Sans MS"/>
          <w:noProof/>
          <w:sz w:val="24"/>
          <w:szCs w:val="24"/>
          <w:lang w:eastAsia="tr-TR"/>
        </w:rPr>
        <w:t xml:space="preserve"> 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 147</w:t>
      </w:r>
      <w:r w:rsidRPr="007C1371"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           72                  185                  . +  </w:t>
      </w:r>
      <w:r>
        <w:rPr>
          <w:rFonts w:ascii="Comic Sans MS" w:hAnsi="Comic Sans MS"/>
          <w:noProof/>
          <w:sz w:val="24"/>
          <w:szCs w:val="24"/>
          <w:u w:val="single"/>
          <w:lang w:eastAsia="tr-TR"/>
        </w:rPr>
        <w:t>24</w:t>
      </w:r>
      <w:r w:rsidRPr="00C670DE">
        <w:rPr>
          <w:rFonts w:ascii="Comic Sans MS" w:hAnsi="Comic Sans MS"/>
          <w:noProof/>
          <w:sz w:val="24"/>
          <w:szCs w:val="24"/>
          <w:u w:val="single"/>
          <w:lang w:eastAsia="tr-TR"/>
        </w:rPr>
        <w:t xml:space="preserve">5  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  </w:t>
      </w:r>
      <w:r>
        <w:rPr>
          <w:rFonts w:ascii="Comic Sans MS" w:hAnsi="Comic Sans MS"/>
          <w:noProof/>
          <w:sz w:val="24"/>
          <w:szCs w:val="24"/>
          <w:u w:val="single"/>
          <w:lang w:eastAsia="tr-TR"/>
        </w:rPr>
        <w:t>+   162</w:t>
      </w:r>
      <w:r w:rsidRPr="00C670DE">
        <w:rPr>
          <w:rFonts w:ascii="Comic Sans MS" w:hAnsi="Comic Sans MS"/>
          <w:noProof/>
          <w:sz w:val="24"/>
          <w:szCs w:val="24"/>
          <w:u w:val="single"/>
          <w:lang w:eastAsia="tr-TR"/>
        </w:rPr>
        <w:t xml:space="preserve">   </w:t>
      </w:r>
      <w:r w:rsidRPr="007C1371">
        <w:rPr>
          <w:rFonts w:ascii="Comic Sans MS" w:hAnsi="Comic Sans MS"/>
          <w:noProof/>
          <w:sz w:val="24"/>
          <w:szCs w:val="24"/>
          <w:lang w:eastAsia="tr-TR"/>
        </w:rPr>
        <w:t xml:space="preserve"> 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+</w:t>
      </w:r>
      <w:r>
        <w:rPr>
          <w:rFonts w:ascii="Comic Sans MS" w:hAnsi="Comic Sans MS"/>
          <w:noProof/>
          <w:sz w:val="24"/>
          <w:szCs w:val="24"/>
          <w:u w:val="single"/>
          <w:lang w:eastAsia="tr-TR"/>
        </w:rPr>
        <w:t xml:space="preserve">    222</w:t>
      </w:r>
      <w:r w:rsidRPr="00C670DE">
        <w:rPr>
          <w:rFonts w:ascii="Comic Sans MS" w:hAnsi="Comic Sans MS"/>
          <w:noProof/>
          <w:sz w:val="24"/>
          <w:szCs w:val="24"/>
          <w:u w:val="single"/>
          <w:lang w:eastAsia="tr-TR"/>
        </w:rPr>
        <w:t xml:space="preserve">    </w:t>
      </w:r>
      <w:r>
        <w:rPr>
          <w:rFonts w:ascii="Comic Sans MS" w:hAnsi="Comic Sans MS"/>
          <w:noProof/>
          <w:sz w:val="24"/>
          <w:szCs w:val="24"/>
          <w:u w:val="single"/>
          <w:lang w:eastAsia="tr-TR"/>
        </w:rPr>
        <w:t>.</w:t>
      </w:r>
      <w:r w:rsidRPr="00C670DE">
        <w:rPr>
          <w:rFonts w:ascii="Comic Sans MS" w:hAnsi="Comic Sans MS"/>
          <w:noProof/>
          <w:sz w:val="24"/>
          <w:szCs w:val="24"/>
          <w:u w:val="single"/>
          <w:lang w:eastAsia="tr-TR"/>
        </w:rPr>
        <w:t xml:space="preserve">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       .</w:t>
      </w:r>
      <w:r w:rsidRPr="007C1371">
        <w:rPr>
          <w:rFonts w:ascii="Comic Sans MS" w:hAnsi="Comic Sans MS"/>
          <w:noProof/>
          <w:sz w:val="24"/>
          <w:szCs w:val="24"/>
          <w:lang w:eastAsia="tr-TR"/>
        </w:rPr>
        <w:t xml:space="preserve"> 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2597</w:t>
      </w:r>
      <w:r w:rsidRPr="007C1371">
        <w:rPr>
          <w:rFonts w:ascii="Comic Sans MS" w:hAnsi="Comic Sans MS"/>
          <w:noProof/>
          <w:sz w:val="24"/>
          <w:szCs w:val="24"/>
          <w:lang w:eastAsia="tr-TR"/>
        </w:rPr>
        <w:t xml:space="preserve"> 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      1692                 2305  </w:t>
      </w:r>
    </w:p>
    <w:p w:rsidR="005D020A" w:rsidRPr="00BD0DB8" w:rsidRDefault="005D020A" w:rsidP="00BD0DB8">
      <w:pPr>
        <w:rPr>
          <w:rFonts w:ascii="Comic Sans MS" w:hAnsi="Comic Sans MS"/>
          <w:sz w:val="32"/>
          <w:szCs w:val="32"/>
        </w:rPr>
      </w:pPr>
    </w:p>
    <w:p w:rsidR="005D020A" w:rsidRPr="00BD0DB8" w:rsidRDefault="005D020A" w:rsidP="00BD0DB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12</w:t>
      </w:r>
      <w:r w:rsidRPr="00BD0DB8">
        <w:rPr>
          <w:rFonts w:ascii="Comic Sans MS" w:hAnsi="Comic Sans MS"/>
          <w:b/>
          <w:sz w:val="24"/>
          <w:szCs w:val="24"/>
        </w:rPr>
        <w:t>-</w:t>
      </w:r>
      <w:r w:rsidRPr="00BD0DB8">
        <w:rPr>
          <w:rFonts w:ascii="Comic Sans MS" w:hAnsi="Comic Sans MS"/>
          <w:sz w:val="24"/>
          <w:szCs w:val="24"/>
        </w:rPr>
        <w:t xml:space="preserve">  1. hafta </w:t>
      </w:r>
      <w:r>
        <w:rPr>
          <w:rFonts w:ascii="Comic Sans MS" w:hAnsi="Comic Sans MS"/>
          <w:sz w:val="24"/>
          <w:szCs w:val="24"/>
        </w:rPr>
        <w:t>98</w:t>
      </w:r>
      <w:r w:rsidRPr="00BD0DB8">
        <w:rPr>
          <w:rFonts w:ascii="Comic Sans MS" w:hAnsi="Comic Sans MS"/>
          <w:sz w:val="24"/>
          <w:szCs w:val="24"/>
        </w:rPr>
        <w:t xml:space="preserve">tl , 2. hafta 1. haftanın 3 katı kazanan satıcı, sattığı şapkaları </w:t>
      </w:r>
      <w:r>
        <w:rPr>
          <w:rFonts w:ascii="Comic Sans MS" w:hAnsi="Comic Sans MS"/>
          <w:sz w:val="24"/>
          <w:szCs w:val="24"/>
        </w:rPr>
        <w:t>296</w:t>
      </w:r>
      <w:r w:rsidRPr="00BD0DB8">
        <w:rPr>
          <w:rFonts w:ascii="Comic Sans MS" w:hAnsi="Comic Sans MS"/>
          <w:sz w:val="24"/>
          <w:szCs w:val="24"/>
        </w:rPr>
        <w:t xml:space="preserve"> tl’ye mal etmiştir. Satıcının</w:t>
      </w:r>
      <w:r>
        <w:rPr>
          <w:rFonts w:ascii="Comic Sans MS" w:hAnsi="Comic Sans MS"/>
          <w:sz w:val="24"/>
          <w:szCs w:val="24"/>
        </w:rPr>
        <w:t xml:space="preserve">  2 haftada </w:t>
      </w:r>
      <w:r w:rsidRPr="00BD0DB8">
        <w:rPr>
          <w:rFonts w:ascii="Comic Sans MS" w:hAnsi="Comic Sans MS"/>
          <w:sz w:val="24"/>
          <w:szCs w:val="24"/>
        </w:rPr>
        <w:t xml:space="preserve"> şapkalardan </w:t>
      </w:r>
      <w:r w:rsidRPr="00BD0DB8">
        <w:rPr>
          <w:rFonts w:ascii="Comic Sans MS" w:hAnsi="Comic Sans MS"/>
          <w:b/>
          <w:sz w:val="24"/>
          <w:szCs w:val="24"/>
        </w:rPr>
        <w:t>karı</w:t>
      </w:r>
      <w:r w:rsidRPr="00BD0DB8">
        <w:rPr>
          <w:rFonts w:ascii="Comic Sans MS" w:hAnsi="Comic Sans MS"/>
          <w:sz w:val="24"/>
          <w:szCs w:val="24"/>
        </w:rPr>
        <w:t xml:space="preserve"> nedir ?</w:t>
      </w:r>
    </w:p>
    <w:p w:rsidR="005D020A" w:rsidRPr="00BD0DB8" w:rsidRDefault="005D020A" w:rsidP="00BD0DB8">
      <w:pPr>
        <w:rPr>
          <w:rFonts w:ascii="Comic Sans MS" w:hAnsi="Comic Sans MS"/>
          <w:sz w:val="24"/>
          <w:szCs w:val="24"/>
        </w:rPr>
      </w:pPr>
      <w:r w:rsidRPr="00BD0DB8">
        <w:rPr>
          <w:rFonts w:ascii="Comic Sans MS" w:hAnsi="Comic Sans MS"/>
          <w:sz w:val="24"/>
          <w:szCs w:val="24"/>
        </w:rPr>
        <w:t xml:space="preserve">      A)</w:t>
      </w:r>
      <w:r>
        <w:rPr>
          <w:rFonts w:ascii="Comic Sans MS" w:hAnsi="Comic Sans MS"/>
          <w:sz w:val="24"/>
          <w:szCs w:val="24"/>
        </w:rPr>
        <w:t>196</w:t>
      </w:r>
      <w:r w:rsidRPr="00BD0DB8">
        <w:rPr>
          <w:rFonts w:ascii="Comic Sans MS" w:hAnsi="Comic Sans MS"/>
          <w:sz w:val="24"/>
          <w:szCs w:val="24"/>
        </w:rPr>
        <w:t xml:space="preserve">             B)</w:t>
      </w:r>
      <w:r>
        <w:rPr>
          <w:rFonts w:ascii="Comic Sans MS" w:hAnsi="Comic Sans MS"/>
          <w:sz w:val="24"/>
          <w:szCs w:val="24"/>
        </w:rPr>
        <w:t>96</w:t>
      </w:r>
      <w:r w:rsidRPr="00BD0DB8">
        <w:rPr>
          <w:rFonts w:ascii="Comic Sans MS" w:hAnsi="Comic Sans MS"/>
          <w:sz w:val="24"/>
          <w:szCs w:val="24"/>
        </w:rPr>
        <w:t xml:space="preserve">              C)</w:t>
      </w:r>
      <w:r>
        <w:rPr>
          <w:rFonts w:ascii="Comic Sans MS" w:hAnsi="Comic Sans MS"/>
          <w:sz w:val="24"/>
          <w:szCs w:val="24"/>
        </w:rPr>
        <w:t>394</w:t>
      </w:r>
    </w:p>
    <w:p w:rsidR="005D020A" w:rsidRDefault="005D020A" w:rsidP="00597A7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</w:p>
    <w:p w:rsidR="005D020A" w:rsidRDefault="005D020A" w:rsidP="00597A7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</w:p>
    <w:p w:rsidR="005D020A" w:rsidRPr="00CA013A" w:rsidRDefault="005D020A" w:rsidP="00597A7E">
      <w:pPr>
        <w:rPr>
          <w:rFonts w:ascii="Comic Sans MS" w:hAnsi="Comic Sans MS"/>
        </w:rPr>
      </w:pPr>
      <w:r>
        <w:rPr>
          <w:rFonts w:ascii="Comic Sans MS" w:hAnsi="Comic Sans MS"/>
          <w:sz w:val="24"/>
          <w:szCs w:val="24"/>
        </w:rPr>
        <w:t xml:space="preserve">   Çocukların en sevdiği oyun grafiği         </w:t>
      </w:r>
    </w:p>
    <w:tbl>
      <w:tblPr>
        <w:tblpPr w:leftFromText="141" w:rightFromText="141" w:vertAnchor="text" w:horzAnchor="margin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30"/>
        <w:gridCol w:w="3350"/>
      </w:tblGrid>
      <w:tr w:rsidR="005D020A" w:rsidRPr="00326729" w:rsidTr="001F7134">
        <w:trPr>
          <w:trHeight w:val="585"/>
        </w:trPr>
        <w:tc>
          <w:tcPr>
            <w:tcW w:w="1630" w:type="dxa"/>
          </w:tcPr>
          <w:p w:rsidR="005D020A" w:rsidRPr="00326729" w:rsidRDefault="005D020A" w:rsidP="001F7134">
            <w:pPr>
              <w:rPr>
                <w:rFonts w:ascii="Comic Sans MS" w:hAnsi="Comic Sans MS"/>
              </w:rPr>
            </w:pPr>
            <w:r w:rsidRPr="00326729">
              <w:t xml:space="preserve">   </w:t>
            </w:r>
            <w:r w:rsidRPr="00326729">
              <w:rPr>
                <w:rFonts w:ascii="Comic Sans MS" w:hAnsi="Comic Sans MS"/>
              </w:rPr>
              <w:t>DERSLER</w:t>
            </w:r>
          </w:p>
        </w:tc>
        <w:tc>
          <w:tcPr>
            <w:tcW w:w="3350" w:type="dxa"/>
          </w:tcPr>
          <w:p w:rsidR="005D020A" w:rsidRPr="00326729" w:rsidRDefault="005D020A" w:rsidP="001F7134">
            <w:pPr>
              <w:rPr>
                <w:rFonts w:ascii="Comic Sans MS" w:hAnsi="Comic Sans MS"/>
              </w:rPr>
            </w:pPr>
            <w:r w:rsidRPr="00326729">
              <w:t xml:space="preserve">            </w:t>
            </w:r>
            <w:r w:rsidRPr="00326729">
              <w:rPr>
                <w:rFonts w:ascii="Comic Sans MS" w:hAnsi="Comic Sans MS"/>
              </w:rPr>
              <w:t xml:space="preserve">ÖĞRENCİ SAYISI </w:t>
            </w:r>
          </w:p>
        </w:tc>
      </w:tr>
      <w:tr w:rsidR="005D020A" w:rsidRPr="00326729" w:rsidTr="001F7134">
        <w:trPr>
          <w:trHeight w:val="420"/>
        </w:trPr>
        <w:tc>
          <w:tcPr>
            <w:tcW w:w="1630" w:type="dxa"/>
          </w:tcPr>
          <w:p w:rsidR="005D020A" w:rsidRPr="00326729" w:rsidRDefault="005D020A" w:rsidP="001F7134">
            <w:pPr>
              <w:rPr>
                <w:rFonts w:ascii="Comic Sans MS" w:hAnsi="Comic Sans MS"/>
              </w:rPr>
            </w:pPr>
            <w:r w:rsidRPr="00326729">
              <w:t xml:space="preserve">    </w:t>
            </w:r>
            <w:r w:rsidRPr="00326729">
              <w:rPr>
                <w:rFonts w:ascii="Comic Sans MS" w:hAnsi="Comic Sans MS"/>
              </w:rPr>
              <w:t>saklambaç</w:t>
            </w:r>
          </w:p>
        </w:tc>
        <w:tc>
          <w:tcPr>
            <w:tcW w:w="3350" w:type="dxa"/>
          </w:tcPr>
          <w:p w:rsidR="005D020A" w:rsidRPr="00326729" w:rsidRDefault="005D020A" w:rsidP="001F7134">
            <w:r>
              <w:rPr>
                <w:noProof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58" type="#_x0000_t96" style="position:absolute;margin-left:130.7pt;margin-top:4.35pt;width:21.75pt;height:21pt;z-index:251659776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  <w:r>
              <w:rPr>
                <w:noProof/>
                <w:lang w:eastAsia="tr-TR"/>
              </w:rPr>
              <w:pict>
                <v:shape id="_x0000_s1059" type="#_x0000_t96" style="position:absolute;margin-left:108.95pt;margin-top:4.35pt;width:21.75pt;height:21pt;z-index:251660800;mso-position-horizontal-relative:text;mso-position-vertical-relative:text" adj="15510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  <w:r>
              <w:rPr>
                <w:noProof/>
                <w:lang w:eastAsia="tr-TR"/>
              </w:rPr>
              <w:pict>
                <v:shape id="_x0000_s1060" type="#_x0000_t96" style="position:absolute;margin-left:87.2pt;margin-top:4.35pt;width:21.75pt;height:21pt;z-index:251661824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  <w:r>
              <w:rPr>
                <w:noProof/>
                <w:lang w:eastAsia="tr-TR"/>
              </w:rPr>
              <w:pict>
                <v:shape id="_x0000_s1061" type="#_x0000_t96" style="position:absolute;margin-left:65.45pt;margin-top:4.35pt;width:21.75pt;height:21pt;z-index:251662848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  <w:r>
              <w:rPr>
                <w:noProof/>
                <w:lang w:eastAsia="tr-TR"/>
              </w:rPr>
              <w:pict>
                <v:shape id="_x0000_s1062" type="#_x0000_t96" style="position:absolute;margin-left:43.7pt;margin-top:4.35pt;width:21.75pt;height:21pt;z-index:251663872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  <w:r>
              <w:rPr>
                <w:noProof/>
                <w:lang w:eastAsia="tr-TR"/>
              </w:rPr>
              <w:pict>
                <v:shape id="_x0000_s1063" type="#_x0000_t96" style="position:absolute;margin-left:21.95pt;margin-top:4.35pt;width:21.75pt;height:21pt;z-index:251664896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  <w:r>
              <w:rPr>
                <w:noProof/>
                <w:lang w:eastAsia="tr-TR"/>
              </w:rPr>
              <w:pict>
                <v:shape id="_x0000_s1064" type="#_x0000_t96" style="position:absolute;margin-left:.2pt;margin-top:4.35pt;width:21.75pt;height:21pt;z-index:251665920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</w:p>
        </w:tc>
      </w:tr>
      <w:tr w:rsidR="005D020A" w:rsidRPr="00326729" w:rsidTr="001F7134">
        <w:trPr>
          <w:trHeight w:val="465"/>
        </w:trPr>
        <w:tc>
          <w:tcPr>
            <w:tcW w:w="1630" w:type="dxa"/>
          </w:tcPr>
          <w:p w:rsidR="005D020A" w:rsidRPr="00326729" w:rsidRDefault="005D020A" w:rsidP="001F7134">
            <w:pPr>
              <w:rPr>
                <w:rFonts w:ascii="Comic Sans MS" w:hAnsi="Comic Sans MS"/>
                <w:sz w:val="24"/>
                <w:szCs w:val="24"/>
              </w:rPr>
            </w:pPr>
            <w:r w:rsidRPr="00326729">
              <w:t xml:space="preserve">     </w:t>
            </w:r>
            <w:r w:rsidRPr="00326729">
              <w:rPr>
                <w:sz w:val="24"/>
                <w:szCs w:val="24"/>
              </w:rPr>
              <w:t xml:space="preserve"> </w:t>
            </w:r>
            <w:r w:rsidRPr="00326729">
              <w:rPr>
                <w:rFonts w:ascii="Comic Sans MS" w:hAnsi="Comic Sans MS"/>
                <w:sz w:val="24"/>
                <w:szCs w:val="24"/>
              </w:rPr>
              <w:t xml:space="preserve">seksek </w:t>
            </w:r>
          </w:p>
        </w:tc>
        <w:tc>
          <w:tcPr>
            <w:tcW w:w="3350" w:type="dxa"/>
          </w:tcPr>
          <w:p w:rsidR="005D020A" w:rsidRPr="00326729" w:rsidRDefault="005D020A" w:rsidP="001F7134">
            <w:r>
              <w:rPr>
                <w:noProof/>
                <w:lang w:eastAsia="tr-TR"/>
              </w:rPr>
              <w:pict>
                <v:shape id="_x0000_s1065" type="#_x0000_t96" style="position:absolute;margin-left:65.45pt;margin-top:4.7pt;width:21.75pt;height:21pt;z-index:251666944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  <w:r>
              <w:rPr>
                <w:noProof/>
                <w:lang w:eastAsia="tr-TR"/>
              </w:rPr>
              <w:pict>
                <v:shape id="_x0000_s1066" type="#_x0000_t96" style="position:absolute;margin-left:43.7pt;margin-top:4.7pt;width:21.75pt;height:21pt;z-index:251667968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  <w:r>
              <w:rPr>
                <w:noProof/>
                <w:lang w:eastAsia="tr-TR"/>
              </w:rPr>
              <w:pict>
                <v:shape id="_x0000_s1067" type="#_x0000_t96" style="position:absolute;margin-left:21.95pt;margin-top:4.7pt;width:21.75pt;height:21pt;z-index:251668992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  <w:r>
              <w:rPr>
                <w:noProof/>
                <w:lang w:eastAsia="tr-TR"/>
              </w:rPr>
              <w:pict>
                <v:shape id="_x0000_s1068" type="#_x0000_t96" style="position:absolute;margin-left:.2pt;margin-top:4.7pt;width:21.75pt;height:21pt;z-index:251670016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</w:p>
        </w:tc>
      </w:tr>
      <w:tr w:rsidR="005D020A" w:rsidRPr="00326729" w:rsidTr="001F7134">
        <w:trPr>
          <w:trHeight w:val="480"/>
        </w:trPr>
        <w:tc>
          <w:tcPr>
            <w:tcW w:w="1630" w:type="dxa"/>
          </w:tcPr>
          <w:p w:rsidR="005D020A" w:rsidRPr="00326729" w:rsidRDefault="005D020A" w:rsidP="001F7134">
            <w:pPr>
              <w:rPr>
                <w:rFonts w:ascii="Comic Sans MS" w:hAnsi="Comic Sans MS"/>
              </w:rPr>
            </w:pPr>
            <w:r w:rsidRPr="00326729">
              <w:t xml:space="preserve">     </w:t>
            </w:r>
            <w:r w:rsidRPr="00326729">
              <w:rPr>
                <w:rFonts w:ascii="Comic Sans MS" w:hAnsi="Comic Sans MS"/>
              </w:rPr>
              <w:t>körebe</w:t>
            </w:r>
          </w:p>
        </w:tc>
        <w:tc>
          <w:tcPr>
            <w:tcW w:w="3350" w:type="dxa"/>
          </w:tcPr>
          <w:p w:rsidR="005D020A" w:rsidRPr="00326729" w:rsidRDefault="005D020A" w:rsidP="001F7134">
            <w:r>
              <w:rPr>
                <w:noProof/>
                <w:lang w:eastAsia="tr-TR"/>
              </w:rPr>
              <w:pict>
                <v:shape id="_x0000_s1069" type="#_x0000_t96" style="position:absolute;margin-left:21.95pt;margin-top:2.85pt;width:21.75pt;height:21pt;z-index:251671040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  <w:r>
              <w:rPr>
                <w:noProof/>
                <w:lang w:eastAsia="tr-TR"/>
              </w:rPr>
              <w:pict>
                <v:shape id="_x0000_s1070" type="#_x0000_t96" style="position:absolute;margin-left:.2pt;margin-top:2.85pt;width:21.75pt;height:21pt;z-index:251672064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</w:p>
        </w:tc>
      </w:tr>
      <w:tr w:rsidR="005D020A" w:rsidRPr="00326729" w:rsidTr="001F7134">
        <w:trPr>
          <w:trHeight w:val="450"/>
        </w:trPr>
        <w:tc>
          <w:tcPr>
            <w:tcW w:w="1630" w:type="dxa"/>
          </w:tcPr>
          <w:p w:rsidR="005D020A" w:rsidRPr="00326729" w:rsidRDefault="005D020A" w:rsidP="001F7134">
            <w:pPr>
              <w:rPr>
                <w:rFonts w:ascii="Comic Sans MS" w:hAnsi="Comic Sans MS"/>
                <w:sz w:val="20"/>
                <w:szCs w:val="20"/>
              </w:rPr>
            </w:pPr>
            <w:r w:rsidRPr="00326729">
              <w:rPr>
                <w:rFonts w:ascii="Comic Sans MS" w:hAnsi="Comic Sans MS"/>
                <w:sz w:val="20"/>
                <w:szCs w:val="20"/>
              </w:rPr>
              <w:t xml:space="preserve">    birdirbir</w:t>
            </w:r>
          </w:p>
        </w:tc>
        <w:tc>
          <w:tcPr>
            <w:tcW w:w="3350" w:type="dxa"/>
          </w:tcPr>
          <w:p w:rsidR="005D020A" w:rsidRPr="00326729" w:rsidRDefault="005D020A" w:rsidP="001F7134">
            <w:r>
              <w:rPr>
                <w:noProof/>
                <w:lang w:eastAsia="tr-TR"/>
              </w:rPr>
              <w:pict>
                <v:shape id="_x0000_s1071" type="#_x0000_t96" style="position:absolute;margin-left:43.7pt;margin-top:2.7pt;width:21.75pt;height:21pt;z-index:251673088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  <w:r>
              <w:rPr>
                <w:noProof/>
                <w:lang w:eastAsia="tr-TR"/>
              </w:rPr>
              <w:pict>
                <v:shape id="_x0000_s1072" type="#_x0000_t96" style="position:absolute;margin-left:21.95pt;margin-top:2.7pt;width:21.75pt;height:21pt;z-index:251674112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  <w:r>
              <w:rPr>
                <w:noProof/>
                <w:lang w:eastAsia="tr-TR"/>
              </w:rPr>
              <w:pict>
                <v:shape id="_x0000_s1073" type="#_x0000_t96" style="position:absolute;margin-left:.2pt;margin-top:2.7pt;width:21.75pt;height:21pt;z-index:251675136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</w:p>
        </w:tc>
      </w:tr>
      <w:tr w:rsidR="005D020A" w:rsidRPr="00326729" w:rsidTr="001F7134">
        <w:trPr>
          <w:trHeight w:val="480"/>
        </w:trPr>
        <w:tc>
          <w:tcPr>
            <w:tcW w:w="1630" w:type="dxa"/>
          </w:tcPr>
          <w:p w:rsidR="005D020A" w:rsidRPr="00326729" w:rsidRDefault="005D020A" w:rsidP="001F7134">
            <w:pPr>
              <w:rPr>
                <w:rFonts w:ascii="Comic Sans MS" w:hAnsi="Comic Sans MS"/>
              </w:rPr>
            </w:pPr>
            <w:r w:rsidRPr="00326729">
              <w:t xml:space="preserve">       </w:t>
            </w:r>
            <w:r w:rsidRPr="00326729">
              <w:rPr>
                <w:rFonts w:ascii="Comic Sans MS" w:hAnsi="Comic Sans MS"/>
              </w:rPr>
              <w:t>beştaş</w:t>
            </w:r>
          </w:p>
        </w:tc>
        <w:tc>
          <w:tcPr>
            <w:tcW w:w="3350" w:type="dxa"/>
          </w:tcPr>
          <w:p w:rsidR="005D020A" w:rsidRPr="00326729" w:rsidRDefault="005D020A" w:rsidP="001F7134">
            <w:r>
              <w:rPr>
                <w:noProof/>
                <w:lang w:eastAsia="tr-TR"/>
              </w:rPr>
              <w:pict>
                <v:shape id="_x0000_s1074" type="#_x0000_t96" style="position:absolute;margin-left:43.7pt;margin-top:2.45pt;width:21.75pt;height:21pt;z-index:251676160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  <w:r>
              <w:rPr>
                <w:noProof/>
                <w:lang w:eastAsia="tr-TR"/>
              </w:rPr>
              <w:pict>
                <v:shape id="_x0000_s1075" type="#_x0000_t96" style="position:absolute;margin-left:21.95pt;margin-top:2.45pt;width:21.75pt;height:21pt;z-index:251677184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  <w:r>
              <w:rPr>
                <w:noProof/>
                <w:lang w:eastAsia="tr-TR"/>
              </w:rPr>
              <w:pict>
                <v:shape id="_x0000_s1076" type="#_x0000_t96" style="position:absolute;margin-left:.2pt;margin-top:2.45pt;width:21.75pt;height:21pt;z-index:251678208;mso-position-horizontal-relative:text;mso-position-vertical-relative:text" fillcolor="#4f81bd" strokecolor="#f2f2f2" strokeweight="1pt">
                  <v:fill color2="#243f60" angle="-135" focus="100%" type="gradient"/>
                  <v:shadow on="t" type="perspective" color="#b8cce4" opacity=".5" origin=",.5" offset="0,0" matrix=",-56756f,,.5"/>
                </v:shape>
              </w:pict>
            </w:r>
          </w:p>
        </w:tc>
      </w:tr>
    </w:tbl>
    <w:p w:rsidR="005D020A" w:rsidRDefault="005D020A" w:rsidP="00597A7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</w:t>
      </w:r>
    </w:p>
    <w:p w:rsidR="005D020A" w:rsidRDefault="005D020A" w:rsidP="00597A7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</w:p>
    <w:p w:rsidR="005D020A" w:rsidRDefault="005D020A" w:rsidP="00597A7E">
      <w:pPr>
        <w:rPr>
          <w:rFonts w:ascii="Comic Sans MS" w:hAnsi="Comic Sans MS"/>
          <w:sz w:val="24"/>
          <w:szCs w:val="24"/>
        </w:rPr>
      </w:pPr>
    </w:p>
    <w:p w:rsidR="005D020A" w:rsidRDefault="005D020A" w:rsidP="00597A7E">
      <w:pPr>
        <w:rPr>
          <w:rFonts w:ascii="Comic Sans MS" w:hAnsi="Comic Sans MS"/>
          <w:sz w:val="24"/>
          <w:szCs w:val="24"/>
        </w:rPr>
      </w:pPr>
    </w:p>
    <w:p w:rsidR="005D020A" w:rsidRDefault="005D020A" w:rsidP="00597A7E">
      <w:pPr>
        <w:rPr>
          <w:rFonts w:ascii="Comic Sans MS" w:hAnsi="Comic Sans MS"/>
          <w:sz w:val="24"/>
          <w:szCs w:val="24"/>
        </w:rPr>
      </w:pPr>
    </w:p>
    <w:p w:rsidR="005D020A" w:rsidRDefault="005D020A" w:rsidP="00597A7E">
      <w:pPr>
        <w:rPr>
          <w:rFonts w:ascii="Comic Sans MS" w:hAnsi="Comic Sans MS"/>
          <w:sz w:val="24"/>
          <w:szCs w:val="24"/>
        </w:rPr>
      </w:pPr>
    </w:p>
    <w:p w:rsidR="005D020A" w:rsidRDefault="005D020A" w:rsidP="00597A7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Her şekil 8 çocuğu gösterir.</w:t>
      </w:r>
    </w:p>
    <w:p w:rsidR="005D020A" w:rsidRPr="001F7134" w:rsidRDefault="005D020A" w:rsidP="001F7134">
      <w:pPr>
        <w:rPr>
          <w:rFonts w:ascii="Comic Sans MS" w:hAnsi="Comic Sans MS"/>
          <w:b/>
          <w:sz w:val="24"/>
          <w:szCs w:val="24"/>
        </w:rPr>
      </w:pPr>
      <w:r w:rsidRPr="001F7134">
        <w:rPr>
          <w:rFonts w:ascii="Comic Sans MS" w:hAnsi="Comic Sans MS"/>
          <w:b/>
          <w:sz w:val="24"/>
          <w:szCs w:val="24"/>
        </w:rPr>
        <w:t>Aşağıdaki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1F7134">
        <w:rPr>
          <w:rFonts w:ascii="Comic Sans MS" w:hAnsi="Comic Sans MS"/>
          <w:b/>
          <w:sz w:val="24"/>
          <w:szCs w:val="24"/>
        </w:rPr>
        <w:t>2 soruyu yukarıdaki grafiğe göre yanıtlayız.</w:t>
      </w:r>
    </w:p>
    <w:p w:rsidR="005D020A" w:rsidRDefault="005D020A" w:rsidP="001F7134">
      <w:pPr>
        <w:rPr>
          <w:rFonts w:ascii="Comic Sans MS" w:hAnsi="Comic Sans MS"/>
          <w:sz w:val="24"/>
          <w:szCs w:val="24"/>
        </w:rPr>
      </w:pPr>
      <w:r w:rsidRPr="00B74A28">
        <w:rPr>
          <w:rFonts w:ascii="Comic Sans MS" w:hAnsi="Comic Sans MS"/>
          <w:b/>
          <w:sz w:val="24"/>
          <w:szCs w:val="24"/>
        </w:rPr>
        <w:t>13</w:t>
      </w:r>
      <w:r>
        <w:rPr>
          <w:rFonts w:ascii="Comic Sans MS" w:hAnsi="Comic Sans MS"/>
          <w:sz w:val="24"/>
          <w:szCs w:val="24"/>
        </w:rPr>
        <w:t>-</w:t>
      </w:r>
      <w:r w:rsidRPr="001F7134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Aşağıdakilerden hangisi bu grafik için </w:t>
      </w:r>
      <w:r w:rsidRPr="00B46FB8">
        <w:rPr>
          <w:rFonts w:ascii="Comic Sans MS" w:hAnsi="Comic Sans MS"/>
          <w:b/>
          <w:sz w:val="24"/>
          <w:szCs w:val="24"/>
        </w:rPr>
        <w:t>söylenemez</w:t>
      </w:r>
      <w:r>
        <w:rPr>
          <w:rFonts w:ascii="Comic Sans MS" w:hAnsi="Comic Sans MS"/>
          <w:sz w:val="24"/>
          <w:szCs w:val="24"/>
        </w:rPr>
        <w:t xml:space="preserve"> ?</w:t>
      </w:r>
    </w:p>
    <w:p w:rsidR="005D020A" w:rsidRDefault="005D020A" w:rsidP="001F713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A)Seksek ve birdirbir  oyunlarını sevenlerin toplam sayısı 56’dır.                                                B)Ebeleme oyununu kimse sevmemektedir. C)Araştırmaya katılan çocuklar 5 oyunun adını vermişlerdir.</w:t>
      </w:r>
    </w:p>
    <w:p w:rsidR="005D020A" w:rsidRDefault="005D020A" w:rsidP="001F7134">
      <w:pPr>
        <w:rPr>
          <w:rFonts w:ascii="Comic Sans MS" w:hAnsi="Comic Sans MS"/>
          <w:sz w:val="24"/>
          <w:szCs w:val="24"/>
        </w:rPr>
      </w:pPr>
    </w:p>
    <w:p w:rsidR="005D020A" w:rsidRDefault="005D020A" w:rsidP="001F7134">
      <w:pPr>
        <w:rPr>
          <w:rFonts w:ascii="Comic Sans MS" w:hAnsi="Comic Sans MS"/>
          <w:sz w:val="24"/>
          <w:szCs w:val="24"/>
        </w:rPr>
      </w:pPr>
      <w:r w:rsidRPr="00B74A28">
        <w:rPr>
          <w:rFonts w:ascii="Comic Sans MS" w:hAnsi="Comic Sans MS"/>
          <w:b/>
          <w:sz w:val="24"/>
          <w:szCs w:val="24"/>
        </w:rPr>
        <w:t>14-</w:t>
      </w:r>
      <w:r>
        <w:rPr>
          <w:rFonts w:ascii="Comic Sans MS" w:hAnsi="Comic Sans MS"/>
          <w:sz w:val="24"/>
          <w:szCs w:val="24"/>
        </w:rPr>
        <w:t xml:space="preserve">Kaç çocuk en çok </w:t>
      </w:r>
      <w:r w:rsidRPr="007D78D9">
        <w:rPr>
          <w:rFonts w:ascii="Comic Sans MS" w:hAnsi="Comic Sans MS"/>
          <w:b/>
          <w:sz w:val="24"/>
          <w:szCs w:val="24"/>
        </w:rPr>
        <w:t>saklambaç</w:t>
      </w:r>
      <w:r>
        <w:rPr>
          <w:rFonts w:ascii="Comic Sans MS" w:hAnsi="Comic Sans MS"/>
          <w:sz w:val="24"/>
          <w:szCs w:val="24"/>
        </w:rPr>
        <w:t xml:space="preserve"> oyununu sevdiğini söylemiştir ?</w:t>
      </w:r>
    </w:p>
    <w:p w:rsidR="005D020A" w:rsidRPr="007D78D9" w:rsidRDefault="005D020A" w:rsidP="007D78D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A)8                    B)48                   C)56</w:t>
      </w:r>
    </w:p>
    <w:p w:rsidR="005D020A" w:rsidRDefault="005D020A" w:rsidP="007D78D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tbl>
      <w:tblPr>
        <w:tblpPr w:leftFromText="141" w:rightFromText="141" w:vertAnchor="page" w:horzAnchor="page" w:tblpX="1191" w:tblpY="120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25"/>
      </w:tblGrid>
      <w:tr w:rsidR="005D020A" w:rsidRPr="00326729" w:rsidTr="007D78D9">
        <w:trPr>
          <w:trHeight w:val="1665"/>
        </w:trPr>
        <w:tc>
          <w:tcPr>
            <w:tcW w:w="2625" w:type="dxa"/>
          </w:tcPr>
          <w:p w:rsidR="005D020A" w:rsidRPr="00326729" w:rsidRDefault="005D020A" w:rsidP="007D78D9">
            <w:pPr>
              <w:rPr>
                <w:rFonts w:ascii="Comic Sans MS" w:hAnsi="Comic Sans MS"/>
                <w:sz w:val="24"/>
                <w:szCs w:val="24"/>
              </w:rPr>
            </w:pPr>
            <w:r w:rsidRPr="00326729">
              <w:rPr>
                <w:rFonts w:ascii="Comic Sans MS" w:hAnsi="Comic Sans MS"/>
                <w:sz w:val="24"/>
                <w:szCs w:val="24"/>
              </w:rPr>
              <w:t>Adı= Melike                   Soyadı = ACET              Ağırlığı = ?</w:t>
            </w:r>
          </w:p>
        </w:tc>
      </w:tr>
    </w:tbl>
    <w:p w:rsidR="005D020A" w:rsidRDefault="005D020A" w:rsidP="007D78D9">
      <w:pPr>
        <w:rPr>
          <w:rFonts w:ascii="Comic Sans MS" w:hAnsi="Comic Sans MS"/>
        </w:rPr>
      </w:pPr>
    </w:p>
    <w:p w:rsidR="005D020A" w:rsidRDefault="005D020A" w:rsidP="007D78D9">
      <w:pPr>
        <w:rPr>
          <w:rFonts w:ascii="Comic Sans MS" w:hAnsi="Comic Sans MS"/>
        </w:rPr>
      </w:pPr>
    </w:p>
    <w:p w:rsidR="005D020A" w:rsidRDefault="005D020A" w:rsidP="007D78D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</w:t>
      </w:r>
      <w:r w:rsidRPr="009A701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          </w:t>
      </w:r>
      <w:r w:rsidRPr="009A7012">
        <w:rPr>
          <w:rFonts w:ascii="Comic Sans MS" w:hAnsi="Comic Sans MS"/>
        </w:rPr>
        <w:t xml:space="preserve">    </w:t>
      </w:r>
    </w:p>
    <w:p w:rsidR="005D020A" w:rsidRDefault="005D020A" w:rsidP="007D78D9">
      <w:pPr>
        <w:rPr>
          <w:rFonts w:ascii="Comic Sans MS" w:hAnsi="Comic Sans MS"/>
          <w:sz w:val="24"/>
          <w:szCs w:val="24"/>
        </w:rPr>
      </w:pPr>
      <w:r w:rsidRPr="00B74A28">
        <w:rPr>
          <w:rFonts w:ascii="Comic Sans MS" w:hAnsi="Comic Sans MS"/>
          <w:b/>
          <w:sz w:val="24"/>
          <w:szCs w:val="24"/>
        </w:rPr>
        <w:t>15</w:t>
      </w:r>
      <w:r>
        <w:rPr>
          <w:rFonts w:ascii="Comic Sans MS" w:hAnsi="Comic Sans MS"/>
          <w:sz w:val="24"/>
          <w:szCs w:val="24"/>
        </w:rPr>
        <w:t xml:space="preserve">-Öğretmen Melike’nin  ağırlığını ölçmüş. ? olan yere </w:t>
      </w:r>
      <w:r w:rsidRPr="00BA08FA">
        <w:rPr>
          <w:rFonts w:ascii="Comic Sans MS" w:hAnsi="Comic Sans MS"/>
          <w:b/>
          <w:sz w:val="24"/>
          <w:szCs w:val="24"/>
        </w:rPr>
        <w:t>ne yazmış olabilir</w:t>
      </w:r>
      <w:r>
        <w:rPr>
          <w:rFonts w:ascii="Comic Sans MS" w:hAnsi="Comic Sans MS"/>
          <w:sz w:val="24"/>
          <w:szCs w:val="24"/>
        </w:rPr>
        <w:t xml:space="preserve"> ?</w:t>
      </w:r>
    </w:p>
    <w:p w:rsidR="005D020A" w:rsidRDefault="005D020A" w:rsidP="007D78D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A)32gram          B)27kg         C)137 santimetre</w:t>
      </w:r>
    </w:p>
    <w:p w:rsidR="005D020A" w:rsidRDefault="005D020A" w:rsidP="007D78D9">
      <w:pPr>
        <w:rPr>
          <w:rFonts w:ascii="Comic Sans MS" w:hAnsi="Comic Sans MS"/>
          <w:sz w:val="24"/>
          <w:szCs w:val="24"/>
        </w:rPr>
      </w:pPr>
    </w:p>
    <w:p w:rsidR="005D020A" w:rsidRDefault="005D020A" w:rsidP="00F40E3B">
      <w:pPr>
        <w:rPr>
          <w:rFonts w:ascii="Comic Sans MS" w:hAnsi="Comic Sans MS"/>
        </w:rPr>
      </w:pPr>
    </w:p>
    <w:p w:rsidR="005D020A" w:rsidRDefault="005D020A" w:rsidP="00F40E3B">
      <w:pPr>
        <w:rPr>
          <w:rFonts w:ascii="Comic Sans MS" w:hAnsi="Comic Sans MS"/>
        </w:rPr>
      </w:pPr>
      <w:r>
        <w:rPr>
          <w:noProof/>
          <w:lang w:eastAsia="tr-TR"/>
        </w:rPr>
        <w:pict>
          <v:rect id="_x0000_s1077" style="position:absolute;margin-left:100.6pt;margin-top:2.45pt;width:8.3pt;height:7.15pt;z-index:251688448"/>
        </w:pict>
      </w:r>
      <w:r>
        <w:rPr>
          <w:noProof/>
          <w:lang w:eastAsia="tr-TR"/>
        </w:rPr>
        <w:pict>
          <v:rect id="_x0000_s1078" style="position:absolute;margin-left:82.55pt;margin-top:43.55pt;width:8.3pt;height:7.15pt;z-index:251687424"/>
        </w:pict>
      </w:r>
      <w:r>
        <w:rPr>
          <w:noProof/>
          <w:lang w:eastAsia="tr-TR"/>
        </w:rPr>
        <w:pict>
          <v:rect id="_x0000_s1079" style="position:absolute;margin-left:82.55pt;margin-top:23.8pt;width:8.3pt;height:7.15pt;z-index:251686400"/>
        </w:pict>
      </w:r>
      <w:r>
        <w:rPr>
          <w:noProof/>
          <w:lang w:eastAsia="tr-TR"/>
        </w:rPr>
        <w:pict>
          <v:rect id="_x0000_s1080" style="position:absolute;margin-left:82.55pt;margin-top:2.45pt;width:8.3pt;height:7.15pt;z-index:251685376"/>
        </w:pict>
      </w:r>
      <w:r>
        <w:rPr>
          <w:noProof/>
          <w:lang w:eastAsia="tr-TR"/>
        </w:rPr>
        <w:pict>
          <v:rect id="_x0000_s1081" style="position:absolute;margin-left:66.85pt;margin-top:43.55pt;width:8.3pt;height:7.15pt;z-index:251682304"/>
        </w:pict>
      </w:r>
      <w:r>
        <w:rPr>
          <w:noProof/>
          <w:lang w:eastAsia="tr-TR"/>
        </w:rPr>
        <w:pict>
          <v:rect id="_x0000_s1082" style="position:absolute;margin-left:66.85pt;margin-top:23.8pt;width:8.3pt;height:7.15pt;z-index:251684352"/>
        </w:pict>
      </w:r>
      <w:r>
        <w:rPr>
          <w:noProof/>
          <w:lang w:eastAsia="tr-TR"/>
        </w:rPr>
        <w:pict>
          <v:rect id="_x0000_s1083" style="position:absolute;margin-left:66.85pt;margin-top:2.45pt;width:8.3pt;height:7.15pt;z-index:251683328"/>
        </w:pict>
      </w:r>
      <w:r>
        <w:rPr>
          <w:noProof/>
          <w:lang w:eastAsia="tr-TR"/>
        </w:rPr>
        <w:pict>
          <v:shape id="_x0000_s1084" type="#_x0000_t75" alt="88888888888888888888888888888888888" style="position:absolute;margin-left:44.3pt;margin-top:23.8pt;width:48.05pt;height:48.25pt;z-index:251681280;visibility:visible">
            <v:imagedata r:id="rId18" o:title=""/>
            <w10:wrap type="square"/>
          </v:shape>
        </w:pict>
      </w:r>
      <w:r>
        <w:rPr>
          <w:noProof/>
          <w:lang w:eastAsia="tr-TR"/>
        </w:rPr>
        <w:pict>
          <v:shape id="_x0000_s1085" type="#_x0000_t75" alt="88888888888888888888888888888888888" style="position:absolute;margin-left:21pt;margin-top:14.95pt;width:48.05pt;height:48.25pt;z-index:251680256;visibility:visible">
            <v:imagedata r:id="rId18" o:title=""/>
            <w10:wrap type="square"/>
          </v:shape>
        </w:pict>
      </w:r>
      <w:r>
        <w:rPr>
          <w:noProof/>
          <w:lang w:eastAsia="tr-TR"/>
        </w:rPr>
        <w:pict>
          <v:shape id="Resim 11" o:spid="_x0000_s1086" type="#_x0000_t75" alt="88888888888888888888888888888888888" style="position:absolute;margin-left:4.5pt;margin-top:2.45pt;width:48.05pt;height:48.25pt;z-index:251679232;visibility:visible">
            <v:imagedata r:id="rId18" o:title=""/>
            <w10:wrap type="square"/>
          </v:shape>
        </w:pict>
      </w:r>
      <w:r>
        <w:rPr>
          <w:rFonts w:ascii="Comic Sans MS" w:hAnsi="Comic Sans MS"/>
          <w:noProof/>
        </w:rPr>
        <w:t xml:space="preserve">  </w:t>
      </w:r>
      <w:r w:rsidRPr="00326729">
        <w:rPr>
          <w:rFonts w:ascii="Comic Sans MS" w:hAnsi="Comic Sans MS"/>
          <w:noProof/>
          <w:lang w:eastAsia="tr-TR"/>
        </w:rPr>
        <w:pict>
          <v:shape id="Resim 14" o:spid="_x0000_i1042" type="#_x0000_t75" style="width:12pt;height:63pt;visibility:visible">
            <v:imagedata r:id="rId19" o:title=""/>
          </v:shape>
        </w:pict>
      </w:r>
      <w:r w:rsidRPr="00326729">
        <w:rPr>
          <w:rFonts w:ascii="Comic Sans MS" w:hAnsi="Comic Sans MS"/>
          <w:noProof/>
          <w:lang w:eastAsia="tr-TR"/>
        </w:rPr>
        <w:pict>
          <v:shape id="_x0000_i1043" type="#_x0000_t75" style="width:12pt;height:63pt;visibility:visible">
            <v:imagedata r:id="rId19" o:title=""/>
          </v:shape>
        </w:pict>
      </w:r>
      <w:r w:rsidRPr="00326729">
        <w:rPr>
          <w:rFonts w:ascii="Comic Sans MS" w:hAnsi="Comic Sans MS"/>
          <w:noProof/>
          <w:lang w:eastAsia="tr-TR"/>
        </w:rPr>
        <w:pict>
          <v:shape id="_x0000_i1044" type="#_x0000_t75" style="width:12pt;height:63pt;visibility:visible">
            <v:imagedata r:id="rId19" o:title=""/>
          </v:shape>
        </w:pict>
      </w:r>
    </w:p>
    <w:p w:rsidR="005D020A" w:rsidRDefault="005D020A" w:rsidP="00F40E3B">
      <w:pPr>
        <w:rPr>
          <w:rFonts w:ascii="Comic Sans MS" w:hAnsi="Comic Sans MS"/>
        </w:rPr>
      </w:pPr>
    </w:p>
    <w:p w:rsidR="005D020A" w:rsidRDefault="005D020A" w:rsidP="00F40E3B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16</w:t>
      </w:r>
      <w:r>
        <w:rPr>
          <w:rFonts w:ascii="Comic Sans MS" w:hAnsi="Comic Sans MS"/>
        </w:rPr>
        <w:t>-</w:t>
      </w:r>
      <w:r w:rsidRPr="00E82483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Yukarıda  blok  halde verilen  sayı  hangi </w:t>
      </w:r>
      <w:r>
        <w:rPr>
          <w:rFonts w:ascii="Comic Sans MS" w:hAnsi="Comic Sans MS"/>
          <w:b/>
        </w:rPr>
        <w:t>onluğa</w:t>
      </w:r>
      <w:r>
        <w:rPr>
          <w:rFonts w:ascii="Comic Sans MS" w:hAnsi="Comic Sans MS"/>
        </w:rPr>
        <w:t xml:space="preserve">  yakındır ?</w:t>
      </w:r>
      <w:r w:rsidRPr="009A7012">
        <w:rPr>
          <w:rFonts w:ascii="Comic Sans MS" w:hAnsi="Comic Sans MS"/>
        </w:rPr>
        <w:t xml:space="preserve">   </w:t>
      </w:r>
    </w:p>
    <w:p w:rsidR="005D020A" w:rsidRDefault="005D020A" w:rsidP="00F40E3B">
      <w:pPr>
        <w:rPr>
          <w:rFonts w:ascii="Comic Sans MS" w:hAnsi="Comic Sans MS"/>
        </w:rPr>
      </w:pPr>
    </w:p>
    <w:p w:rsidR="005D020A" w:rsidRDefault="005D020A" w:rsidP="00F40E3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A ) 350</w:t>
      </w:r>
      <w:r w:rsidRPr="009A7012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           B ) 340 </w:t>
      </w:r>
      <w:r w:rsidRPr="009A7012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      C ) 330</w:t>
      </w:r>
      <w:r w:rsidRPr="009A7012">
        <w:rPr>
          <w:rFonts w:ascii="Comic Sans MS" w:hAnsi="Comic Sans MS"/>
        </w:rPr>
        <w:t xml:space="preserve">   </w:t>
      </w:r>
    </w:p>
    <w:p w:rsidR="005D020A" w:rsidRDefault="005D020A" w:rsidP="00F40E3B">
      <w:pPr>
        <w:rPr>
          <w:rFonts w:ascii="Comic Sans MS" w:hAnsi="Comic Sans MS"/>
        </w:rPr>
      </w:pPr>
    </w:p>
    <w:p w:rsidR="005D020A" w:rsidRDefault="005D020A" w:rsidP="00F40E3B">
      <w:pPr>
        <w:rPr>
          <w:rFonts w:ascii="Comic Sans MS" w:hAnsi="Comic Sans MS"/>
          <w:sz w:val="24"/>
          <w:szCs w:val="24"/>
        </w:rPr>
      </w:pPr>
      <w:r w:rsidRPr="00F40E3B">
        <w:rPr>
          <w:rFonts w:ascii="Comic Sans MS" w:hAnsi="Comic Sans MS"/>
          <w:b/>
        </w:rPr>
        <w:t>17-</w:t>
      </w:r>
      <w:r w:rsidRPr="009A7012">
        <w:rPr>
          <w:rFonts w:ascii="Comic Sans MS" w:hAnsi="Comic Sans MS"/>
        </w:rPr>
        <w:t xml:space="preserve"> </w:t>
      </w:r>
      <w:r w:rsidRPr="00326729">
        <w:rPr>
          <w:rFonts w:ascii="Comic Sans MS" w:hAnsi="Comic Sans MS"/>
          <w:noProof/>
          <w:lang w:eastAsia="tr-TR"/>
        </w:rPr>
        <w:pict>
          <v:shape id="Resim 95" o:spid="_x0000_i1045" type="#_x0000_t75" style="width:23.25pt;height:39pt;visibility:visible">
            <v:imagedata r:id="rId20" o:title=""/>
          </v:shape>
        </w:pict>
      </w:r>
      <w:r w:rsidRPr="00326729">
        <w:rPr>
          <w:rFonts w:ascii="Comic Sans MS" w:hAnsi="Comic Sans MS"/>
          <w:noProof/>
          <w:lang w:eastAsia="tr-TR"/>
        </w:rPr>
        <w:pict>
          <v:shape id="Resim 98" o:spid="_x0000_i1046" type="#_x0000_t75" style="width:23.25pt;height:39pt;visibility:visible">
            <v:imagedata r:id="rId20" o:title=""/>
          </v:shape>
        </w:pict>
      </w:r>
      <w:r w:rsidRPr="00326729">
        <w:rPr>
          <w:rFonts w:ascii="Comic Sans MS" w:hAnsi="Comic Sans MS"/>
          <w:noProof/>
          <w:lang w:eastAsia="tr-TR"/>
        </w:rPr>
        <w:pict>
          <v:shape id="Resim 101" o:spid="_x0000_i1047" type="#_x0000_t75" style="width:23.25pt;height:39pt;visibility:visible">
            <v:imagedata r:id="rId20" o:title=""/>
          </v:shape>
        </w:pict>
      </w:r>
      <w:r w:rsidRPr="00326729">
        <w:rPr>
          <w:rFonts w:ascii="Comic Sans MS" w:hAnsi="Comic Sans MS"/>
          <w:noProof/>
          <w:lang w:eastAsia="tr-TR"/>
        </w:rPr>
        <w:pict>
          <v:shape id="Resim 104" o:spid="_x0000_i1048" type="#_x0000_t75" style="width:23.25pt;height:39pt;visibility:visible">
            <v:imagedata r:id="rId20" o:title=""/>
          </v:shape>
        </w:pict>
      </w:r>
      <w:r w:rsidRPr="00326729">
        <w:rPr>
          <w:rFonts w:ascii="Comic Sans MS" w:hAnsi="Comic Sans MS"/>
          <w:noProof/>
          <w:lang w:eastAsia="tr-TR"/>
        </w:rPr>
        <w:pict>
          <v:shape id="Resim 107" o:spid="_x0000_i1049" type="#_x0000_t75" style="width:23.25pt;height:39pt;visibility:visible">
            <v:imagedata r:id="rId20" o:title=""/>
          </v:shape>
        </w:pict>
      </w:r>
      <w:r w:rsidRPr="00326729">
        <w:rPr>
          <w:rFonts w:ascii="Comic Sans MS" w:hAnsi="Comic Sans MS"/>
          <w:noProof/>
          <w:lang w:eastAsia="tr-TR"/>
        </w:rPr>
        <w:pict>
          <v:shape id="Resim 110" o:spid="_x0000_i1050" type="#_x0000_t75" style="width:23.25pt;height:39pt;visibility:visible">
            <v:imagedata r:id="rId20" o:title=""/>
          </v:shape>
        </w:pict>
      </w:r>
      <w:r w:rsidRPr="00326729">
        <w:rPr>
          <w:rFonts w:ascii="Comic Sans MS" w:hAnsi="Comic Sans MS"/>
          <w:noProof/>
          <w:lang w:eastAsia="tr-TR"/>
        </w:rPr>
        <w:pict>
          <v:shape id="Resim 113" o:spid="_x0000_i1051" type="#_x0000_t75" style="width:23.25pt;height:39pt;visibility:visible">
            <v:imagedata r:id="rId20" o:title=""/>
          </v:shape>
        </w:pict>
      </w:r>
      <w:r w:rsidRPr="00326729">
        <w:rPr>
          <w:rFonts w:ascii="Comic Sans MS" w:hAnsi="Comic Sans MS"/>
          <w:noProof/>
          <w:lang w:eastAsia="tr-TR"/>
        </w:rPr>
        <w:pict>
          <v:shape id="Resim 116" o:spid="_x0000_i1052" type="#_x0000_t75" style="width:23.25pt;height:39pt;visibility:visible">
            <v:imagedata r:id="rId20" o:title=""/>
          </v:shape>
        </w:pict>
      </w:r>
    </w:p>
    <w:p w:rsidR="005D020A" w:rsidRDefault="005D020A" w:rsidP="001F713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Yukarıdaki 1’er litrelik  şişeleri yarım litrelik şişelere doldurursak .</w:t>
      </w:r>
      <w:r w:rsidRPr="00F40E3B">
        <w:rPr>
          <w:rFonts w:ascii="Comic Sans MS" w:hAnsi="Comic Sans MS"/>
          <w:b/>
          <w:sz w:val="24"/>
          <w:szCs w:val="24"/>
        </w:rPr>
        <w:t>Yarım litrelik</w:t>
      </w:r>
      <w:r>
        <w:rPr>
          <w:rFonts w:ascii="Comic Sans MS" w:hAnsi="Comic Sans MS"/>
          <w:sz w:val="24"/>
          <w:szCs w:val="24"/>
        </w:rPr>
        <w:t xml:space="preserve"> kaç şişemiz olur ?</w:t>
      </w:r>
    </w:p>
    <w:p w:rsidR="005D020A" w:rsidRPr="00B74A28" w:rsidRDefault="005D020A" w:rsidP="00B74A2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A)8                    B)16                   C)32</w:t>
      </w:r>
    </w:p>
    <w:p w:rsidR="005D020A" w:rsidRDefault="005D020A" w:rsidP="00B74A28">
      <w:pPr>
        <w:rPr>
          <w:rFonts w:ascii="Comic Sans MS" w:hAnsi="Comic Sans MS"/>
        </w:rPr>
      </w:pPr>
      <w:hyperlink r:id="rId21" w:history="1">
        <w:r>
          <w:rPr>
            <w:rStyle w:val="Hyperlink"/>
            <w:rFonts w:cs="Arial"/>
            <w:color w:val="C0C0C0"/>
            <w:sz w:val="16"/>
            <w:szCs w:val="16"/>
          </w:rPr>
          <w:t>www.sorubak.com</w:t>
        </w:r>
      </w:hyperlink>
    </w:p>
    <w:p w:rsidR="005D020A" w:rsidRDefault="005D020A" w:rsidP="00B74A28">
      <w:pPr>
        <w:rPr>
          <w:rFonts w:ascii="Comic Sans MS" w:hAnsi="Comic Sans MS"/>
        </w:rPr>
      </w:pPr>
    </w:p>
    <w:tbl>
      <w:tblPr>
        <w:tblpPr w:leftFromText="141" w:rightFromText="141" w:vertAnchor="page" w:horzAnchor="page" w:tblpX="8091" w:tblpY="96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346"/>
      </w:tblGrid>
      <w:tr w:rsidR="005D020A" w:rsidRPr="00326729" w:rsidTr="00E57949">
        <w:trPr>
          <w:trHeight w:val="845"/>
        </w:trPr>
        <w:tc>
          <w:tcPr>
            <w:tcW w:w="1346" w:type="dxa"/>
          </w:tcPr>
          <w:p w:rsidR="005D020A" w:rsidRPr="00326729" w:rsidRDefault="005D020A" w:rsidP="00E57949">
            <w:pPr>
              <w:rPr>
                <w:rFonts w:ascii="Comic Sans MS" w:hAnsi="Comic Sans MS"/>
                <w:sz w:val="24"/>
                <w:szCs w:val="24"/>
              </w:rPr>
            </w:pPr>
            <w:r w:rsidRPr="00326729">
              <w:rPr>
                <w:rFonts w:ascii="Comic Sans MS" w:hAnsi="Comic Sans MS"/>
              </w:rPr>
              <w:t xml:space="preserve">         </w:t>
            </w:r>
            <w:r w:rsidRPr="00326729">
              <w:rPr>
                <w:rFonts w:ascii="Comic Sans MS" w:hAnsi="Comic Sans MS"/>
                <w:sz w:val="24"/>
                <w:szCs w:val="24"/>
              </w:rPr>
              <w:t>?</w:t>
            </w:r>
          </w:p>
        </w:tc>
      </w:tr>
    </w:tbl>
    <w:p w:rsidR="005D020A" w:rsidRDefault="005D020A" w:rsidP="00B74A28">
      <w:pPr>
        <w:rPr>
          <w:rFonts w:ascii="Comic Sans MS" w:hAnsi="Comic Sans MS"/>
        </w:rPr>
      </w:pPr>
    </w:p>
    <w:tbl>
      <w:tblPr>
        <w:tblpPr w:leftFromText="141" w:rightFromText="141" w:vertAnchor="text" w:horzAnchor="page" w:tblpX="7086" w:tblpY="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60"/>
        <w:gridCol w:w="550"/>
        <w:gridCol w:w="585"/>
        <w:gridCol w:w="525"/>
        <w:gridCol w:w="555"/>
        <w:gridCol w:w="555"/>
      </w:tblGrid>
      <w:tr w:rsidR="005D020A" w:rsidRPr="00326729" w:rsidTr="00B74A28">
        <w:trPr>
          <w:gridBefore w:val="1"/>
          <w:gridAfter w:val="1"/>
          <w:wBefore w:w="560" w:type="dxa"/>
          <w:wAfter w:w="555" w:type="dxa"/>
          <w:trHeight w:val="675"/>
        </w:trPr>
        <w:tc>
          <w:tcPr>
            <w:tcW w:w="1135" w:type="dxa"/>
            <w:gridSpan w:val="2"/>
          </w:tcPr>
          <w:p w:rsidR="005D020A" w:rsidRPr="00326729" w:rsidRDefault="005D020A" w:rsidP="00B74A28">
            <w:pPr>
              <w:rPr>
                <w:rFonts w:ascii="Comic Sans MS" w:hAnsi="Comic Sans MS"/>
              </w:rPr>
            </w:pPr>
          </w:p>
          <w:p w:rsidR="005D020A" w:rsidRPr="00326729" w:rsidRDefault="005D020A" w:rsidP="00B74A28">
            <w:pPr>
              <w:rPr>
                <w:rFonts w:ascii="Comic Sans MS" w:hAnsi="Comic Sans MS"/>
              </w:rPr>
            </w:pPr>
            <w:r w:rsidRPr="00326729">
              <w:rPr>
                <w:rFonts w:ascii="Comic Sans MS" w:hAnsi="Comic Sans MS"/>
              </w:rPr>
              <w:t xml:space="preserve">    439</w:t>
            </w:r>
          </w:p>
        </w:tc>
        <w:tc>
          <w:tcPr>
            <w:tcW w:w="1080" w:type="dxa"/>
            <w:gridSpan w:val="2"/>
          </w:tcPr>
          <w:p w:rsidR="005D020A" w:rsidRPr="00326729" w:rsidRDefault="005D020A" w:rsidP="00B74A28">
            <w:pPr>
              <w:rPr>
                <w:rFonts w:ascii="Comic Sans MS" w:hAnsi="Comic Sans MS"/>
              </w:rPr>
            </w:pPr>
          </w:p>
        </w:tc>
      </w:tr>
      <w:tr w:rsidR="005D020A" w:rsidRPr="00326729" w:rsidTr="00B74A28">
        <w:trPr>
          <w:trHeight w:val="630"/>
        </w:trPr>
        <w:tc>
          <w:tcPr>
            <w:tcW w:w="1110" w:type="dxa"/>
            <w:gridSpan w:val="2"/>
          </w:tcPr>
          <w:p w:rsidR="005D020A" w:rsidRPr="00326729" w:rsidRDefault="005D020A" w:rsidP="00B74A28">
            <w:pPr>
              <w:rPr>
                <w:rFonts w:ascii="Comic Sans MS" w:hAnsi="Comic Sans MS"/>
              </w:rPr>
            </w:pPr>
          </w:p>
          <w:p w:rsidR="005D020A" w:rsidRPr="00326729" w:rsidRDefault="005D020A" w:rsidP="00B74A28">
            <w:pPr>
              <w:rPr>
                <w:rFonts w:ascii="Comic Sans MS" w:hAnsi="Comic Sans MS"/>
              </w:rPr>
            </w:pPr>
            <w:r w:rsidRPr="00326729">
              <w:rPr>
                <w:rFonts w:ascii="Comic Sans MS" w:hAnsi="Comic Sans MS"/>
              </w:rPr>
              <w:t xml:space="preserve"> 192</w:t>
            </w:r>
          </w:p>
        </w:tc>
        <w:tc>
          <w:tcPr>
            <w:tcW w:w="1110" w:type="dxa"/>
            <w:gridSpan w:val="2"/>
          </w:tcPr>
          <w:p w:rsidR="005D020A" w:rsidRPr="00326729" w:rsidRDefault="005D020A" w:rsidP="00B74A28">
            <w:pPr>
              <w:rPr>
                <w:rFonts w:ascii="Comic Sans MS" w:hAnsi="Comic Sans MS"/>
              </w:rPr>
            </w:pPr>
          </w:p>
          <w:p w:rsidR="005D020A" w:rsidRPr="00326729" w:rsidRDefault="005D020A" w:rsidP="00B74A28">
            <w:pPr>
              <w:rPr>
                <w:rFonts w:ascii="Comic Sans MS" w:hAnsi="Comic Sans MS"/>
              </w:rPr>
            </w:pPr>
            <w:r w:rsidRPr="00326729">
              <w:rPr>
                <w:rFonts w:ascii="Comic Sans MS" w:hAnsi="Comic Sans MS"/>
              </w:rPr>
              <w:t xml:space="preserve">    247</w:t>
            </w:r>
          </w:p>
        </w:tc>
        <w:tc>
          <w:tcPr>
            <w:tcW w:w="1110" w:type="dxa"/>
            <w:gridSpan w:val="2"/>
          </w:tcPr>
          <w:p w:rsidR="005D020A" w:rsidRPr="00326729" w:rsidRDefault="005D020A" w:rsidP="00B74A28">
            <w:pPr>
              <w:rPr>
                <w:rFonts w:ascii="Comic Sans MS" w:hAnsi="Comic Sans MS"/>
              </w:rPr>
            </w:pPr>
          </w:p>
          <w:p w:rsidR="005D020A" w:rsidRPr="00326729" w:rsidRDefault="005D020A" w:rsidP="00B74A28">
            <w:pPr>
              <w:rPr>
                <w:rFonts w:ascii="Comic Sans MS" w:hAnsi="Comic Sans MS"/>
              </w:rPr>
            </w:pPr>
            <w:r w:rsidRPr="00326729">
              <w:rPr>
                <w:rFonts w:ascii="Comic Sans MS" w:hAnsi="Comic Sans MS"/>
              </w:rPr>
              <w:t xml:space="preserve">  206</w:t>
            </w:r>
          </w:p>
        </w:tc>
      </w:tr>
    </w:tbl>
    <w:p w:rsidR="005D020A" w:rsidRDefault="005D020A" w:rsidP="00B74A2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</w:p>
    <w:p w:rsidR="005D020A" w:rsidRDefault="005D020A" w:rsidP="00B74A28">
      <w:pPr>
        <w:rPr>
          <w:rFonts w:ascii="Comic Sans MS" w:hAnsi="Comic Sans MS"/>
        </w:rPr>
      </w:pPr>
    </w:p>
    <w:p w:rsidR="005D020A" w:rsidRDefault="005D020A" w:rsidP="00B74A2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</w:t>
      </w:r>
    </w:p>
    <w:p w:rsidR="005D020A" w:rsidRDefault="005D020A" w:rsidP="00B74A28">
      <w:pPr>
        <w:rPr>
          <w:rFonts w:ascii="Comic Sans MS" w:hAnsi="Comic Sans MS"/>
        </w:rPr>
      </w:pPr>
    </w:p>
    <w:p w:rsidR="005D020A" w:rsidRDefault="005D020A" w:rsidP="00B74A2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</w:t>
      </w:r>
    </w:p>
    <w:p w:rsidR="005D020A" w:rsidRDefault="005D020A" w:rsidP="00B74A2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E57949">
        <w:rPr>
          <w:rFonts w:ascii="Comic Sans MS" w:hAnsi="Comic Sans MS"/>
          <w:b/>
        </w:rPr>
        <w:t>18-</w:t>
      </w:r>
      <w:r>
        <w:rPr>
          <w:rFonts w:ascii="Comic Sans MS" w:hAnsi="Comic Sans MS"/>
        </w:rPr>
        <w:t xml:space="preserve"> Yukarıda verilen sayı piramidinde sayılar yukarı doğru </w:t>
      </w:r>
      <w:r w:rsidRPr="00AB075E">
        <w:rPr>
          <w:rFonts w:ascii="Comic Sans MS" w:hAnsi="Comic Sans MS"/>
          <w:b/>
          <w:u w:val="single"/>
        </w:rPr>
        <w:t>belli bir kurala göre</w:t>
      </w:r>
      <w:r>
        <w:rPr>
          <w:rFonts w:ascii="Comic Sans MS" w:hAnsi="Comic Sans MS"/>
        </w:rPr>
        <w:t xml:space="preserve"> yerleştirilmektedir.</w:t>
      </w:r>
    </w:p>
    <w:p w:rsidR="005D020A" w:rsidRDefault="005D020A" w:rsidP="00B74A28">
      <w:pPr>
        <w:rPr>
          <w:rFonts w:ascii="Comic Sans MS" w:hAnsi="Comic Sans MS"/>
        </w:rPr>
      </w:pPr>
      <w:r>
        <w:rPr>
          <w:rFonts w:ascii="Comic Sans MS" w:hAnsi="Comic Sans MS"/>
        </w:rPr>
        <w:t>Buna göre  ?   kutuya hangi sayı gelmelidir?</w:t>
      </w:r>
    </w:p>
    <w:p w:rsidR="005D020A" w:rsidRDefault="005D020A" w:rsidP="00B74A2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</w:p>
    <w:p w:rsidR="005D020A" w:rsidRDefault="005D020A" w:rsidP="00B74A2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A)453                B)553              C)892</w:t>
      </w:r>
    </w:p>
    <w:p w:rsidR="005D020A" w:rsidRDefault="005D020A" w:rsidP="00B74A28">
      <w:pPr>
        <w:rPr>
          <w:rFonts w:ascii="Comic Sans MS" w:hAnsi="Comic Sans MS"/>
        </w:rPr>
      </w:pPr>
    </w:p>
    <w:p w:rsidR="005D020A" w:rsidRPr="00E57949" w:rsidRDefault="005D020A" w:rsidP="00E57949">
      <w:pPr>
        <w:rPr>
          <w:rFonts w:ascii="Comic Sans MS" w:hAnsi="Comic Sans MS"/>
          <w:sz w:val="24"/>
          <w:szCs w:val="24"/>
        </w:rPr>
      </w:pPr>
      <w:r w:rsidRPr="00E57949">
        <w:rPr>
          <w:rFonts w:ascii="Comic Sans MS" w:hAnsi="Comic Sans MS"/>
          <w:b/>
          <w:sz w:val="24"/>
          <w:szCs w:val="24"/>
        </w:rPr>
        <w:t>19-</w:t>
      </w:r>
      <w:r w:rsidRPr="00E57949">
        <w:rPr>
          <w:rFonts w:ascii="Comic Sans MS" w:hAnsi="Comic Sans MS"/>
          <w:sz w:val="24"/>
          <w:szCs w:val="24"/>
        </w:rPr>
        <w:t xml:space="preserve"> Aralarında  3 er  yaş olan üç kardeşten   en  </w:t>
      </w:r>
      <w:r w:rsidRPr="00E57949">
        <w:rPr>
          <w:rFonts w:ascii="Comic Sans MS" w:hAnsi="Comic Sans MS"/>
          <w:b/>
          <w:sz w:val="24"/>
          <w:szCs w:val="24"/>
        </w:rPr>
        <w:t>küçüğü</w:t>
      </w:r>
      <w:r w:rsidRPr="00E57949">
        <w:rPr>
          <w:rFonts w:ascii="Comic Sans MS" w:hAnsi="Comic Sans MS"/>
          <w:sz w:val="24"/>
          <w:szCs w:val="24"/>
        </w:rPr>
        <w:t xml:space="preserve">  1</w:t>
      </w:r>
      <w:r>
        <w:rPr>
          <w:rFonts w:ascii="Comic Sans MS" w:hAnsi="Comic Sans MS"/>
          <w:sz w:val="24"/>
          <w:szCs w:val="24"/>
        </w:rPr>
        <w:t>7’dir</w:t>
      </w:r>
      <w:r w:rsidRPr="00E57949">
        <w:rPr>
          <w:rFonts w:ascii="Comic Sans MS" w:hAnsi="Comic Sans MS"/>
          <w:sz w:val="24"/>
          <w:szCs w:val="24"/>
        </w:rPr>
        <w:t xml:space="preserve">.  Buna göre  </w:t>
      </w:r>
      <w:r w:rsidRPr="00E57949">
        <w:rPr>
          <w:rFonts w:ascii="Comic Sans MS" w:hAnsi="Comic Sans MS"/>
          <w:b/>
          <w:sz w:val="24"/>
          <w:szCs w:val="24"/>
        </w:rPr>
        <w:t>üç  kardeşin yaşları</w:t>
      </w:r>
      <w:r w:rsidRPr="00E57949">
        <w:rPr>
          <w:rFonts w:ascii="Comic Sans MS" w:hAnsi="Comic Sans MS"/>
          <w:sz w:val="24"/>
          <w:szCs w:val="24"/>
        </w:rPr>
        <w:t xml:space="preserve">  </w:t>
      </w:r>
      <w:r w:rsidRPr="00E57949">
        <w:rPr>
          <w:rFonts w:ascii="Comic Sans MS" w:hAnsi="Comic Sans MS"/>
          <w:b/>
          <w:sz w:val="24"/>
          <w:szCs w:val="24"/>
        </w:rPr>
        <w:t>toplamı</w:t>
      </w:r>
      <w:r w:rsidRPr="00E57949">
        <w:rPr>
          <w:rFonts w:ascii="Comic Sans MS" w:hAnsi="Comic Sans MS"/>
          <w:sz w:val="24"/>
          <w:szCs w:val="24"/>
        </w:rPr>
        <w:t xml:space="preserve">  kaçtır ? </w:t>
      </w:r>
    </w:p>
    <w:p w:rsidR="005D020A" w:rsidRPr="00E57949" w:rsidRDefault="005D020A" w:rsidP="00E57949">
      <w:pPr>
        <w:rPr>
          <w:rFonts w:ascii="Comic Sans MS" w:hAnsi="Comic Sans MS"/>
          <w:sz w:val="24"/>
          <w:szCs w:val="24"/>
        </w:rPr>
      </w:pPr>
      <w:r w:rsidRPr="00E57949">
        <w:rPr>
          <w:rFonts w:ascii="Comic Sans MS" w:hAnsi="Comic Sans MS"/>
          <w:sz w:val="24"/>
          <w:szCs w:val="24"/>
        </w:rPr>
        <w:t xml:space="preserve"> </w:t>
      </w:r>
    </w:p>
    <w:p w:rsidR="005D020A" w:rsidRDefault="005D020A" w:rsidP="00E5794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Pr="00E57949">
        <w:rPr>
          <w:rFonts w:ascii="Comic Sans MS" w:hAnsi="Comic Sans MS"/>
          <w:sz w:val="24"/>
          <w:szCs w:val="24"/>
        </w:rPr>
        <w:t xml:space="preserve"> A )  </w:t>
      </w:r>
      <w:r>
        <w:rPr>
          <w:rFonts w:ascii="Comic Sans MS" w:hAnsi="Comic Sans MS"/>
          <w:sz w:val="24"/>
          <w:szCs w:val="24"/>
        </w:rPr>
        <w:t>60</w:t>
      </w:r>
      <w:r w:rsidRPr="00E57949">
        <w:rPr>
          <w:rFonts w:ascii="Comic Sans MS" w:hAnsi="Comic Sans MS"/>
          <w:sz w:val="24"/>
          <w:szCs w:val="24"/>
        </w:rPr>
        <w:t xml:space="preserve">         </w:t>
      </w:r>
      <w:r>
        <w:rPr>
          <w:rFonts w:ascii="Comic Sans MS" w:hAnsi="Comic Sans MS"/>
          <w:sz w:val="24"/>
          <w:szCs w:val="24"/>
        </w:rPr>
        <w:t xml:space="preserve"> </w:t>
      </w:r>
      <w:r w:rsidRPr="00E57949">
        <w:rPr>
          <w:rFonts w:ascii="Comic Sans MS" w:hAnsi="Comic Sans MS"/>
          <w:sz w:val="24"/>
          <w:szCs w:val="24"/>
        </w:rPr>
        <w:t xml:space="preserve">    B ) </w:t>
      </w:r>
      <w:r>
        <w:rPr>
          <w:rFonts w:ascii="Comic Sans MS" w:hAnsi="Comic Sans MS"/>
          <w:sz w:val="24"/>
          <w:szCs w:val="24"/>
        </w:rPr>
        <w:t>37</w:t>
      </w:r>
      <w:r w:rsidRPr="00E57949">
        <w:rPr>
          <w:rFonts w:ascii="Comic Sans MS" w:hAnsi="Comic Sans MS"/>
          <w:sz w:val="24"/>
          <w:szCs w:val="24"/>
        </w:rPr>
        <w:t xml:space="preserve">         </w:t>
      </w:r>
      <w:r>
        <w:rPr>
          <w:rFonts w:ascii="Comic Sans MS" w:hAnsi="Comic Sans MS"/>
          <w:sz w:val="24"/>
          <w:szCs w:val="24"/>
        </w:rPr>
        <w:t xml:space="preserve">  </w:t>
      </w:r>
      <w:r w:rsidRPr="00E57949">
        <w:rPr>
          <w:rFonts w:ascii="Comic Sans MS" w:hAnsi="Comic Sans MS"/>
          <w:sz w:val="24"/>
          <w:szCs w:val="24"/>
        </w:rPr>
        <w:t xml:space="preserve">  C ) </w:t>
      </w:r>
      <w:r>
        <w:rPr>
          <w:rFonts w:ascii="Comic Sans MS" w:hAnsi="Comic Sans MS"/>
          <w:sz w:val="24"/>
          <w:szCs w:val="24"/>
        </w:rPr>
        <w:t>50</w:t>
      </w:r>
    </w:p>
    <w:p w:rsidR="005D020A" w:rsidRDefault="005D020A" w:rsidP="00E57949">
      <w:pPr>
        <w:rPr>
          <w:rFonts w:ascii="Comic Sans MS" w:hAnsi="Comic Sans MS"/>
          <w:sz w:val="24"/>
          <w:szCs w:val="24"/>
        </w:rPr>
      </w:pPr>
    </w:p>
    <w:p w:rsidR="005D020A" w:rsidRPr="00E57949" w:rsidRDefault="005D020A" w:rsidP="00E5794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20</w:t>
      </w:r>
      <w:r w:rsidRPr="00E57949">
        <w:rPr>
          <w:rFonts w:ascii="Comic Sans MS" w:hAnsi="Comic Sans MS"/>
          <w:sz w:val="24"/>
          <w:szCs w:val="24"/>
        </w:rPr>
        <w:t xml:space="preserve">-  IV  &lt;  ………..  &lt;  VII  ifadesinde noktalı yere </w:t>
      </w:r>
      <w:r w:rsidRPr="00E57949">
        <w:rPr>
          <w:rFonts w:ascii="Comic Sans MS" w:hAnsi="Comic Sans MS"/>
          <w:b/>
          <w:sz w:val="24"/>
          <w:szCs w:val="24"/>
        </w:rPr>
        <w:t xml:space="preserve">gelebilecek </w:t>
      </w:r>
      <w:r w:rsidRPr="00E57949">
        <w:rPr>
          <w:rFonts w:ascii="Comic Sans MS" w:hAnsi="Comic Sans MS"/>
          <w:sz w:val="24"/>
          <w:szCs w:val="24"/>
        </w:rPr>
        <w:t xml:space="preserve">sayıların </w:t>
      </w:r>
      <w:r w:rsidRPr="00E57949">
        <w:rPr>
          <w:rFonts w:ascii="Comic Sans MS" w:hAnsi="Comic Sans MS"/>
          <w:sz w:val="24"/>
          <w:szCs w:val="24"/>
          <w:u w:val="single"/>
        </w:rPr>
        <w:t>toplamı</w:t>
      </w:r>
      <w:r w:rsidRPr="00E57949">
        <w:rPr>
          <w:rFonts w:ascii="Comic Sans MS" w:hAnsi="Comic Sans MS"/>
          <w:sz w:val="24"/>
          <w:szCs w:val="24"/>
        </w:rPr>
        <w:t xml:space="preserve"> kaçtır ?</w:t>
      </w:r>
    </w:p>
    <w:p w:rsidR="005D020A" w:rsidRPr="00E57949" w:rsidRDefault="005D020A" w:rsidP="00E57949">
      <w:pPr>
        <w:rPr>
          <w:rFonts w:ascii="Comic Sans MS" w:hAnsi="Comic Sans MS"/>
          <w:sz w:val="24"/>
          <w:szCs w:val="24"/>
        </w:rPr>
      </w:pPr>
    </w:p>
    <w:p w:rsidR="005D020A" w:rsidRPr="00E57949" w:rsidRDefault="005D020A" w:rsidP="00E57949">
      <w:pPr>
        <w:numPr>
          <w:ilvl w:val="0"/>
          <w:numId w:val="5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E57949">
        <w:rPr>
          <w:rFonts w:ascii="Comic Sans MS" w:hAnsi="Comic Sans MS"/>
          <w:sz w:val="24"/>
          <w:szCs w:val="24"/>
        </w:rPr>
        <w:t xml:space="preserve">XX       </w:t>
      </w:r>
      <w:r>
        <w:rPr>
          <w:rFonts w:ascii="Comic Sans MS" w:hAnsi="Comic Sans MS"/>
          <w:sz w:val="24"/>
          <w:szCs w:val="24"/>
        </w:rPr>
        <w:t xml:space="preserve">   </w:t>
      </w:r>
      <w:r w:rsidRPr="00E57949">
        <w:rPr>
          <w:rFonts w:ascii="Comic Sans MS" w:hAnsi="Comic Sans MS"/>
          <w:sz w:val="24"/>
          <w:szCs w:val="24"/>
        </w:rPr>
        <w:t xml:space="preserve">     B) V      </w:t>
      </w:r>
      <w:r>
        <w:rPr>
          <w:rFonts w:ascii="Comic Sans MS" w:hAnsi="Comic Sans MS"/>
          <w:sz w:val="24"/>
          <w:szCs w:val="24"/>
        </w:rPr>
        <w:t xml:space="preserve">    </w:t>
      </w:r>
      <w:r w:rsidRPr="00E57949">
        <w:rPr>
          <w:rFonts w:ascii="Comic Sans MS" w:hAnsi="Comic Sans MS"/>
          <w:sz w:val="24"/>
          <w:szCs w:val="24"/>
        </w:rPr>
        <w:t xml:space="preserve">     C)XI</w:t>
      </w:r>
    </w:p>
    <w:p w:rsidR="005D020A" w:rsidRPr="00E57949" w:rsidRDefault="005D020A" w:rsidP="00E57949">
      <w:pPr>
        <w:rPr>
          <w:rFonts w:ascii="Comic Sans MS" w:hAnsi="Comic Sans MS"/>
          <w:sz w:val="24"/>
          <w:szCs w:val="24"/>
        </w:rPr>
      </w:pPr>
    </w:p>
    <w:p w:rsidR="005D020A" w:rsidRPr="00E57949" w:rsidRDefault="005D020A" w:rsidP="00E57949">
      <w:pPr>
        <w:rPr>
          <w:rFonts w:ascii="Comic Sans MS" w:hAnsi="Comic Sans MS"/>
          <w:sz w:val="24"/>
          <w:szCs w:val="24"/>
        </w:rPr>
      </w:pPr>
    </w:p>
    <w:p w:rsidR="005D020A" w:rsidRDefault="005D020A" w:rsidP="00B74A28">
      <w:pPr>
        <w:rPr>
          <w:rFonts w:ascii="Comic Sans MS" w:hAnsi="Comic Sans MS"/>
        </w:rPr>
      </w:pPr>
    </w:p>
    <w:p w:rsidR="005D020A" w:rsidRDefault="005D020A" w:rsidP="00597A7E">
      <w:pPr>
        <w:rPr>
          <w:rFonts w:ascii="Comic Sans MS" w:hAnsi="Comic Sans MS"/>
          <w:sz w:val="24"/>
          <w:szCs w:val="24"/>
        </w:rPr>
      </w:pPr>
    </w:p>
    <w:p w:rsidR="005D020A" w:rsidRDefault="005D020A" w:rsidP="00597A7E">
      <w:pPr>
        <w:rPr>
          <w:rFonts w:ascii="Comic Sans MS" w:hAnsi="Comic Sans MS"/>
          <w:sz w:val="24"/>
          <w:szCs w:val="24"/>
        </w:rPr>
      </w:pPr>
    </w:p>
    <w:p w:rsidR="005D020A" w:rsidRDefault="005D020A" w:rsidP="00C35EF5">
      <w:pPr>
        <w:rPr>
          <w:rFonts w:ascii="Comic Sans MS" w:hAnsi="Comic Sans MS"/>
          <w:sz w:val="24"/>
          <w:szCs w:val="24"/>
        </w:rPr>
      </w:pPr>
    </w:p>
    <w:p w:rsidR="005D020A" w:rsidRDefault="005D020A" w:rsidP="00C35EF5">
      <w:pPr>
        <w:rPr>
          <w:rFonts w:ascii="Comic Sans MS" w:hAnsi="Comic Sans MS"/>
          <w:sz w:val="24"/>
          <w:szCs w:val="24"/>
        </w:rPr>
      </w:pPr>
    </w:p>
    <w:p w:rsidR="005D020A" w:rsidRDefault="005D020A" w:rsidP="00C35EF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</w:t>
      </w:r>
    </w:p>
    <w:p w:rsidR="005D020A" w:rsidRDefault="005D020A" w:rsidP="00C35EF5">
      <w:pPr>
        <w:rPr>
          <w:rFonts w:ascii="Comic Sans MS" w:hAnsi="Comic Sans MS"/>
          <w:sz w:val="24"/>
          <w:szCs w:val="24"/>
        </w:rPr>
      </w:pPr>
    </w:p>
    <w:p w:rsidR="005D020A" w:rsidRDefault="005D020A" w:rsidP="00C35EF5">
      <w:pPr>
        <w:rPr>
          <w:rFonts w:ascii="Comic Sans MS" w:hAnsi="Comic Sans MS"/>
          <w:sz w:val="24"/>
          <w:szCs w:val="24"/>
        </w:rPr>
      </w:pPr>
    </w:p>
    <w:p w:rsidR="005D020A" w:rsidRDefault="005D020A" w:rsidP="00C35EF5">
      <w:pPr>
        <w:rPr>
          <w:rFonts w:ascii="Comic Sans MS" w:hAnsi="Comic Sans MS"/>
          <w:sz w:val="24"/>
          <w:szCs w:val="24"/>
        </w:rPr>
      </w:pPr>
    </w:p>
    <w:p w:rsidR="005D020A" w:rsidRDefault="005D020A" w:rsidP="00C35EF5">
      <w:pPr>
        <w:rPr>
          <w:rFonts w:ascii="Comic Sans MS" w:hAnsi="Comic Sans MS"/>
          <w:sz w:val="24"/>
          <w:szCs w:val="24"/>
        </w:rPr>
      </w:pPr>
    </w:p>
    <w:p w:rsidR="005D020A" w:rsidRDefault="005D020A" w:rsidP="00C35EF5">
      <w:pPr>
        <w:rPr>
          <w:rFonts w:ascii="Comic Sans MS" w:hAnsi="Comic Sans MS"/>
          <w:sz w:val="24"/>
          <w:szCs w:val="24"/>
        </w:rPr>
      </w:pPr>
    </w:p>
    <w:p w:rsidR="005D020A" w:rsidRDefault="005D020A" w:rsidP="00C35EF5">
      <w:pPr>
        <w:rPr>
          <w:rFonts w:ascii="Comic Sans MS" w:hAnsi="Comic Sans MS"/>
          <w:sz w:val="24"/>
          <w:szCs w:val="24"/>
        </w:rPr>
      </w:pPr>
    </w:p>
    <w:p w:rsidR="005D020A" w:rsidRDefault="005D020A" w:rsidP="00C35EF5">
      <w:pPr>
        <w:rPr>
          <w:rFonts w:ascii="Comic Sans MS" w:hAnsi="Comic Sans MS"/>
          <w:sz w:val="24"/>
          <w:szCs w:val="24"/>
        </w:rPr>
      </w:pPr>
    </w:p>
    <w:p w:rsidR="005D020A" w:rsidRDefault="005D020A" w:rsidP="00C35EF5">
      <w:pPr>
        <w:rPr>
          <w:rFonts w:ascii="Comic Sans MS" w:hAnsi="Comic Sans MS"/>
          <w:sz w:val="24"/>
          <w:szCs w:val="24"/>
        </w:rPr>
      </w:pPr>
    </w:p>
    <w:p w:rsidR="005D020A" w:rsidRDefault="005D020A" w:rsidP="00C35EF5">
      <w:pPr>
        <w:rPr>
          <w:rFonts w:ascii="Comic Sans MS" w:hAnsi="Comic Sans MS"/>
          <w:sz w:val="24"/>
          <w:szCs w:val="24"/>
        </w:rPr>
      </w:pPr>
    </w:p>
    <w:p w:rsidR="005D020A" w:rsidRDefault="005D020A" w:rsidP="00C35EF5">
      <w:pPr>
        <w:rPr>
          <w:rFonts w:ascii="Comic Sans MS" w:hAnsi="Comic Sans MS"/>
          <w:sz w:val="24"/>
          <w:szCs w:val="24"/>
        </w:rPr>
      </w:pPr>
    </w:p>
    <w:p w:rsidR="005D020A" w:rsidRPr="00C35EF5" w:rsidRDefault="005D020A" w:rsidP="00C35EF5">
      <w:pPr>
        <w:rPr>
          <w:rFonts w:ascii="Comic Sans MS" w:hAnsi="Comic Sans MS"/>
          <w:sz w:val="24"/>
          <w:szCs w:val="24"/>
        </w:rPr>
      </w:pPr>
    </w:p>
    <w:sectPr w:rsidR="005D020A" w:rsidRPr="00C35EF5" w:rsidSect="003B24AE">
      <w:pgSz w:w="11906" w:h="16838"/>
      <w:pgMar w:top="568" w:right="424" w:bottom="567" w:left="284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B111F"/>
    <w:multiLevelType w:val="hybridMultilevel"/>
    <w:tmpl w:val="998C3658"/>
    <w:lvl w:ilvl="0" w:tplc="A4725BD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680C12"/>
    <w:multiLevelType w:val="hybridMultilevel"/>
    <w:tmpl w:val="403CC6B4"/>
    <w:lvl w:ilvl="0" w:tplc="6F50C8B4">
      <w:start w:val="1"/>
      <w:numFmt w:val="upperLetter"/>
      <w:lvlText w:val="%1)"/>
      <w:lvlJc w:val="left"/>
      <w:pPr>
        <w:ind w:left="720" w:hanging="72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1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7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  <w:rPr>
        <w:rFonts w:cs="Times New Roman"/>
      </w:rPr>
    </w:lvl>
  </w:abstractNum>
  <w:abstractNum w:abstractNumId="2">
    <w:nsid w:val="25D75028"/>
    <w:multiLevelType w:val="hybridMultilevel"/>
    <w:tmpl w:val="47C4AAFC"/>
    <w:lvl w:ilvl="0" w:tplc="1CA2BB8A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3">
    <w:nsid w:val="27702AB8"/>
    <w:multiLevelType w:val="hybridMultilevel"/>
    <w:tmpl w:val="29ECB3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D332B3"/>
    <w:multiLevelType w:val="hybridMultilevel"/>
    <w:tmpl w:val="F8A689F2"/>
    <w:lvl w:ilvl="0" w:tplc="E9644F9E">
      <w:start w:val="1"/>
      <w:numFmt w:val="upperLetter"/>
      <w:lvlText w:val="%1)"/>
      <w:lvlJc w:val="left"/>
      <w:pPr>
        <w:ind w:left="8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5EF5"/>
    <w:rsid w:val="000C17DB"/>
    <w:rsid w:val="00191648"/>
    <w:rsid w:val="001C4874"/>
    <w:rsid w:val="001F7134"/>
    <w:rsid w:val="00271BF4"/>
    <w:rsid w:val="002B67D8"/>
    <w:rsid w:val="00326729"/>
    <w:rsid w:val="003B24AE"/>
    <w:rsid w:val="003B7749"/>
    <w:rsid w:val="004373E0"/>
    <w:rsid w:val="00597A7E"/>
    <w:rsid w:val="005D020A"/>
    <w:rsid w:val="005F41BC"/>
    <w:rsid w:val="007C1371"/>
    <w:rsid w:val="007D70A7"/>
    <w:rsid w:val="007D78D9"/>
    <w:rsid w:val="00803779"/>
    <w:rsid w:val="00854BCF"/>
    <w:rsid w:val="00884090"/>
    <w:rsid w:val="008B6234"/>
    <w:rsid w:val="009A7012"/>
    <w:rsid w:val="009A7583"/>
    <w:rsid w:val="009B2C3B"/>
    <w:rsid w:val="00AB075E"/>
    <w:rsid w:val="00AD6F29"/>
    <w:rsid w:val="00B46FB8"/>
    <w:rsid w:val="00B74A28"/>
    <w:rsid w:val="00BA08FA"/>
    <w:rsid w:val="00BD0DB8"/>
    <w:rsid w:val="00C35EF5"/>
    <w:rsid w:val="00C670DE"/>
    <w:rsid w:val="00CA013A"/>
    <w:rsid w:val="00CD3B87"/>
    <w:rsid w:val="00D6639F"/>
    <w:rsid w:val="00D91AFD"/>
    <w:rsid w:val="00DC34F1"/>
    <w:rsid w:val="00DD636B"/>
    <w:rsid w:val="00E57949"/>
    <w:rsid w:val="00E82483"/>
    <w:rsid w:val="00EC723C"/>
    <w:rsid w:val="00F21A7F"/>
    <w:rsid w:val="00F40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0A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35E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35EF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3B24AE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rsid w:val="00F21A7F"/>
    <w:rPr>
      <w:rFonts w:ascii="Times New Roman" w:hAnsi="Times New Roman" w:cs="Times New Roman"/>
      <w:color w:val="000000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google.com.tr/imgres?imgurl=http://www.guzelhobiler.com/wp-content/uploads/2009/01/cicek.gif&amp;imgrefurl=http://www.guzelhobiler.com/do-it-yourself/cicek-cizimleri/&amp;usg=__BKvF96qCnRRjKVWLP6_cVtknw1o=&amp;h=957&amp;w=718&amp;sz=14&amp;hl=tr&amp;start=117&amp;zoom=1&amp;tbnid=G1I2kHpui0Td6M:&amp;tbnh=165&amp;tbnw=141&amp;ei=Wgk2Tf-sCY6MswaT-KWwCg&amp;prev=/images?q=%C3%A7i%C3%A7ek&amp;um=1&amp;hl=tr&amp;sa=X&amp;biw=919&amp;bih=492&amp;tbs=isch:1&amp;um=1&amp;itbs=1&amp;iact=rc&amp;dur=141&amp;oei=Ogk2Tc6pLMWI5AbP0L2OCg&amp;esq=6&amp;page=16&amp;ndsp=8&amp;ved=1t:429,r:3,s:117&amp;tx=74&amp;ty=100" TargetMode="External"/><Relationship Id="rId18" Type="http://schemas.openxmlformats.org/officeDocument/2006/relationships/image" Target="media/image5.png"/><Relationship Id="rId3" Type="http://schemas.openxmlformats.org/officeDocument/2006/relationships/settings" Target="settings.xml"/><Relationship Id="rId21" Type="http://schemas.openxmlformats.org/officeDocument/2006/relationships/hyperlink" Target="http://www.sorubak.com/" TargetMode="External"/><Relationship Id="rId7" Type="http://schemas.openxmlformats.org/officeDocument/2006/relationships/hyperlink" Target="http://www.google.com.tr/imgres?imgurl=http://www.guzelhobiler.com/wp-content/uploads/2009/01/cicek.gif&amp;imgrefurl=http://www.guzelhobiler.com/do-it-yourself/cicek-cizimleri/&amp;usg=__BKvF96qCnRRjKVWLP6_cVtknw1o=&amp;h=957&amp;w=718&amp;sz=14&amp;hl=tr&amp;start=117&amp;zoom=1&amp;tbnid=G1I2kHpui0Td6M:&amp;tbnh=165&amp;tbnw=141&amp;ei=Wgk2Tf-sCY6MswaT-KWwCg&amp;prev=/images?q=%C3%A7i%C3%A7ek&amp;um=1&amp;hl=tr&amp;sa=X&amp;biw=919&amp;bih=492&amp;tbs=isch:1&amp;um=1&amp;itbs=1&amp;iact=rc&amp;dur=141&amp;oei=Ogk2Tc6pLMWI5AbP0L2OCg&amp;esq=6&amp;page=16&amp;ndsp=8&amp;ved=1t:429,r:3,s:117&amp;tx=74&amp;ty=100" TargetMode="External"/><Relationship Id="rId12" Type="http://schemas.openxmlformats.org/officeDocument/2006/relationships/hyperlink" Target="http://www.google.com.tr/imgres?imgurl=http://www.guzelhobiler.com/wp-content/uploads/2009/01/cicek.gif&amp;imgrefurl=http://www.guzelhobiler.com/do-it-yourself/cicek-cizimleri/&amp;usg=__BKvF96qCnRRjKVWLP6_cVtknw1o=&amp;h=957&amp;w=718&amp;sz=14&amp;hl=tr&amp;start=117&amp;zoom=1&amp;tbnid=G1I2kHpui0Td6M:&amp;tbnh=165&amp;tbnw=141&amp;ei=Wgk2Tf-sCY6MswaT-KWwCg&amp;prev=/images?q=%C3%A7i%C3%A7ek&amp;um=1&amp;hl=tr&amp;sa=X&amp;biw=919&amp;bih=492&amp;tbs=isch:1&amp;um=1&amp;itbs=1&amp;iact=rc&amp;dur=141&amp;oei=Ogk2Tc6pLMWI5AbP0L2OCg&amp;esq=6&amp;page=16&amp;ndsp=8&amp;ved=1t:429,r:3,s:117&amp;tx=74&amp;ty=100" TargetMode="External"/><Relationship Id="rId17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hyperlink" Target="http://www.google.com.tr/imgres?imgurl=http://www.guzelhobiler.com/wp-content/uploads/2009/01/cicek.gif&amp;imgrefurl=http://www.guzelhobiler.com/do-it-yourself/cicek-cizimleri/&amp;usg=__BKvF96qCnRRjKVWLP6_cVtknw1o=&amp;h=957&amp;w=718&amp;sz=14&amp;hl=tr&amp;start=117&amp;zoom=1&amp;tbnid=G1I2kHpui0Td6M:&amp;tbnh=165&amp;tbnw=141&amp;ei=Wgk2Tf-sCY6MswaT-KWwCg&amp;prev=/images?q=%C3%A7i%C3%A7ek&amp;um=1&amp;hl=tr&amp;sa=X&amp;biw=919&amp;bih=492&amp;tbs=isch:1&amp;um=1&amp;itbs=1&amp;iact=rc&amp;dur=141&amp;oei=Ogk2Tc6pLMWI5AbP0L2OCg&amp;esq=6&amp;page=16&amp;ndsp=8&amp;ved=1t:429,r:3,s:117&amp;tx=74&amp;ty=100" TargetMode="External"/><Relationship Id="rId20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google.com.tr/imgres?imgurl=http://www.guzelhobiler.com/wp-content/uploads/2009/01/cicek.gif&amp;imgrefurl=http://www.guzelhobiler.com/do-it-yourself/cicek-cizimleri/&amp;usg=__BKvF96qCnRRjKVWLP6_cVtknw1o=&amp;h=957&amp;w=718&amp;sz=14&amp;hl=tr&amp;start=117&amp;zoom=1&amp;tbnid=G1I2kHpui0Td6M:&amp;tbnh=165&amp;tbnw=141&amp;ei=Wgk2Tf-sCY6MswaT-KWwCg&amp;prev=/images?q=%C3%A7i%C3%A7ek&amp;um=1&amp;hl=tr&amp;sa=X&amp;biw=919&amp;bih=492&amp;tbs=isch:1&amp;um=1&amp;itbs=1&amp;iact=rc&amp;dur=141&amp;oei=Ogk2Tc6pLMWI5AbP0L2OCg&amp;esq=6&amp;page=16&amp;ndsp=8&amp;ved=1t:429,r:3,s:117&amp;tx=74&amp;ty=100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google.com.tr/imgres?imgurl=http://www.guzelhobiler.com/wp-content/uploads/2009/01/cicek.gif&amp;imgrefurl=http://www.guzelhobiler.com/do-it-yourself/cicek-cizimleri/&amp;usg=__BKvF96qCnRRjKVWLP6_cVtknw1o=&amp;h=957&amp;w=718&amp;sz=14&amp;hl=tr&amp;start=117&amp;zoom=1&amp;tbnid=G1I2kHpui0Td6M:&amp;tbnh=165&amp;tbnw=141&amp;ei=Wgk2Tf-sCY6MswaT-KWwCg&amp;prev=/images?q=%C3%A7i%C3%A7ek&amp;um=1&amp;hl=tr&amp;sa=X&amp;biw=919&amp;bih=492&amp;tbs=isch:1&amp;um=1&amp;itbs=1&amp;iact=rc&amp;dur=141&amp;oei=Ogk2Tc6pLMWI5AbP0L2OCg&amp;esq=6&amp;page=16&amp;ndsp=8&amp;ved=1t:429,r:3,s:117&amp;tx=74&amp;ty=100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google.com.tr/imgres?imgurl=http://www.guzelhobiler.com/wp-content/uploads/2009/01/cicek.gif&amp;imgrefurl=http://www.guzelhobiler.com/do-it-yourself/cicek-cizimleri/&amp;usg=__BKvF96qCnRRjKVWLP6_cVtknw1o=&amp;h=957&amp;w=718&amp;sz=14&amp;hl=tr&amp;start=117&amp;zoom=1&amp;tbnid=G1I2kHpui0Td6M:&amp;tbnh=165&amp;tbnw=141&amp;ei=Wgk2Tf-sCY6MswaT-KWwCg&amp;prev=/images?q=%C3%A7i%C3%A7ek&amp;um=1&amp;hl=tr&amp;sa=X&amp;biw=919&amp;bih=492&amp;tbs=isch:1&amp;um=1&amp;itbs=1&amp;iact=rc&amp;dur=141&amp;oei=Ogk2Tc6pLMWI5AbP0L2OCg&amp;esq=6&amp;page=16&amp;ndsp=8&amp;ved=1t:429,r:3,s:117&amp;tx=74&amp;ty=100" TargetMode="External"/><Relationship Id="rId19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imgurl=http://www.guzelhobiler.com/wp-content/uploads/2009/01/cicek.gif&amp;imgrefurl=http://www.guzelhobiler.com/do-it-yourself/cicek-cizimleri/&amp;usg=__BKvF96qCnRRjKVWLP6_cVtknw1o=&amp;h=957&amp;w=718&amp;sz=14&amp;hl=tr&amp;start=117&amp;zoom=1&amp;tbnid=G1I2kHpui0Td6M:&amp;tbnh=165&amp;tbnw=141&amp;ei=Wgk2Tf-sCY6MswaT-KWwCg&amp;prev=/images?q=%C3%A7i%C3%A7ek&amp;um=1&amp;hl=tr&amp;sa=X&amp;biw=919&amp;bih=492&amp;tbs=isch:1&amp;um=1&amp;itbs=1&amp;iact=rc&amp;dur=141&amp;oei=Ogk2Tc6pLMWI5AbP0L2OCg&amp;esq=6&amp;page=16&amp;ndsp=8&amp;ved=1t:429,r:3,s:117&amp;tx=74&amp;ty=100" TargetMode="External"/><Relationship Id="rId14" Type="http://schemas.openxmlformats.org/officeDocument/2006/relationships/hyperlink" Target="http://www.google.com.tr/imgres?imgurl=http://www.guzelhobiler.com/wp-content/uploads/2009/01/cicek.gif&amp;imgrefurl=http://www.guzelhobiler.com/do-it-yourself/cicek-cizimleri/&amp;usg=__BKvF96qCnRRjKVWLP6_cVtknw1o=&amp;h=957&amp;w=718&amp;sz=14&amp;hl=tr&amp;start=117&amp;zoom=1&amp;tbnid=G1I2kHpui0Td6M:&amp;tbnh=165&amp;tbnw=141&amp;ei=Wgk2Tf-sCY6MswaT-KWwCg&amp;prev=/images?q=%C3%A7i%C3%A7ek&amp;um=1&amp;hl=tr&amp;sa=X&amp;biw=919&amp;bih=492&amp;tbs=isch:1&amp;um=1&amp;itbs=1&amp;iact=rc&amp;dur=141&amp;oei=Ogk2Tc6pLMWI5AbP0L2OCg&amp;esq=6&amp;page=16&amp;ndsp=8&amp;ved=1t:429,r:3,s:117&amp;tx=74&amp;ty=10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1459</Words>
  <Characters>8322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 Sp3</dc:creator>
  <cp:keywords/>
  <dc:description/>
  <cp:lastModifiedBy>edanur</cp:lastModifiedBy>
  <cp:revision>3</cp:revision>
  <cp:lastPrinted>2011-02-16T19:00:00Z</cp:lastPrinted>
  <dcterms:created xsi:type="dcterms:W3CDTF">2011-02-25T18:18:00Z</dcterms:created>
  <dcterms:modified xsi:type="dcterms:W3CDTF">2011-03-21T18:16:00Z</dcterms:modified>
</cp:coreProperties>
</file>