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75" w:rsidRDefault="00107B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NESNE     GRAFİĞİ</w:t>
      </w:r>
    </w:p>
    <w:tbl>
      <w:tblPr>
        <w:tblpPr w:leftFromText="141" w:rightFromText="141" w:vertAnchor="text" w:horzAnchor="margin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3350"/>
      </w:tblGrid>
      <w:tr w:rsidR="00107B75" w:rsidRPr="00FB743C" w:rsidTr="00363568">
        <w:trPr>
          <w:trHeight w:val="585"/>
        </w:trPr>
        <w:tc>
          <w:tcPr>
            <w:tcW w:w="1630" w:type="dxa"/>
          </w:tcPr>
          <w:p w:rsidR="00107B75" w:rsidRPr="00FB743C" w:rsidRDefault="00107B75" w:rsidP="00363568">
            <w:pPr>
              <w:rPr>
                <w:rFonts w:ascii="Comic Sans MS" w:hAnsi="Comic Sans MS"/>
              </w:rPr>
            </w:pPr>
            <w:r w:rsidRPr="00FB743C">
              <w:t xml:space="preserve">   </w:t>
            </w:r>
            <w:r w:rsidRPr="00FB743C">
              <w:rPr>
                <w:rFonts w:ascii="Comic Sans MS" w:hAnsi="Comic Sans MS"/>
              </w:rPr>
              <w:t>DERSLER</w:t>
            </w:r>
          </w:p>
        </w:tc>
        <w:tc>
          <w:tcPr>
            <w:tcW w:w="3350" w:type="dxa"/>
          </w:tcPr>
          <w:p w:rsidR="00107B75" w:rsidRPr="00FB743C" w:rsidRDefault="00107B75" w:rsidP="00363568">
            <w:pPr>
              <w:rPr>
                <w:rFonts w:ascii="Comic Sans MS" w:hAnsi="Comic Sans MS"/>
              </w:rPr>
            </w:pPr>
            <w:r w:rsidRPr="00FB743C">
              <w:t xml:space="preserve">            </w:t>
            </w:r>
            <w:r w:rsidRPr="00FB743C">
              <w:rPr>
                <w:rFonts w:ascii="Comic Sans MS" w:hAnsi="Comic Sans MS"/>
              </w:rPr>
              <w:t xml:space="preserve">ÖĞRENCİ SAYISI </w:t>
            </w:r>
          </w:p>
        </w:tc>
      </w:tr>
      <w:tr w:rsidR="00107B75" w:rsidRPr="00FB743C" w:rsidTr="00363568">
        <w:trPr>
          <w:trHeight w:val="420"/>
        </w:trPr>
        <w:tc>
          <w:tcPr>
            <w:tcW w:w="1630" w:type="dxa"/>
          </w:tcPr>
          <w:p w:rsidR="00107B75" w:rsidRPr="00FB743C" w:rsidRDefault="00107B75" w:rsidP="00363568">
            <w:pPr>
              <w:rPr>
                <w:rFonts w:ascii="Comic Sans MS" w:hAnsi="Comic Sans MS"/>
              </w:rPr>
            </w:pPr>
            <w:r w:rsidRPr="00FB743C">
              <w:t xml:space="preserve">    </w:t>
            </w:r>
            <w:r w:rsidRPr="00FB743C">
              <w:rPr>
                <w:rFonts w:ascii="Comic Sans MS" w:hAnsi="Comic Sans MS"/>
              </w:rPr>
              <w:t>Matematik</w:t>
            </w:r>
          </w:p>
        </w:tc>
        <w:tc>
          <w:tcPr>
            <w:tcW w:w="3350" w:type="dxa"/>
          </w:tcPr>
          <w:p w:rsidR="00107B75" w:rsidRPr="00FB743C" w:rsidRDefault="00107B75" w:rsidP="00363568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margin-left:87.2pt;margin-top:4.35pt;width:21.75pt;height:21pt;z-index:25164800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27" type="#_x0000_t96" style="position:absolute;margin-left:65.45pt;margin-top:4.35pt;width:21.75pt;height:21pt;z-index:25164902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28" type="#_x0000_t96" style="position:absolute;margin-left:43.7pt;margin-top:4.35pt;width:21.75pt;height:21pt;z-index:25165004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96" style="position:absolute;margin-left:21.95pt;margin-top:4.35pt;width:21.75pt;height:21pt;z-index:25165107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96" style="position:absolute;margin-left:.2pt;margin-top:4.35pt;width:21.75pt;height:21pt;z-index:25165209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107B75" w:rsidRPr="00FB743C" w:rsidTr="00363568">
        <w:trPr>
          <w:trHeight w:val="465"/>
        </w:trPr>
        <w:tc>
          <w:tcPr>
            <w:tcW w:w="1630" w:type="dxa"/>
          </w:tcPr>
          <w:p w:rsidR="00107B75" w:rsidRPr="00FB743C" w:rsidRDefault="00107B75" w:rsidP="00363568">
            <w:pPr>
              <w:rPr>
                <w:rFonts w:ascii="Comic Sans MS" w:hAnsi="Comic Sans MS"/>
              </w:rPr>
            </w:pPr>
            <w:r w:rsidRPr="00FB743C">
              <w:t xml:space="preserve">       </w:t>
            </w:r>
            <w:r w:rsidRPr="00FB743C">
              <w:rPr>
                <w:rFonts w:ascii="Comic Sans MS" w:hAnsi="Comic Sans MS"/>
              </w:rPr>
              <w:t xml:space="preserve">Türkçe </w:t>
            </w:r>
          </w:p>
        </w:tc>
        <w:tc>
          <w:tcPr>
            <w:tcW w:w="3350" w:type="dxa"/>
          </w:tcPr>
          <w:p w:rsidR="00107B75" w:rsidRPr="00FB743C" w:rsidRDefault="00107B75" w:rsidP="00363568">
            <w:r>
              <w:rPr>
                <w:noProof/>
                <w:lang w:eastAsia="tr-TR"/>
              </w:rPr>
              <w:pict>
                <v:shape id="_x0000_s1031" type="#_x0000_t96" style="position:absolute;margin-left:21.95pt;margin-top:4.7pt;width:21.75pt;height:21pt;z-index:25165926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96" style="position:absolute;margin-left:.2pt;margin-top:4.7pt;width:21.75pt;height:21pt;z-index:25166028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107B75" w:rsidRPr="00FB743C" w:rsidTr="00363568">
        <w:trPr>
          <w:trHeight w:val="480"/>
        </w:trPr>
        <w:tc>
          <w:tcPr>
            <w:tcW w:w="1630" w:type="dxa"/>
          </w:tcPr>
          <w:p w:rsidR="00107B75" w:rsidRPr="00FB743C" w:rsidRDefault="00107B75" w:rsidP="00363568">
            <w:pPr>
              <w:rPr>
                <w:rFonts w:ascii="Comic Sans MS" w:hAnsi="Comic Sans MS"/>
              </w:rPr>
            </w:pPr>
            <w:r w:rsidRPr="00FB743C">
              <w:t xml:space="preserve"> </w:t>
            </w:r>
            <w:r w:rsidRPr="00FB743C">
              <w:rPr>
                <w:rFonts w:ascii="Comic Sans MS" w:hAnsi="Comic Sans MS"/>
              </w:rPr>
              <w:t>Beden Eğitimi</w:t>
            </w:r>
          </w:p>
        </w:tc>
        <w:tc>
          <w:tcPr>
            <w:tcW w:w="3350" w:type="dxa"/>
          </w:tcPr>
          <w:p w:rsidR="00107B75" w:rsidRPr="00FB743C" w:rsidRDefault="00107B75" w:rsidP="00363568">
            <w:r>
              <w:rPr>
                <w:noProof/>
                <w:lang w:eastAsia="tr-TR"/>
              </w:rPr>
              <w:pict>
                <v:shape id="_x0000_s1033" type="#_x0000_t96" style="position:absolute;margin-left:108.95pt;margin-top:2.85pt;width:21.75pt;height:21pt;z-index:25165414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96" style="position:absolute;margin-left:87.2pt;margin-top:2.85pt;width:21.75pt;height:21pt;z-index:25165721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96" style="position:absolute;margin-left:65.45pt;margin-top:2.85pt;width:21.75pt;height:21pt;z-index:25165619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96" style="position:absolute;margin-left:43.7pt;margin-top:2.85pt;width:21.75pt;height:21pt;z-index:25165516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96" style="position:absolute;margin-left:21.95pt;margin-top:2.85pt;width:21.75pt;height:21pt;z-index:25165312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96" style="position:absolute;margin-left:.2pt;margin-top:2.85pt;width:21.75pt;height:21pt;z-index:25165824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107B75" w:rsidRPr="00FB743C" w:rsidTr="00363568">
        <w:trPr>
          <w:trHeight w:val="450"/>
        </w:trPr>
        <w:tc>
          <w:tcPr>
            <w:tcW w:w="1630" w:type="dxa"/>
          </w:tcPr>
          <w:p w:rsidR="00107B75" w:rsidRPr="00FB743C" w:rsidRDefault="00107B75" w:rsidP="00363568">
            <w:pPr>
              <w:rPr>
                <w:rFonts w:ascii="Comic Sans MS" w:hAnsi="Comic Sans MS"/>
                <w:sz w:val="20"/>
                <w:szCs w:val="20"/>
              </w:rPr>
            </w:pPr>
            <w:r w:rsidRPr="00FB743C">
              <w:t xml:space="preserve"> </w:t>
            </w:r>
            <w:r w:rsidRPr="00FB743C">
              <w:rPr>
                <w:rFonts w:ascii="Comic Sans MS" w:hAnsi="Comic Sans MS"/>
                <w:sz w:val="20"/>
                <w:szCs w:val="20"/>
              </w:rPr>
              <w:t>GörselSanatlar</w:t>
            </w:r>
          </w:p>
        </w:tc>
        <w:tc>
          <w:tcPr>
            <w:tcW w:w="3350" w:type="dxa"/>
          </w:tcPr>
          <w:p w:rsidR="00107B75" w:rsidRPr="00FB743C" w:rsidRDefault="00107B75" w:rsidP="00363568">
            <w:r>
              <w:rPr>
                <w:noProof/>
                <w:lang w:eastAsia="tr-TR"/>
              </w:rPr>
              <w:pict>
                <v:shape id="_x0000_s1039" type="#_x0000_t96" style="position:absolute;margin-left:43.7pt;margin-top:2.7pt;width:21.75pt;height:21pt;z-index:25166336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96" style="position:absolute;margin-left:21.95pt;margin-top:2.7pt;width:21.75pt;height:21pt;z-index:25166438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41" type="#_x0000_t96" style="position:absolute;margin-left:.2pt;margin-top:2.7pt;width:21.75pt;height:21pt;z-index:25166540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107B75" w:rsidRPr="00FB743C" w:rsidTr="00363568">
        <w:trPr>
          <w:trHeight w:val="480"/>
        </w:trPr>
        <w:tc>
          <w:tcPr>
            <w:tcW w:w="1630" w:type="dxa"/>
          </w:tcPr>
          <w:p w:rsidR="00107B75" w:rsidRPr="00FB743C" w:rsidRDefault="00107B75" w:rsidP="00363568">
            <w:pPr>
              <w:rPr>
                <w:rFonts w:ascii="Comic Sans MS" w:hAnsi="Comic Sans MS"/>
              </w:rPr>
            </w:pPr>
            <w:r w:rsidRPr="00FB743C">
              <w:t xml:space="preserve">       </w:t>
            </w:r>
            <w:r w:rsidRPr="00FB743C">
              <w:rPr>
                <w:rFonts w:ascii="Comic Sans MS" w:hAnsi="Comic Sans MS"/>
              </w:rPr>
              <w:t>Müzik</w:t>
            </w:r>
          </w:p>
        </w:tc>
        <w:tc>
          <w:tcPr>
            <w:tcW w:w="3350" w:type="dxa"/>
          </w:tcPr>
          <w:p w:rsidR="00107B75" w:rsidRPr="00FB743C" w:rsidRDefault="00107B75" w:rsidP="00363568">
            <w:r>
              <w:rPr>
                <w:noProof/>
                <w:lang w:eastAsia="tr-TR"/>
              </w:rPr>
              <w:pict>
                <v:shape id="_x0000_s1042" type="#_x0000_t96" style="position:absolute;margin-left:65.45pt;margin-top:2.45pt;width:21.75pt;height:21pt;z-index:25166643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96" style="position:absolute;margin-left:43.7pt;margin-top:2.45pt;width:21.75pt;height:21pt;z-index:25166745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96" style="position:absolute;margin-left:21.95pt;margin-top:2.45pt;width:21.75pt;height:21pt;z-index:25166131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45" type="#_x0000_t96" style="position:absolute;margin-left:.2pt;margin-top:2.45pt;width:21.75pt;height:21pt;z-index:25166233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</w:tbl>
    <w:p w:rsidR="00107B75" w:rsidRDefault="00107B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Öğrencilerin en sevdiği ders grafiği         </w:t>
      </w:r>
    </w:p>
    <w:p w:rsidR="00107B75" w:rsidRDefault="00107B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Her şekil 3 öğrenciyi gösterir.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1-Kaç öğrenci </w:t>
      </w:r>
      <w:r w:rsidRPr="00B46FB8">
        <w:rPr>
          <w:rFonts w:ascii="Comic Sans MS" w:hAnsi="Comic Sans MS"/>
          <w:b/>
          <w:sz w:val="24"/>
          <w:szCs w:val="24"/>
        </w:rPr>
        <w:t>beden eğitimi</w:t>
      </w:r>
      <w:r>
        <w:rPr>
          <w:rFonts w:ascii="Comic Sans MS" w:hAnsi="Comic Sans MS"/>
          <w:sz w:val="24"/>
          <w:szCs w:val="24"/>
        </w:rPr>
        <w:t xml:space="preserve"> dersini sevmektedir ?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A)6                B)12            C)18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  <w:r w:rsidRPr="00B46FB8">
        <w:rPr>
          <w:rFonts w:ascii="Comic Sans MS" w:hAnsi="Comic Sans MS"/>
          <w:b/>
          <w:sz w:val="24"/>
          <w:szCs w:val="24"/>
        </w:rPr>
        <w:t>En az</w:t>
      </w:r>
      <w:r>
        <w:rPr>
          <w:rFonts w:ascii="Comic Sans MS" w:hAnsi="Comic Sans MS"/>
          <w:sz w:val="24"/>
          <w:szCs w:val="24"/>
        </w:rPr>
        <w:t xml:space="preserve"> sevilen ders hangisidir ?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A)matematik       B)Türkçe        C)müzik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3-Araştırma kaç öğrenci üzerinde uygulanmıştır?</w:t>
      </w:r>
      <w:r w:rsidRPr="00B94DEE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A)60             B)30              C)20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</w:t>
      </w:r>
      <w:r w:rsidRPr="00B46FB8">
        <w:rPr>
          <w:rFonts w:ascii="Comic Sans MS" w:hAnsi="Comic Sans MS"/>
          <w:b/>
          <w:sz w:val="24"/>
          <w:szCs w:val="24"/>
        </w:rPr>
        <w:t>En çok</w:t>
      </w:r>
      <w:r>
        <w:rPr>
          <w:rFonts w:ascii="Comic Sans MS" w:hAnsi="Comic Sans MS"/>
          <w:sz w:val="24"/>
          <w:szCs w:val="24"/>
        </w:rPr>
        <w:t xml:space="preserve"> sevilen ders hangisidir ?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A)Beden eğitimi    B)Görsel sanatlar    C)Türkçe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 Matematik dersini sevenler müzik dersini sevenlerden kaç fazladır ?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A)1                     B)3                C)6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6-Aşağıdakilerden hangisi bu grafik için </w:t>
      </w:r>
      <w:r w:rsidRPr="00B46FB8">
        <w:rPr>
          <w:rFonts w:ascii="Comic Sans MS" w:hAnsi="Comic Sans MS"/>
          <w:b/>
          <w:sz w:val="24"/>
          <w:szCs w:val="24"/>
        </w:rPr>
        <w:t>söylenemez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A)Türkçe ve matematik dersini sevenlerin toplam sayısı 21’dir.                                                B)Hayat bilgisini seven öğrenci sayısı 3’tür. C)Araştırmaya katılan öğrenciler 5 dersin adını vermişlerdir.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7-Aşağıdakilerden hangisi bu grafik için </w:t>
      </w:r>
      <w:r w:rsidRPr="00B46FB8">
        <w:rPr>
          <w:rFonts w:ascii="Comic Sans MS" w:hAnsi="Comic Sans MS"/>
          <w:b/>
          <w:sz w:val="24"/>
          <w:szCs w:val="24"/>
        </w:rPr>
        <w:t>söylene</w:t>
      </w:r>
      <w:r>
        <w:rPr>
          <w:rFonts w:ascii="Comic Sans MS" w:hAnsi="Comic Sans MS"/>
          <w:b/>
          <w:sz w:val="24"/>
          <w:szCs w:val="24"/>
        </w:rPr>
        <w:t>bilir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A)Müzik dersini sevenler matematik dersini sevenlerden fazladır.                                            B)Görsel sanatlar dersiyle Türkçe dersini sevenler eşit sayıdadır .                                                 C)Beden eğitimi dersini sevenler matematik dersini sevenlerden 3 fazladır.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 Kaç öğrenci </w:t>
      </w:r>
      <w:r>
        <w:rPr>
          <w:rFonts w:ascii="Comic Sans MS" w:hAnsi="Comic Sans MS"/>
          <w:b/>
          <w:sz w:val="24"/>
          <w:szCs w:val="24"/>
        </w:rPr>
        <w:t>matematik</w:t>
      </w:r>
      <w:r>
        <w:rPr>
          <w:rFonts w:ascii="Comic Sans MS" w:hAnsi="Comic Sans MS"/>
          <w:sz w:val="24"/>
          <w:szCs w:val="24"/>
        </w:rPr>
        <w:t xml:space="preserve"> dersini sevmektedir ?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A)15                     B)3               C)12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Pr="005E407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Kaç öğrenci </w:t>
      </w:r>
      <w:r>
        <w:rPr>
          <w:rFonts w:ascii="Comic Sans MS" w:hAnsi="Comic Sans MS"/>
          <w:b/>
          <w:sz w:val="24"/>
          <w:szCs w:val="24"/>
        </w:rPr>
        <w:t>görsel sanatlar</w:t>
      </w:r>
      <w:r>
        <w:rPr>
          <w:rFonts w:ascii="Comic Sans MS" w:hAnsi="Comic Sans MS"/>
          <w:sz w:val="24"/>
          <w:szCs w:val="24"/>
        </w:rPr>
        <w:t xml:space="preserve"> dersini sevmektedir ?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A)3                     B)9               C)6</w:t>
      </w: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</w:p>
    <w:p w:rsidR="00107B75" w:rsidRDefault="00107B75" w:rsidP="00727FE6">
      <w:pPr>
        <w:rPr>
          <w:rFonts w:ascii="Comic Sans MS" w:hAnsi="Comic Sans MS"/>
          <w:sz w:val="24"/>
          <w:szCs w:val="24"/>
        </w:rPr>
      </w:pP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Korudaki ağaçlar grafiği</w:t>
      </w:r>
    </w:p>
    <w:tbl>
      <w:tblPr>
        <w:tblpPr w:leftFromText="141" w:rightFromText="141" w:vertAnchor="text" w:horzAnchor="margin" w:tblpY="4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3350"/>
      </w:tblGrid>
      <w:tr w:rsidR="00107B75" w:rsidRPr="00FB743C" w:rsidTr="00B46FB8">
        <w:trPr>
          <w:trHeight w:val="585"/>
        </w:trPr>
        <w:tc>
          <w:tcPr>
            <w:tcW w:w="1630" w:type="dxa"/>
          </w:tcPr>
          <w:p w:rsidR="00107B75" w:rsidRPr="00FB743C" w:rsidRDefault="00107B75" w:rsidP="00B46FB8">
            <w:pPr>
              <w:rPr>
                <w:rFonts w:ascii="Comic Sans MS" w:hAnsi="Comic Sans MS"/>
              </w:rPr>
            </w:pPr>
            <w:r w:rsidRPr="00FB743C">
              <w:t xml:space="preserve">   </w:t>
            </w:r>
            <w:r w:rsidRPr="00FB743C">
              <w:rPr>
                <w:rFonts w:ascii="Comic Sans MS" w:hAnsi="Comic Sans MS"/>
              </w:rPr>
              <w:t>AĞAÇLAR</w:t>
            </w:r>
          </w:p>
        </w:tc>
        <w:tc>
          <w:tcPr>
            <w:tcW w:w="3350" w:type="dxa"/>
          </w:tcPr>
          <w:p w:rsidR="00107B75" w:rsidRPr="00FB743C" w:rsidRDefault="00107B75" w:rsidP="00B46FB8">
            <w:pPr>
              <w:rPr>
                <w:rFonts w:ascii="Comic Sans MS" w:hAnsi="Comic Sans MS"/>
              </w:rPr>
            </w:pPr>
            <w:r w:rsidRPr="00FB743C">
              <w:t xml:space="preserve">            </w:t>
            </w:r>
            <w:r w:rsidRPr="00FB743C">
              <w:rPr>
                <w:rFonts w:ascii="Comic Sans MS" w:hAnsi="Comic Sans MS"/>
              </w:rPr>
              <w:t xml:space="preserve">AĞAÇ  SAYISI </w:t>
            </w:r>
          </w:p>
        </w:tc>
      </w:tr>
      <w:tr w:rsidR="00107B75" w:rsidRPr="00FB743C" w:rsidTr="00B46FB8">
        <w:trPr>
          <w:trHeight w:val="420"/>
        </w:trPr>
        <w:tc>
          <w:tcPr>
            <w:tcW w:w="1630" w:type="dxa"/>
          </w:tcPr>
          <w:p w:rsidR="00107B75" w:rsidRPr="00FB743C" w:rsidRDefault="00107B75" w:rsidP="00B46FB8">
            <w:pPr>
              <w:rPr>
                <w:rFonts w:ascii="Comic Sans MS" w:hAnsi="Comic Sans MS"/>
              </w:rPr>
            </w:pPr>
            <w:r w:rsidRPr="00FB743C">
              <w:t xml:space="preserve">      </w:t>
            </w:r>
            <w:r w:rsidRPr="00FB743C">
              <w:rPr>
                <w:rFonts w:ascii="Comic Sans MS" w:hAnsi="Comic Sans MS"/>
              </w:rPr>
              <w:t>Palmiye</w:t>
            </w:r>
          </w:p>
        </w:tc>
        <w:tc>
          <w:tcPr>
            <w:tcW w:w="3350" w:type="dxa"/>
          </w:tcPr>
          <w:p w:rsidR="00107B75" w:rsidRPr="00FB743C" w:rsidRDefault="00107B75" w:rsidP="00B46FB8">
            <w:r w:rsidRPr="00FB743C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i1025" type="#_x0000_t75" style="width:27pt;height:24.75pt;visibility:visible">
                  <v:imagedata r:id="rId5" o:title="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26" type="#_x0000_t75" style="width:27pt;height:23.25pt;visibility:visible">
                  <v:imagedata r:id="rId5" o:title="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27" type="#_x0000_t75" style="width:27pt;height:24pt;visibility:visible">
                  <v:imagedata r:id="rId5" o:title=""/>
                </v:shape>
              </w:pict>
            </w:r>
          </w:p>
        </w:tc>
      </w:tr>
      <w:tr w:rsidR="00107B75" w:rsidRPr="00FB743C" w:rsidTr="00B46FB8">
        <w:trPr>
          <w:trHeight w:val="465"/>
        </w:trPr>
        <w:tc>
          <w:tcPr>
            <w:tcW w:w="1630" w:type="dxa"/>
          </w:tcPr>
          <w:p w:rsidR="00107B75" w:rsidRPr="00FB743C" w:rsidRDefault="00107B75" w:rsidP="00B46FB8">
            <w:pPr>
              <w:rPr>
                <w:rFonts w:ascii="Comic Sans MS" w:hAnsi="Comic Sans MS"/>
              </w:rPr>
            </w:pPr>
            <w:r w:rsidRPr="00FB743C">
              <w:t xml:space="preserve">         </w:t>
            </w:r>
            <w:r w:rsidRPr="00FB743C">
              <w:rPr>
                <w:rFonts w:ascii="Comic Sans MS" w:hAnsi="Comic Sans MS"/>
              </w:rPr>
              <w:t xml:space="preserve">Çam </w:t>
            </w:r>
          </w:p>
        </w:tc>
        <w:tc>
          <w:tcPr>
            <w:tcW w:w="3350" w:type="dxa"/>
          </w:tcPr>
          <w:p w:rsidR="00107B75" w:rsidRPr="00FB743C" w:rsidRDefault="00107B75" w:rsidP="00B46FB8">
            <w:r w:rsidRPr="00FB743C">
              <w:rPr>
                <w:noProof/>
                <w:lang w:eastAsia="tr-TR"/>
              </w:rPr>
              <w:pict>
                <v:shape id="Resim 1" o:spid="_x0000_i1028" type="#_x0000_t75" style="width:27.75pt;height:32.25pt;visibility:visible">
                  <v:imagedata r:id="rId6" o:title="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29" type="#_x0000_t75" style="width:27.75pt;height:32.25pt;visibility:visible">
                  <v:imagedata r:id="rId6" o:title="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30" type="#_x0000_t75" style="width:27.75pt;height:32.25pt;visibility:visible">
                  <v:imagedata r:id="rId6" o:title="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31" type="#_x0000_t75" style="width:27.75pt;height:32.25pt;visibility:visible">
                  <v:imagedata r:id="rId6" o:title="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32" type="#_x0000_t75" style="width:27.75pt;height:32.25pt;visibility:visible">
                  <v:imagedata r:id="rId6" o:title=""/>
                </v:shape>
              </w:pict>
            </w:r>
          </w:p>
        </w:tc>
      </w:tr>
      <w:tr w:rsidR="00107B75" w:rsidRPr="00FB743C" w:rsidTr="00B46FB8">
        <w:trPr>
          <w:trHeight w:val="480"/>
        </w:trPr>
        <w:tc>
          <w:tcPr>
            <w:tcW w:w="1630" w:type="dxa"/>
          </w:tcPr>
          <w:p w:rsidR="00107B75" w:rsidRPr="00FB743C" w:rsidRDefault="00107B75" w:rsidP="00B46FB8">
            <w:pPr>
              <w:rPr>
                <w:rFonts w:ascii="Comic Sans MS" w:hAnsi="Comic Sans MS"/>
              </w:rPr>
            </w:pPr>
            <w:r w:rsidRPr="00FB743C">
              <w:t xml:space="preserve">      </w:t>
            </w:r>
            <w:r w:rsidRPr="00FB743C">
              <w:rPr>
                <w:rFonts w:ascii="Comic Sans MS" w:hAnsi="Comic Sans MS"/>
              </w:rPr>
              <w:t>Gürgen</w:t>
            </w:r>
          </w:p>
        </w:tc>
        <w:tc>
          <w:tcPr>
            <w:tcW w:w="3350" w:type="dxa"/>
          </w:tcPr>
          <w:p w:rsidR="00107B75" w:rsidRPr="00FB743C" w:rsidRDefault="00107B75" w:rsidP="00B46FB8">
            <w:r w:rsidRPr="00FB743C">
              <w:rPr>
                <w:noProof/>
                <w:lang w:eastAsia="tr-TR"/>
              </w:rPr>
              <w:pict>
                <v:shape id="Resim 3" o:spid="_x0000_i1033" type="#_x0000_t75" style="width:28.5pt;height:39.75pt;visibility:visible">
                  <v:imagedata r:id="rId7" o:title=""/>
                  <o:lock v:ext="edit" cropping="t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34" type="#_x0000_t75" style="width:28.5pt;height:39.75pt;visibility:visible">
                  <v:imagedata r:id="rId7" o:title=""/>
                  <o:lock v:ext="edit" cropping="t"/>
                </v:shape>
              </w:pict>
            </w:r>
          </w:p>
        </w:tc>
      </w:tr>
      <w:tr w:rsidR="00107B75" w:rsidRPr="00FB743C" w:rsidTr="00B46FB8">
        <w:trPr>
          <w:trHeight w:val="450"/>
        </w:trPr>
        <w:tc>
          <w:tcPr>
            <w:tcW w:w="1630" w:type="dxa"/>
          </w:tcPr>
          <w:p w:rsidR="00107B75" w:rsidRPr="00FB743C" w:rsidRDefault="00107B75" w:rsidP="00B46FB8">
            <w:pPr>
              <w:rPr>
                <w:rFonts w:ascii="Comic Sans MS" w:hAnsi="Comic Sans MS"/>
              </w:rPr>
            </w:pPr>
            <w:r w:rsidRPr="00FB743C">
              <w:t xml:space="preserve">      </w:t>
            </w:r>
            <w:r w:rsidRPr="00FB743C">
              <w:rPr>
                <w:rFonts w:ascii="Comic Sans MS" w:hAnsi="Comic Sans MS"/>
              </w:rPr>
              <w:t>Palamut</w:t>
            </w:r>
          </w:p>
        </w:tc>
        <w:tc>
          <w:tcPr>
            <w:tcW w:w="3350" w:type="dxa"/>
          </w:tcPr>
          <w:p w:rsidR="00107B75" w:rsidRPr="00FB743C" w:rsidRDefault="00107B75" w:rsidP="00B46FB8">
            <w:r w:rsidRPr="00FB743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5" o:spid="_x0000_i1035" type="#_x0000_t75" style="width:30.75pt;height:40.5pt;visibility:visible">
                  <v:imagedata r:id="rId8" o:title=""/>
                  <o:lock v:ext="edit" cropping="t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36" type="#_x0000_t75" style="width:30.75pt;height:40.5pt;visibility:visible">
                  <v:imagedata r:id="rId8" o:title=""/>
                  <o:lock v:ext="edit" cropping="t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37" type="#_x0000_t75" style="width:30.75pt;height:40.5pt;visibility:visible">
                  <v:imagedata r:id="rId8" o:title=""/>
                  <o:lock v:ext="edit" cropping="t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38" type="#_x0000_t75" style="width:30.75pt;height:40.5pt;visibility:visible">
                  <v:imagedata r:id="rId8" o:title=""/>
                  <o:lock v:ext="edit" cropping="t"/>
                </v:shape>
              </w:pict>
            </w:r>
          </w:p>
        </w:tc>
      </w:tr>
      <w:tr w:rsidR="00107B75" w:rsidRPr="00FB743C" w:rsidTr="00B46FB8">
        <w:trPr>
          <w:trHeight w:val="480"/>
        </w:trPr>
        <w:tc>
          <w:tcPr>
            <w:tcW w:w="1630" w:type="dxa"/>
          </w:tcPr>
          <w:p w:rsidR="00107B75" w:rsidRPr="00FB743C" w:rsidRDefault="00107B75" w:rsidP="00B46FB8">
            <w:pPr>
              <w:rPr>
                <w:rFonts w:ascii="Comic Sans MS" w:hAnsi="Comic Sans MS"/>
              </w:rPr>
            </w:pPr>
            <w:r w:rsidRPr="00FB743C">
              <w:t xml:space="preserve">       </w:t>
            </w:r>
            <w:r w:rsidRPr="00FB743C">
              <w:rPr>
                <w:rFonts w:ascii="Comic Sans MS" w:hAnsi="Comic Sans MS"/>
              </w:rPr>
              <w:t>Kestane</w:t>
            </w:r>
          </w:p>
        </w:tc>
        <w:tc>
          <w:tcPr>
            <w:tcW w:w="3350" w:type="dxa"/>
          </w:tcPr>
          <w:p w:rsidR="00107B75" w:rsidRPr="00FB743C" w:rsidRDefault="00107B75" w:rsidP="00B46FB8">
            <w:r w:rsidRPr="00FB743C">
              <w:rPr>
                <w:noProof/>
                <w:lang w:eastAsia="tr-TR"/>
              </w:rPr>
              <w:pict>
                <v:shape id="Resim 6" o:spid="_x0000_i1039" type="#_x0000_t75" style="width:28.5pt;height:39pt;visibility:visible">
                  <v:imagedata r:id="rId9" o:title=""/>
                  <o:lock v:ext="edit" cropping="t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40" type="#_x0000_t75" style="width:28.5pt;height:39pt;visibility:visible">
                  <v:imagedata r:id="rId9" o:title=""/>
                  <o:lock v:ext="edit" cropping="t"/>
                </v:shape>
              </w:pict>
            </w:r>
            <w:r w:rsidRPr="00FB743C">
              <w:rPr>
                <w:noProof/>
                <w:lang w:eastAsia="tr-TR"/>
              </w:rPr>
              <w:pict>
                <v:shape id="_x0000_i1041" type="#_x0000_t75" style="width:28.5pt;height:39pt;visibility:visible">
                  <v:imagedata r:id="rId9" o:title=""/>
                  <o:lock v:ext="edit" cropping="t"/>
                </v:shape>
              </w:pict>
            </w:r>
          </w:p>
        </w:tc>
      </w:tr>
    </w:tbl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Her şekil 7 ağacı göstermektedir.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1-Koruda </w:t>
      </w:r>
      <w:r w:rsidRPr="00B46FB8">
        <w:rPr>
          <w:rFonts w:ascii="Comic Sans MS" w:hAnsi="Comic Sans MS"/>
          <w:b/>
          <w:sz w:val="24"/>
          <w:szCs w:val="24"/>
        </w:rPr>
        <w:t>kaç ağaç</w:t>
      </w:r>
      <w:r>
        <w:rPr>
          <w:rFonts w:ascii="Comic Sans MS" w:hAnsi="Comic Sans MS"/>
          <w:sz w:val="24"/>
          <w:szCs w:val="24"/>
        </w:rPr>
        <w:t xml:space="preserve"> vardır ?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A)119                B)109            C)70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2-Koruya </w:t>
      </w:r>
      <w:r w:rsidRPr="00B46FB8">
        <w:rPr>
          <w:rFonts w:ascii="Comic Sans MS" w:hAnsi="Comic Sans MS"/>
          <w:b/>
          <w:sz w:val="24"/>
          <w:szCs w:val="24"/>
        </w:rPr>
        <w:t>en fazla</w:t>
      </w:r>
      <w:r>
        <w:rPr>
          <w:rFonts w:ascii="Comic Sans MS" w:hAnsi="Comic Sans MS"/>
          <w:sz w:val="24"/>
          <w:szCs w:val="24"/>
        </w:rPr>
        <w:t xml:space="preserve"> hangi ağaç vardır ?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A)palamut      B)gürgen        C)çam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  <w:r w:rsidRPr="00E8437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Koruya </w:t>
      </w:r>
      <w:r w:rsidRPr="00B46FB8">
        <w:rPr>
          <w:rFonts w:ascii="Comic Sans MS" w:hAnsi="Comic Sans MS"/>
          <w:b/>
          <w:sz w:val="24"/>
          <w:szCs w:val="24"/>
        </w:rPr>
        <w:t>en az</w:t>
      </w:r>
      <w:r>
        <w:rPr>
          <w:rFonts w:ascii="Comic Sans MS" w:hAnsi="Comic Sans MS"/>
          <w:sz w:val="24"/>
          <w:szCs w:val="24"/>
        </w:rPr>
        <w:t xml:space="preserve"> hangi ağaç vardır?</w:t>
      </w:r>
      <w:r w:rsidRPr="00B94DEE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A)gürgen         B)palmiye       C)kestane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4-Koruda </w:t>
      </w:r>
      <w:r w:rsidRPr="00B46FB8">
        <w:rPr>
          <w:rFonts w:ascii="Comic Sans MS" w:hAnsi="Comic Sans MS"/>
          <w:b/>
          <w:sz w:val="24"/>
          <w:szCs w:val="24"/>
        </w:rPr>
        <w:t>en çok</w:t>
      </w:r>
      <w:r>
        <w:rPr>
          <w:rFonts w:ascii="Comic Sans MS" w:hAnsi="Comic Sans MS"/>
          <w:sz w:val="24"/>
          <w:szCs w:val="24"/>
        </w:rPr>
        <w:t xml:space="preserve"> olan ağaç </w:t>
      </w:r>
      <w:r w:rsidRPr="00B46FB8">
        <w:rPr>
          <w:rFonts w:ascii="Comic Sans MS" w:hAnsi="Comic Sans MS"/>
          <w:b/>
          <w:sz w:val="24"/>
          <w:szCs w:val="24"/>
        </w:rPr>
        <w:t>en az</w:t>
      </w:r>
      <w:r>
        <w:rPr>
          <w:rFonts w:ascii="Comic Sans MS" w:hAnsi="Comic Sans MS"/>
          <w:sz w:val="24"/>
          <w:szCs w:val="24"/>
        </w:rPr>
        <w:t xml:space="preserve"> olan ağaçtan kaç </w:t>
      </w:r>
      <w:r w:rsidRPr="00B46FB8">
        <w:rPr>
          <w:rFonts w:ascii="Comic Sans MS" w:hAnsi="Comic Sans MS"/>
          <w:b/>
          <w:sz w:val="24"/>
          <w:szCs w:val="24"/>
        </w:rPr>
        <w:t>fazladır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A)14               B)21                 C)3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5-Aşağıdakilerden hangisi bu grafik için </w:t>
      </w:r>
      <w:r w:rsidRPr="00B46FB8">
        <w:rPr>
          <w:rFonts w:ascii="Comic Sans MS" w:hAnsi="Comic Sans MS"/>
          <w:b/>
          <w:sz w:val="24"/>
          <w:szCs w:val="24"/>
        </w:rPr>
        <w:t>söylenemez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A)Çocukların en sevdiği ağaç çamdır.             B)Koruda 14  gürgen ağacı vardır.                   C)Palmiye ve kestane ağaçları eşit sayıdadır.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6-Aşağıdakilerden hangisi bu grafik için </w:t>
      </w:r>
      <w:r w:rsidRPr="00B46FB8">
        <w:rPr>
          <w:rFonts w:ascii="Comic Sans MS" w:hAnsi="Comic Sans MS"/>
          <w:b/>
          <w:sz w:val="24"/>
          <w:szCs w:val="24"/>
        </w:rPr>
        <w:t>söylenebilir</w:t>
      </w:r>
      <w:r>
        <w:rPr>
          <w:rFonts w:ascii="Comic Sans MS" w:hAnsi="Comic Sans MS"/>
          <w:sz w:val="24"/>
          <w:szCs w:val="24"/>
        </w:rPr>
        <w:t>?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A)Palamut ağaçları çam ağaçlarından fazladır.     B)Palamutun sayısı gürgenin sayısının 2 katıdır.   C)En az palmiye ağacı vardır.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7-Koruda kaç </w:t>
      </w:r>
      <w:r w:rsidRPr="005E4071">
        <w:rPr>
          <w:rFonts w:ascii="Comic Sans MS" w:hAnsi="Comic Sans MS"/>
          <w:b/>
          <w:sz w:val="24"/>
          <w:szCs w:val="24"/>
        </w:rPr>
        <w:t>palamut</w:t>
      </w:r>
      <w:r>
        <w:rPr>
          <w:rFonts w:ascii="Comic Sans MS" w:hAnsi="Comic Sans MS"/>
          <w:sz w:val="24"/>
          <w:szCs w:val="24"/>
        </w:rPr>
        <w:t xml:space="preserve"> ağacı vardır ?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A)28                    B)4               C)24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</w:p>
    <w:p w:rsidR="00107B75" w:rsidRDefault="00107B75" w:rsidP="005E407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8-Koruda kaç </w:t>
      </w:r>
      <w:r w:rsidRPr="005E4071">
        <w:rPr>
          <w:rFonts w:ascii="Comic Sans MS" w:hAnsi="Comic Sans MS"/>
          <w:b/>
          <w:sz w:val="24"/>
          <w:szCs w:val="24"/>
        </w:rPr>
        <w:t xml:space="preserve">kestane </w:t>
      </w:r>
      <w:r>
        <w:rPr>
          <w:rFonts w:ascii="Comic Sans MS" w:hAnsi="Comic Sans MS"/>
          <w:sz w:val="24"/>
          <w:szCs w:val="24"/>
        </w:rPr>
        <w:t>ağacı vardır ?</w:t>
      </w:r>
    </w:p>
    <w:p w:rsidR="00107B75" w:rsidRDefault="00107B75" w:rsidP="005E407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A)3                    B)21               C)18</w:t>
      </w:r>
    </w:p>
    <w:p w:rsidR="00107B75" w:rsidRDefault="00107B75" w:rsidP="00B46FB8">
      <w:pPr>
        <w:rPr>
          <w:rFonts w:ascii="Comic Sans MS" w:hAnsi="Comic Sans MS"/>
          <w:sz w:val="24"/>
          <w:szCs w:val="24"/>
        </w:rPr>
      </w:pPr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  <w:hyperlink r:id="rId10" w:history="1">
        <w:r>
          <w:rPr>
            <w:rStyle w:val="Hyperlink"/>
            <w:rFonts w:cs="Arial"/>
            <w:color w:val="C0C0C0"/>
            <w:sz w:val="16"/>
            <w:szCs w:val="16"/>
          </w:rPr>
          <w:t>www.sorubak.com</w:t>
        </w:r>
      </w:hyperlink>
    </w:p>
    <w:p w:rsidR="00107B75" w:rsidRDefault="00107B75" w:rsidP="00E84375">
      <w:pPr>
        <w:rPr>
          <w:rFonts w:ascii="Comic Sans MS" w:hAnsi="Comic Sans MS"/>
          <w:sz w:val="24"/>
          <w:szCs w:val="24"/>
        </w:rPr>
      </w:pPr>
    </w:p>
    <w:p w:rsidR="00107B75" w:rsidRPr="00727FE6" w:rsidRDefault="00107B75" w:rsidP="00727FE6">
      <w:pPr>
        <w:rPr>
          <w:rFonts w:ascii="Comic Sans MS" w:hAnsi="Comic Sans MS"/>
          <w:sz w:val="24"/>
          <w:szCs w:val="24"/>
        </w:rPr>
      </w:pPr>
    </w:p>
    <w:sectPr w:rsidR="00107B75" w:rsidRPr="00727FE6" w:rsidSect="00727FE6">
      <w:pgSz w:w="11906" w:h="16838"/>
      <w:pgMar w:top="1417" w:right="424" w:bottom="1417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716E2"/>
    <w:multiLevelType w:val="hybridMultilevel"/>
    <w:tmpl w:val="8AAAFEB6"/>
    <w:lvl w:ilvl="0" w:tplc="1AB6065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FE6"/>
    <w:rsid w:val="00107B75"/>
    <w:rsid w:val="00363568"/>
    <w:rsid w:val="005E4071"/>
    <w:rsid w:val="00727FE6"/>
    <w:rsid w:val="00783C6C"/>
    <w:rsid w:val="00883DFC"/>
    <w:rsid w:val="00A75791"/>
    <w:rsid w:val="00B46FB8"/>
    <w:rsid w:val="00B94DEE"/>
    <w:rsid w:val="00C67177"/>
    <w:rsid w:val="00E84375"/>
    <w:rsid w:val="00EC3145"/>
    <w:rsid w:val="00FB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1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7F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94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D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363568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419</Words>
  <Characters>2393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edanur</cp:lastModifiedBy>
  <cp:revision>2</cp:revision>
  <dcterms:created xsi:type="dcterms:W3CDTF">2011-02-15T21:40:00Z</dcterms:created>
  <dcterms:modified xsi:type="dcterms:W3CDTF">2011-03-21T18:20:00Z</dcterms:modified>
</cp:coreProperties>
</file>