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AB3" w:rsidRDefault="006B6AB3" w:rsidP="00031B4B">
      <w:pPr>
        <w:jc w:val="center"/>
        <w:rPr>
          <w:sz w:val="24"/>
          <w:szCs w:val="24"/>
        </w:rPr>
      </w:pPr>
      <w:r w:rsidRPr="00031B4B">
        <w:rPr>
          <w:sz w:val="24"/>
          <w:szCs w:val="24"/>
        </w:rPr>
        <w:t>MATEMATİK TESTİ</w:t>
      </w: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1-6 TANE 9 İLE 8 tane 3 ün toplamı kaç eder?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2-42x36=? İşleminin sonucu hangisidir?</w:t>
      </w: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A-1672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B-1487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C-1512</w:t>
      </w: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3-16+16+16+16 işleminin çarpma işlemi biçiminde yazılışı aşağıdakilerden hangisidir?</w:t>
      </w: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A-16x16</w:t>
      </w:r>
      <w:r>
        <w:rPr>
          <w:sz w:val="24"/>
          <w:szCs w:val="24"/>
        </w:rPr>
        <w:tab/>
        <w:t>B-4x16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C-16x1</w:t>
      </w: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4-15x21=3?5 işleminde ? yerine kaç yazılmalıdır?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5-Öğretmen 46 kişilik  bir sınıfta her öğrenciye 6 kitap verirse 350 kitaptan  geriye kaç kitap kalır?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6-Bi sürüde bulunan koyunların ayakları toplamı 280dir.Buna göre bu sürüde kaç tane koyun vardır?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7-17 deste kalem lan bir kırtasiyeci bunların 12 düzinesini satmıştır.Kırtasiyeciye kaç kalem kalmıştır?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8-Doğum günü partimiçin 13 koli meyve suyu alındı.Her kolide 24 tane meyve suyu vardı ve 48 kutu meyve suyu arttı.Partide kaç tane meyve suyu içilmiştir?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9-  AAXB=99 eşitliğinde A+B=? Kaçtır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10-  1-2-0 sayıları ile yazılabilecek üç basamaklı en küçük doğal sayının 7 ye bölümünden kalan kaçtır?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11-Çuvalı 80kg gelen 4 çuval pirincin 135 kg ı satıldı.Geri kalan pirinç  er kg lık poşetlere kondu.Kaç kg pirinç artar?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12-150 kg lık şekeri  6 kg lık kaç poşete  doldurabiliriz?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13-Ben 32 kg geliyorum.Annem benden 29 kg daha ağırdır.Babam da annemden 27kg daha ağırdır.Babam kaç kg dır?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14-Okul kütüphanesinde 284 roman, 387 masal ve 86 tane şiir kitabı vardır.Okul kütüphanesinde kaç kitap vardır?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15-Ali 56 lirasının bir miktarını harcayınca 29 lirası kaldı.Ali ne kadar para harcamıştır?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16-Benim  203, Kerem in ise 161 tane fındığı vardır.Ben kaç tane daha fındık yersem  Kerem ile fındıklarımızın sayısı eşit olur?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17-Halı fabrikasında 326 kişi çalışmaktadır.Bunların243 ü kadındır.Erkek işçilerin sayısı kaçtır?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18-Bir çıkarma işleminde eksilen 713, fark 291 dir.Çıkan sayının99 eksiği kaçtır?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19-Üç basamaklı en büyük çift sayının 165 eksiği kaç eder?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20-Evimiz ile okulumuzarası265m dir.Okula gidip gelirken yürüdüğüm mesafe 500m den ne kadar eksiktir?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21-Yavuz un 56 tane bilyesi var.Yavuz Eren e 10tane bilye verirse bilyelerin sayısı eşit olacak.İkisinin toplam kaç tane bilyesi vardır?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22-Veysel günde 45dakika yürüyüş yapmaktadır.Veysel bir haftada kaç kaç saat-kaç dakika yürümüş olur?</w:t>
      </w:r>
    </w:p>
    <w:p w:rsidR="006B6AB3" w:rsidRDefault="006B6AB3" w:rsidP="00031B4B">
      <w:pPr>
        <w:rPr>
          <w:sz w:val="24"/>
          <w:szCs w:val="24"/>
        </w:rPr>
      </w:pPr>
    </w:p>
    <w:p w:rsidR="006B6AB3" w:rsidRDefault="006B6AB3" w:rsidP="00F203D1">
      <w:pPr>
        <w:tabs>
          <w:tab w:val="left" w:pos="2715"/>
        </w:tabs>
        <w:jc w:val="center"/>
        <w:rPr>
          <w:sz w:val="24"/>
          <w:szCs w:val="24"/>
        </w:rPr>
      </w:pPr>
      <w:hyperlink r:id="rId4" w:history="1">
        <w:r>
          <w:rPr>
            <w:rStyle w:val="Hyperlink"/>
            <w:b/>
            <w:color w:val="C0C0C0"/>
            <w:sz w:val="16"/>
            <w:szCs w:val="16"/>
          </w:rPr>
          <w:t>www.sorubak.com</w:t>
        </w:r>
      </w:hyperlink>
      <w:r>
        <w:rPr>
          <w:b/>
          <w:color w:val="C0C0C0"/>
          <w:sz w:val="16"/>
          <w:szCs w:val="16"/>
        </w:rPr>
        <w:t xml:space="preserve"> </w:t>
      </w:r>
    </w:p>
    <w:p w:rsidR="006B6AB3" w:rsidRDefault="006B6AB3" w:rsidP="00031B4B">
      <w:pPr>
        <w:rPr>
          <w:sz w:val="24"/>
          <w:szCs w:val="24"/>
        </w:rPr>
      </w:pPr>
      <w:r>
        <w:rPr>
          <w:sz w:val="24"/>
          <w:szCs w:val="24"/>
        </w:rPr>
        <w:t>23-Ali kumbarasına her gün 50krş atıyor.3 ay sonra Alinin kaçTl si olur?</w:t>
      </w:r>
    </w:p>
    <w:p w:rsidR="006B6AB3" w:rsidRPr="00031B4B" w:rsidRDefault="006B6AB3" w:rsidP="00031B4B">
      <w:pPr>
        <w:rPr>
          <w:sz w:val="24"/>
          <w:szCs w:val="24"/>
        </w:rPr>
      </w:pPr>
    </w:p>
    <w:p w:rsidR="006B6AB3" w:rsidRPr="00031B4B" w:rsidRDefault="006B6AB3">
      <w:pPr>
        <w:jc w:val="center"/>
        <w:rPr>
          <w:sz w:val="24"/>
          <w:szCs w:val="24"/>
        </w:rPr>
      </w:pPr>
    </w:p>
    <w:sectPr w:rsidR="006B6AB3" w:rsidRPr="00031B4B" w:rsidSect="00031B4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1B4B"/>
    <w:rsid w:val="00031B4B"/>
    <w:rsid w:val="00057C34"/>
    <w:rsid w:val="00402DBC"/>
    <w:rsid w:val="006B6AB3"/>
    <w:rsid w:val="007F5BC2"/>
    <w:rsid w:val="00A05F9F"/>
    <w:rsid w:val="00B5352F"/>
    <w:rsid w:val="00B958CB"/>
    <w:rsid w:val="00F203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2DBC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F203D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60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3</Pages>
  <Words>338</Words>
  <Characters>1930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HAİER</dc:creator>
  <cp:keywords/>
  <dc:description/>
  <cp:lastModifiedBy>edanur</cp:lastModifiedBy>
  <cp:revision>2</cp:revision>
  <dcterms:created xsi:type="dcterms:W3CDTF">2011-03-03T17:22:00Z</dcterms:created>
  <dcterms:modified xsi:type="dcterms:W3CDTF">2011-04-10T12:46:00Z</dcterms:modified>
</cp:coreProperties>
</file>