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999" w:rsidRPr="008E2507" w:rsidRDefault="00736999">
      <w:pPr>
        <w:rPr>
          <w:color w:val="000000"/>
        </w:rPr>
      </w:pPr>
    </w:p>
    <w:p w:rsidR="00736999" w:rsidRPr="008E2507" w:rsidRDefault="00736999" w:rsidP="00875BF3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8E2507">
        <w:rPr>
          <w:color w:val="000000"/>
        </w:rPr>
        <w:t xml:space="preserve">     </w:t>
      </w:r>
      <w:r w:rsidRPr="008E2507">
        <w:rPr>
          <w:rFonts w:ascii="Times New Roman" w:hAnsi="Times New Roman"/>
          <w:b/>
          <w:color w:val="000000"/>
          <w:sz w:val="24"/>
          <w:szCs w:val="24"/>
        </w:rPr>
        <w:t>1-) ‘’ Sekizde yedi ‘’ şeklinde okunan kesrin</w:t>
      </w:r>
    </w:p>
    <w:p w:rsidR="00736999" w:rsidRPr="008E2507" w:rsidRDefault="00736999" w:rsidP="00875BF3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8E2507">
        <w:rPr>
          <w:rFonts w:ascii="Times New Roman" w:hAnsi="Times New Roman"/>
          <w:b/>
          <w:color w:val="000000"/>
          <w:sz w:val="24"/>
          <w:szCs w:val="24"/>
        </w:rPr>
        <w:t xml:space="preserve">       kesir sayısıyla yazılışı aşağıdakilerden hangisidir? </w:t>
      </w:r>
    </w:p>
    <w:p w:rsidR="00736999" w:rsidRPr="008E2507" w:rsidRDefault="00736999" w:rsidP="00875BF3">
      <w:pPr>
        <w:pStyle w:val="NoSpacing"/>
        <w:rPr>
          <w:rFonts w:ascii="Times New Roman" w:hAnsi="Times New Roman"/>
          <w:b/>
          <w:color w:val="000000"/>
        </w:rPr>
      </w:pPr>
    </w:p>
    <w:p w:rsidR="00736999" w:rsidRPr="008E2507" w:rsidRDefault="00736999" w:rsidP="00875BF3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8E2507">
        <w:rPr>
          <w:rFonts w:ascii="Times New Roman" w:hAnsi="Times New Roman"/>
          <w:b/>
          <w:color w:val="000000"/>
        </w:rPr>
        <w:t xml:space="preserve">          A-)   </w:t>
      </w:r>
      <w:r w:rsidRPr="0063487E">
        <w:rPr>
          <w:rFonts w:ascii="Times New Roman" w:hAnsi="Times New Roman"/>
          <w:b/>
          <w:color w:val="000000"/>
          <w:sz w:val="48"/>
          <w:szCs w:val="48"/>
        </w:rPr>
        <w:fldChar w:fldCharType="begin"/>
      </w:r>
      <w:r w:rsidRPr="0063487E">
        <w:rPr>
          <w:rFonts w:ascii="Times New Roman" w:hAnsi="Times New Roman"/>
          <w:b/>
          <w:color w:val="000000"/>
          <w:sz w:val="48"/>
          <w:szCs w:val="48"/>
        </w:rPr>
        <w:instrText xml:space="preserve"> QUOTE </w:instrText>
      </w:r>
      <w:r w:rsidRPr="0063487E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5pt;height:36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75BF3&quot;/&gt;&lt;wsp:rsid wsp:val=&quot;00113C20&quot;/&gt;&lt;wsp:rsid wsp:val=&quot;001A0D0E&quot;/&gt;&lt;wsp:rsid wsp:val=&quot;0023029F&quot;/&gt;&lt;wsp:rsid wsp:val=&quot;002C30EA&quot;/&gt;&lt;wsp:rsid wsp:val=&quot;00356A06&quot;/&gt;&lt;wsp:rsid wsp:val=&quot;003F2762&quot;/&gt;&lt;wsp:rsid wsp:val=&quot;004C5D7E&quot;/&gt;&lt;wsp:rsid wsp:val=&quot;00524791&quot;/&gt;&lt;wsp:rsid wsp:val=&quot;005319E4&quot;/&gt;&lt;wsp:rsid wsp:val=&quot;005766A8&quot;/&gt;&lt;wsp:rsid wsp:val=&quot;006027E3&quot;/&gt;&lt;wsp:rsid wsp:val=&quot;00711C6C&quot;/&gt;&lt;wsp:rsid wsp:val=&quot;00722C2A&quot;/&gt;&lt;wsp:rsid wsp:val=&quot;00833D0C&quot;/&gt;&lt;wsp:rsid wsp:val=&quot;00875BF3&quot;/&gt;&lt;wsp:rsid wsp:val=&quot;008B11C9&quot;/&gt;&lt;wsp:rsid wsp:val=&quot;008E2507&quot;/&gt;&lt;wsp:rsid wsp:val=&quot;008E7156&quot;/&gt;&lt;wsp:rsid wsp:val=&quot;009415AC&quot;/&gt;&lt;wsp:rsid wsp:val=&quot;009E0621&quot;/&gt;&lt;wsp:rsid wsp:val=&quot;00A1108E&quot;/&gt;&lt;wsp:rsid wsp:val=&quot;00B26852&quot;/&gt;&lt;wsp:rsid wsp:val=&quot;00CD18F9&quot;/&gt;&lt;wsp:rsid wsp:val=&quot;00D02143&quot;/&gt;&lt;wsp:rsid wsp:val=&quot;00D724B6&quot;/&gt;&lt;wsp:rsid wsp:val=&quot;00F17BE8&quot;/&gt;&lt;wsp:rsid wsp:val=&quot;00FF2206&quot;/&gt;&lt;/wsp:rsids&gt;&lt;/w:docPr&gt;&lt;w:body&gt;&lt;w:p wsp:rsidR=&quot;00000000&quot; wsp:rsidRDefault=&quot;009415AC&quot;&gt;&lt;m:oMathPara&gt;&lt;m:oMath&gt;&lt;m:box&gt;&lt;m:boxPr&gt;&lt;m:ctrlPr&gt;&lt;w:rPr&gt;&lt;w:rFonts w:ascii=&quot;Cambria Math&quot; w:h-ansi=&quot;Arial Black&quot;/&gt;&lt;wx:font wx:val=&quot;Cambria Math&quot;/&gt;&lt;w:b/&gt;&lt;w:i/&gt;&lt;w:color w:val=&quot;000000&quot;/&gt;&lt;w:sz w:val=&quot;44&quot;/&gt;&lt;w:sz-cs w:val=&quot;44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44&quot;/&gt;&lt;w:sz-cs w:val=&quot;44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7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8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5" o:title="" chromakey="white"/>
          </v:shape>
        </w:pict>
      </w:r>
      <w:r w:rsidRPr="0063487E">
        <w:rPr>
          <w:rFonts w:ascii="Times New Roman" w:hAnsi="Times New Roman"/>
          <w:b/>
          <w:color w:val="000000"/>
          <w:sz w:val="48"/>
          <w:szCs w:val="48"/>
        </w:rPr>
        <w:instrText xml:space="preserve"> </w:instrText>
      </w:r>
      <w:r w:rsidRPr="0063487E">
        <w:rPr>
          <w:rFonts w:ascii="Times New Roman" w:hAnsi="Times New Roman"/>
          <w:b/>
          <w:color w:val="000000"/>
          <w:sz w:val="48"/>
          <w:szCs w:val="48"/>
        </w:rPr>
        <w:fldChar w:fldCharType="separate"/>
      </w:r>
      <w:r w:rsidRPr="0063487E">
        <w:pict>
          <v:shape id="_x0000_i1026" type="#_x0000_t75" style="width:14.25pt;height:36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75BF3&quot;/&gt;&lt;wsp:rsid wsp:val=&quot;00113C20&quot;/&gt;&lt;wsp:rsid wsp:val=&quot;001A0D0E&quot;/&gt;&lt;wsp:rsid wsp:val=&quot;0023029F&quot;/&gt;&lt;wsp:rsid wsp:val=&quot;002C30EA&quot;/&gt;&lt;wsp:rsid wsp:val=&quot;00356A06&quot;/&gt;&lt;wsp:rsid wsp:val=&quot;003F2762&quot;/&gt;&lt;wsp:rsid wsp:val=&quot;004C5D7E&quot;/&gt;&lt;wsp:rsid wsp:val=&quot;00524791&quot;/&gt;&lt;wsp:rsid wsp:val=&quot;005319E4&quot;/&gt;&lt;wsp:rsid wsp:val=&quot;005766A8&quot;/&gt;&lt;wsp:rsid wsp:val=&quot;006027E3&quot;/&gt;&lt;wsp:rsid wsp:val=&quot;00711C6C&quot;/&gt;&lt;wsp:rsid wsp:val=&quot;00722C2A&quot;/&gt;&lt;wsp:rsid wsp:val=&quot;00833D0C&quot;/&gt;&lt;wsp:rsid wsp:val=&quot;00875BF3&quot;/&gt;&lt;wsp:rsid wsp:val=&quot;008B11C9&quot;/&gt;&lt;wsp:rsid wsp:val=&quot;008E2507&quot;/&gt;&lt;wsp:rsid wsp:val=&quot;008E7156&quot;/&gt;&lt;wsp:rsid wsp:val=&quot;009415AC&quot;/&gt;&lt;wsp:rsid wsp:val=&quot;009E0621&quot;/&gt;&lt;wsp:rsid wsp:val=&quot;00A1108E&quot;/&gt;&lt;wsp:rsid wsp:val=&quot;00B26852&quot;/&gt;&lt;wsp:rsid wsp:val=&quot;00CD18F9&quot;/&gt;&lt;wsp:rsid wsp:val=&quot;00D02143&quot;/&gt;&lt;wsp:rsid wsp:val=&quot;00D724B6&quot;/&gt;&lt;wsp:rsid wsp:val=&quot;00F17BE8&quot;/&gt;&lt;wsp:rsid wsp:val=&quot;00FF2206&quot;/&gt;&lt;/wsp:rsids&gt;&lt;/w:docPr&gt;&lt;w:body&gt;&lt;w:p wsp:rsidR=&quot;00000000&quot; wsp:rsidRDefault=&quot;009415AC&quot;&gt;&lt;m:oMathPara&gt;&lt;m:oMath&gt;&lt;m:box&gt;&lt;m:boxPr&gt;&lt;m:ctrlPr&gt;&lt;w:rPr&gt;&lt;w:rFonts w:ascii=&quot;Cambria Math&quot; w:h-ansi=&quot;Arial Black&quot;/&gt;&lt;wx:font wx:val=&quot;Cambria Math&quot;/&gt;&lt;w:b/&gt;&lt;w:i/&gt;&lt;w:color w:val=&quot;000000&quot;/&gt;&lt;w:sz w:val=&quot;44&quot;/&gt;&lt;w:sz-cs w:val=&quot;44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44&quot;/&gt;&lt;w:sz-cs w:val=&quot;44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7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8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5" o:title="" chromakey="white"/>
          </v:shape>
        </w:pict>
      </w:r>
      <w:r w:rsidRPr="0063487E">
        <w:rPr>
          <w:rFonts w:ascii="Times New Roman" w:hAnsi="Times New Roman"/>
          <w:b/>
          <w:color w:val="000000"/>
          <w:sz w:val="48"/>
          <w:szCs w:val="48"/>
        </w:rPr>
        <w:fldChar w:fldCharType="end"/>
      </w:r>
      <w:r w:rsidRPr="008E2507">
        <w:rPr>
          <w:rFonts w:ascii="Times New Roman" w:hAnsi="Times New Roman"/>
          <w:b/>
          <w:color w:val="000000"/>
          <w:sz w:val="48"/>
          <w:szCs w:val="48"/>
        </w:rPr>
        <w:t xml:space="preserve">         </w:t>
      </w:r>
      <w:r w:rsidRPr="008E2507">
        <w:rPr>
          <w:rFonts w:ascii="Times New Roman" w:hAnsi="Times New Roman"/>
          <w:b/>
          <w:color w:val="000000"/>
        </w:rPr>
        <w:t xml:space="preserve">B-)   </w:t>
      </w:r>
      <w:r w:rsidRPr="008E2507">
        <w:rPr>
          <w:rFonts w:ascii="Times New Roman" w:hAnsi="Times New Roman"/>
          <w:b/>
          <w:color w:val="000000"/>
          <w:sz w:val="48"/>
          <w:szCs w:val="48"/>
        </w:rPr>
        <w:t xml:space="preserve">  </w:t>
      </w:r>
      <w:r w:rsidRPr="0063487E">
        <w:rPr>
          <w:rFonts w:ascii="Times New Roman" w:hAnsi="Times New Roman"/>
          <w:b/>
          <w:color w:val="000000"/>
          <w:sz w:val="48"/>
          <w:szCs w:val="48"/>
        </w:rPr>
        <w:fldChar w:fldCharType="begin"/>
      </w:r>
      <w:r w:rsidRPr="0063487E">
        <w:rPr>
          <w:rFonts w:ascii="Times New Roman" w:hAnsi="Times New Roman"/>
          <w:b/>
          <w:color w:val="000000"/>
          <w:sz w:val="48"/>
          <w:szCs w:val="48"/>
        </w:rPr>
        <w:instrText xml:space="preserve"> QUOTE </w:instrText>
      </w:r>
      <w:r w:rsidRPr="0063487E">
        <w:pict>
          <v:shape id="_x0000_i1027" type="#_x0000_t75" style="width:14.25pt;height:36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75BF3&quot;/&gt;&lt;wsp:rsid wsp:val=&quot;00113C20&quot;/&gt;&lt;wsp:rsid wsp:val=&quot;001A0D0E&quot;/&gt;&lt;wsp:rsid wsp:val=&quot;0023029F&quot;/&gt;&lt;wsp:rsid wsp:val=&quot;002C30EA&quot;/&gt;&lt;wsp:rsid wsp:val=&quot;00356A06&quot;/&gt;&lt;wsp:rsid wsp:val=&quot;003F2762&quot;/&gt;&lt;wsp:rsid wsp:val=&quot;004C5D7E&quot;/&gt;&lt;wsp:rsid wsp:val=&quot;00524791&quot;/&gt;&lt;wsp:rsid wsp:val=&quot;005319E4&quot;/&gt;&lt;wsp:rsid wsp:val=&quot;005766A8&quot;/&gt;&lt;wsp:rsid wsp:val=&quot;006027E3&quot;/&gt;&lt;wsp:rsid wsp:val=&quot;0063487E&quot;/&gt;&lt;wsp:rsid wsp:val=&quot;00711C6C&quot;/&gt;&lt;wsp:rsid wsp:val=&quot;00722C2A&quot;/&gt;&lt;wsp:rsid wsp:val=&quot;00833D0C&quot;/&gt;&lt;wsp:rsid wsp:val=&quot;00875BF3&quot;/&gt;&lt;wsp:rsid wsp:val=&quot;008B11C9&quot;/&gt;&lt;wsp:rsid wsp:val=&quot;008E2507&quot;/&gt;&lt;wsp:rsid wsp:val=&quot;008E7156&quot;/&gt;&lt;wsp:rsid wsp:val=&quot;009E0621&quot;/&gt;&lt;wsp:rsid wsp:val=&quot;00A1108E&quot;/&gt;&lt;wsp:rsid wsp:val=&quot;00B26852&quot;/&gt;&lt;wsp:rsid wsp:val=&quot;00CD18F9&quot;/&gt;&lt;wsp:rsid wsp:val=&quot;00D02143&quot;/&gt;&lt;wsp:rsid wsp:val=&quot;00D724B6&quot;/&gt;&lt;wsp:rsid wsp:val=&quot;00E87ADD&quot;/&gt;&lt;wsp:rsid wsp:val=&quot;00F17BE8&quot;/&gt;&lt;wsp:rsid wsp:val=&quot;00FF2206&quot;/&gt;&lt;/wsp:rsids&gt;&lt;/w:docPr&gt;&lt;w:body&gt;&lt;w:p wsp:rsidR=&quot;00000000&quot; wsp:rsidRDefault=&quot;00E87ADD&quot;&gt;&lt;m:oMathPara&gt;&lt;m:oMath&gt;&lt;m:box&gt;&lt;m:boxPr&gt;&lt;m:ctrlPr&gt;&lt;w:rPr&gt;&lt;w:rFonts w:ascii=&quot;Cambria Math&quot; w:h-ansi=&quot;Arial Black&quot;/&gt;&lt;wx:font wx:val=&quot;Cambria Math&quot;/&gt;&lt;w:b/&gt;&lt;w:i/&gt;&lt;w:color w:val=&quot;000000&quot;/&gt;&lt;w:sz w:val=&quot;44&quot;/&gt;&lt;w:sz-cs w:val=&quot;44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44&quot;/&gt;&lt;w:sz-cs w:val=&quot;44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8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7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6" o:title="" chromakey="white"/>
          </v:shape>
        </w:pict>
      </w:r>
      <w:r w:rsidRPr="0063487E">
        <w:rPr>
          <w:rFonts w:ascii="Times New Roman" w:hAnsi="Times New Roman"/>
          <w:b/>
          <w:color w:val="000000"/>
          <w:sz w:val="48"/>
          <w:szCs w:val="48"/>
        </w:rPr>
        <w:instrText xml:space="preserve"> </w:instrText>
      </w:r>
      <w:r w:rsidRPr="0063487E">
        <w:rPr>
          <w:rFonts w:ascii="Times New Roman" w:hAnsi="Times New Roman"/>
          <w:b/>
          <w:color w:val="000000"/>
          <w:sz w:val="48"/>
          <w:szCs w:val="48"/>
        </w:rPr>
        <w:fldChar w:fldCharType="separate"/>
      </w:r>
      <w:r w:rsidRPr="0063487E">
        <w:pict>
          <v:shape id="_x0000_i1028" type="#_x0000_t75" style="width:14.25pt;height:36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75BF3&quot;/&gt;&lt;wsp:rsid wsp:val=&quot;00113C20&quot;/&gt;&lt;wsp:rsid wsp:val=&quot;001A0D0E&quot;/&gt;&lt;wsp:rsid wsp:val=&quot;0023029F&quot;/&gt;&lt;wsp:rsid wsp:val=&quot;002C30EA&quot;/&gt;&lt;wsp:rsid wsp:val=&quot;00356A06&quot;/&gt;&lt;wsp:rsid wsp:val=&quot;003F2762&quot;/&gt;&lt;wsp:rsid wsp:val=&quot;004C5D7E&quot;/&gt;&lt;wsp:rsid wsp:val=&quot;00524791&quot;/&gt;&lt;wsp:rsid wsp:val=&quot;005319E4&quot;/&gt;&lt;wsp:rsid wsp:val=&quot;005766A8&quot;/&gt;&lt;wsp:rsid wsp:val=&quot;006027E3&quot;/&gt;&lt;wsp:rsid wsp:val=&quot;0063487E&quot;/&gt;&lt;wsp:rsid wsp:val=&quot;00711C6C&quot;/&gt;&lt;wsp:rsid wsp:val=&quot;00722C2A&quot;/&gt;&lt;wsp:rsid wsp:val=&quot;00833D0C&quot;/&gt;&lt;wsp:rsid wsp:val=&quot;00875BF3&quot;/&gt;&lt;wsp:rsid wsp:val=&quot;008B11C9&quot;/&gt;&lt;wsp:rsid wsp:val=&quot;008E2507&quot;/&gt;&lt;wsp:rsid wsp:val=&quot;008E7156&quot;/&gt;&lt;wsp:rsid wsp:val=&quot;009E0621&quot;/&gt;&lt;wsp:rsid wsp:val=&quot;00A1108E&quot;/&gt;&lt;wsp:rsid wsp:val=&quot;00B26852&quot;/&gt;&lt;wsp:rsid wsp:val=&quot;00CD18F9&quot;/&gt;&lt;wsp:rsid wsp:val=&quot;00D02143&quot;/&gt;&lt;wsp:rsid wsp:val=&quot;00D724B6&quot;/&gt;&lt;wsp:rsid wsp:val=&quot;00E87ADD&quot;/&gt;&lt;wsp:rsid wsp:val=&quot;00F17BE8&quot;/&gt;&lt;wsp:rsid wsp:val=&quot;00FF2206&quot;/&gt;&lt;/wsp:rsids&gt;&lt;/w:docPr&gt;&lt;w:body&gt;&lt;w:p wsp:rsidR=&quot;00000000&quot; wsp:rsidRDefault=&quot;00E87ADD&quot;&gt;&lt;m:oMathPara&gt;&lt;m:oMath&gt;&lt;m:box&gt;&lt;m:boxPr&gt;&lt;m:ctrlPr&gt;&lt;w:rPr&gt;&lt;w:rFonts w:ascii=&quot;Cambria Math&quot; w:h-ansi=&quot;Arial Black&quot;/&gt;&lt;wx:font wx:val=&quot;Cambria Math&quot;/&gt;&lt;w:b/&gt;&lt;w:i/&gt;&lt;w:color w:val=&quot;000000&quot;/&gt;&lt;w:sz w:val=&quot;44&quot;/&gt;&lt;w:sz-cs w:val=&quot;44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44&quot;/&gt;&lt;w:sz-cs w:val=&quot;44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8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7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6" o:title="" chromakey="white"/>
          </v:shape>
        </w:pict>
      </w:r>
      <w:r w:rsidRPr="0063487E">
        <w:rPr>
          <w:rFonts w:ascii="Times New Roman" w:hAnsi="Times New Roman"/>
          <w:b/>
          <w:color w:val="000000"/>
          <w:sz w:val="48"/>
          <w:szCs w:val="48"/>
        </w:rPr>
        <w:fldChar w:fldCharType="end"/>
      </w:r>
      <w:r w:rsidRPr="008E2507">
        <w:rPr>
          <w:rFonts w:ascii="Times New Roman" w:hAnsi="Times New Roman"/>
          <w:b/>
          <w:color w:val="000000"/>
          <w:sz w:val="48"/>
          <w:szCs w:val="48"/>
        </w:rPr>
        <w:t xml:space="preserve">         </w:t>
      </w:r>
      <w:r w:rsidRPr="008E2507">
        <w:rPr>
          <w:rFonts w:ascii="Times New Roman" w:hAnsi="Times New Roman"/>
          <w:b/>
          <w:color w:val="000000"/>
        </w:rPr>
        <w:t xml:space="preserve">C-)   </w:t>
      </w:r>
      <w:r w:rsidRPr="008E2507">
        <w:rPr>
          <w:rFonts w:ascii="Times New Roman" w:hAnsi="Times New Roman"/>
          <w:b/>
          <w:color w:val="000000"/>
          <w:sz w:val="48"/>
          <w:szCs w:val="48"/>
        </w:rPr>
        <w:t xml:space="preserve"> </w:t>
      </w:r>
      <w:r w:rsidRPr="0063487E">
        <w:rPr>
          <w:rFonts w:ascii="Times New Roman" w:hAnsi="Times New Roman"/>
          <w:b/>
          <w:color w:val="000000"/>
          <w:sz w:val="24"/>
          <w:szCs w:val="24"/>
        </w:rPr>
        <w:fldChar w:fldCharType="begin"/>
      </w:r>
      <w:r w:rsidRPr="0063487E">
        <w:rPr>
          <w:rFonts w:ascii="Times New Roman" w:hAnsi="Times New Roman"/>
          <w:b/>
          <w:color w:val="000000"/>
          <w:sz w:val="24"/>
          <w:szCs w:val="24"/>
        </w:rPr>
        <w:instrText xml:space="preserve"> QUOTE </w:instrText>
      </w:r>
      <w:r w:rsidRPr="0063487E">
        <w:pict>
          <v:shape id="_x0000_i1029" type="#_x0000_t75" style="width:14.25pt;height:37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75BF3&quot;/&gt;&lt;wsp:rsid wsp:val=&quot;00113C20&quot;/&gt;&lt;wsp:rsid wsp:val=&quot;001A0D0E&quot;/&gt;&lt;wsp:rsid wsp:val=&quot;0023029F&quot;/&gt;&lt;wsp:rsid wsp:val=&quot;002C30EA&quot;/&gt;&lt;wsp:rsid wsp:val=&quot;00356A06&quot;/&gt;&lt;wsp:rsid wsp:val=&quot;003F2762&quot;/&gt;&lt;wsp:rsid wsp:val=&quot;004C5D7E&quot;/&gt;&lt;wsp:rsid wsp:val=&quot;00524791&quot;/&gt;&lt;wsp:rsid wsp:val=&quot;005319E4&quot;/&gt;&lt;wsp:rsid wsp:val=&quot;005766A8&quot;/&gt;&lt;wsp:rsid wsp:val=&quot;006027E3&quot;/&gt;&lt;wsp:rsid wsp:val=&quot;0063487E&quot;/&gt;&lt;wsp:rsid wsp:val=&quot;00711C6C&quot;/&gt;&lt;wsp:rsid wsp:val=&quot;00722C2A&quot;/&gt;&lt;wsp:rsid wsp:val=&quot;007E71D4&quot;/&gt;&lt;wsp:rsid wsp:val=&quot;00833D0C&quot;/&gt;&lt;wsp:rsid wsp:val=&quot;00875BF3&quot;/&gt;&lt;wsp:rsid wsp:val=&quot;008B11C9&quot;/&gt;&lt;wsp:rsid wsp:val=&quot;008E2507&quot;/&gt;&lt;wsp:rsid wsp:val=&quot;008E7156&quot;/&gt;&lt;wsp:rsid wsp:val=&quot;009E0621&quot;/&gt;&lt;wsp:rsid wsp:val=&quot;00A1108E&quot;/&gt;&lt;wsp:rsid wsp:val=&quot;00B26852&quot;/&gt;&lt;wsp:rsid wsp:val=&quot;00CD18F9&quot;/&gt;&lt;wsp:rsid wsp:val=&quot;00D02143&quot;/&gt;&lt;wsp:rsid wsp:val=&quot;00D724B6&quot;/&gt;&lt;wsp:rsid wsp:val=&quot;00F17BE8&quot;/&gt;&lt;wsp:rsid wsp:val=&quot;00FF2206&quot;/&gt;&lt;/wsp:rsids&gt;&lt;/w:docPr&gt;&lt;w:body&gt;&lt;w:p wsp:rsidR=&quot;00000000&quot; wsp:rsidRDefault=&quot;007E71D4&quot;&gt;&lt;m:oMathPara&gt;&lt;m:oMath&gt;&lt;m:box&gt;&lt;m:boxPr&gt;&lt;m:ctrl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/m:ctrlPr&gt;&lt;/m:boxPr&gt;&lt;m:e&gt;&lt;m:argPr&gt;&lt;m:argSz m:val=&quot;-1&quot;/&gt;&lt;/m:argPr&gt;&lt;m:f&gt;&lt;m:fPr&gt;&lt;m:ctrl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5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7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Pr="0063487E">
        <w:rPr>
          <w:rFonts w:ascii="Times New Roman" w:hAnsi="Times New Roman"/>
          <w:b/>
          <w:color w:val="000000"/>
          <w:sz w:val="24"/>
          <w:szCs w:val="24"/>
        </w:rPr>
        <w:instrText xml:space="preserve"> </w:instrText>
      </w:r>
      <w:r w:rsidRPr="0063487E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Pr="0063487E">
        <w:pict>
          <v:shape id="_x0000_i1030" type="#_x0000_t75" style="width:14.25pt;height:37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75BF3&quot;/&gt;&lt;wsp:rsid wsp:val=&quot;00113C20&quot;/&gt;&lt;wsp:rsid wsp:val=&quot;001A0D0E&quot;/&gt;&lt;wsp:rsid wsp:val=&quot;0023029F&quot;/&gt;&lt;wsp:rsid wsp:val=&quot;002C30EA&quot;/&gt;&lt;wsp:rsid wsp:val=&quot;00356A06&quot;/&gt;&lt;wsp:rsid wsp:val=&quot;003F2762&quot;/&gt;&lt;wsp:rsid wsp:val=&quot;004C5D7E&quot;/&gt;&lt;wsp:rsid wsp:val=&quot;00524791&quot;/&gt;&lt;wsp:rsid wsp:val=&quot;005319E4&quot;/&gt;&lt;wsp:rsid wsp:val=&quot;005766A8&quot;/&gt;&lt;wsp:rsid wsp:val=&quot;006027E3&quot;/&gt;&lt;wsp:rsid wsp:val=&quot;0063487E&quot;/&gt;&lt;wsp:rsid wsp:val=&quot;00711C6C&quot;/&gt;&lt;wsp:rsid wsp:val=&quot;00722C2A&quot;/&gt;&lt;wsp:rsid wsp:val=&quot;007E71D4&quot;/&gt;&lt;wsp:rsid wsp:val=&quot;00833D0C&quot;/&gt;&lt;wsp:rsid wsp:val=&quot;00875BF3&quot;/&gt;&lt;wsp:rsid wsp:val=&quot;008B11C9&quot;/&gt;&lt;wsp:rsid wsp:val=&quot;008E2507&quot;/&gt;&lt;wsp:rsid wsp:val=&quot;008E7156&quot;/&gt;&lt;wsp:rsid wsp:val=&quot;009E0621&quot;/&gt;&lt;wsp:rsid wsp:val=&quot;00A1108E&quot;/&gt;&lt;wsp:rsid wsp:val=&quot;00B26852&quot;/&gt;&lt;wsp:rsid wsp:val=&quot;00CD18F9&quot;/&gt;&lt;wsp:rsid wsp:val=&quot;00D02143&quot;/&gt;&lt;wsp:rsid wsp:val=&quot;00D724B6&quot;/&gt;&lt;wsp:rsid wsp:val=&quot;00F17BE8&quot;/&gt;&lt;wsp:rsid wsp:val=&quot;00FF2206&quot;/&gt;&lt;/wsp:rsids&gt;&lt;/w:docPr&gt;&lt;w:body&gt;&lt;w:p wsp:rsidR=&quot;00000000&quot; wsp:rsidRDefault=&quot;007E71D4&quot;&gt;&lt;m:oMathPara&gt;&lt;m:oMath&gt;&lt;m:box&gt;&lt;m:boxPr&gt;&lt;m:ctrl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/m:ctrlPr&gt;&lt;/m:boxPr&gt;&lt;m:e&gt;&lt;m:argPr&gt;&lt;m:argSz m:val=&quot;-1&quot;/&gt;&lt;/m:argPr&gt;&lt;m:f&gt;&lt;m:fPr&gt;&lt;m:ctrl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5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7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Pr="0063487E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</w:p>
    <w:p w:rsidR="00736999" w:rsidRPr="008E2507" w:rsidRDefault="00736999" w:rsidP="00875BF3">
      <w:pPr>
        <w:pStyle w:val="NoSpacing"/>
        <w:rPr>
          <w:color w:val="000000"/>
        </w:rPr>
      </w:pPr>
    </w:p>
    <w:p w:rsidR="00736999" w:rsidRPr="008E2507" w:rsidRDefault="00736999" w:rsidP="00875BF3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  <w:r w:rsidRPr="008E2507">
        <w:rPr>
          <w:rFonts w:ascii="Times New Roman" w:hAnsi="Times New Roman"/>
          <w:b/>
          <w:color w:val="000000"/>
          <w:sz w:val="24"/>
          <w:szCs w:val="24"/>
        </w:rPr>
        <w:t xml:space="preserve">    </w:t>
      </w:r>
    </w:p>
    <w:p w:rsidR="00736999" w:rsidRPr="008E2507" w:rsidRDefault="00736999" w:rsidP="00875BF3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875BF3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875BF3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875BF3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875BF3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875BF3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875BF3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875BF3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875BF3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875BF3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875BF3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8E2507">
        <w:rPr>
          <w:rFonts w:ascii="Times New Roman" w:hAnsi="Times New Roman"/>
          <w:b/>
          <w:color w:val="000000"/>
          <w:sz w:val="2"/>
          <w:szCs w:val="2"/>
        </w:rPr>
        <w:t xml:space="preserve">                          </w:t>
      </w:r>
      <w:r w:rsidRPr="008E2507">
        <w:rPr>
          <w:rFonts w:ascii="Times New Roman" w:hAnsi="Times New Roman"/>
          <w:b/>
          <w:color w:val="000000"/>
          <w:sz w:val="24"/>
          <w:szCs w:val="24"/>
        </w:rPr>
        <w:t>2-) ‘’ iki tam üç bölü dört ‘’ şeklinde okunan kesrin</w:t>
      </w:r>
    </w:p>
    <w:p w:rsidR="00736999" w:rsidRPr="008E2507" w:rsidRDefault="00736999" w:rsidP="00875BF3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8E2507">
        <w:rPr>
          <w:rFonts w:ascii="Times New Roman" w:hAnsi="Times New Roman"/>
          <w:b/>
          <w:color w:val="000000"/>
          <w:sz w:val="24"/>
          <w:szCs w:val="24"/>
        </w:rPr>
        <w:t xml:space="preserve">     kesir sayısıyla yazılışı aşağıdakilerden hangisidir?</w:t>
      </w:r>
    </w:p>
    <w:p w:rsidR="00736999" w:rsidRPr="008E2507" w:rsidRDefault="00736999" w:rsidP="00875BF3">
      <w:pPr>
        <w:pStyle w:val="NoSpacing"/>
        <w:rPr>
          <w:color w:val="000000"/>
        </w:rPr>
      </w:pPr>
      <w:r w:rsidRPr="008E2507">
        <w:rPr>
          <w:color w:val="000000"/>
        </w:rPr>
        <w:t xml:space="preserve">    </w:t>
      </w:r>
    </w:p>
    <w:p w:rsidR="00736999" w:rsidRPr="008E2507" w:rsidRDefault="00736999">
      <w:pPr>
        <w:rPr>
          <w:color w:val="000000"/>
        </w:rPr>
      </w:pPr>
      <w:r w:rsidRPr="008E2507">
        <w:rPr>
          <w:rFonts w:ascii="Times New Roman" w:hAnsi="Times New Roman"/>
          <w:b/>
          <w:color w:val="000000"/>
        </w:rPr>
        <w:t xml:space="preserve">       A-)  </w:t>
      </w:r>
      <w:r w:rsidRPr="008E2507">
        <w:rPr>
          <w:rFonts w:ascii="Times New Roman" w:hAnsi="Times New Roman"/>
          <w:color w:val="000000"/>
          <w:sz w:val="40"/>
          <w:szCs w:val="40"/>
        </w:rPr>
        <w:t>2</w:t>
      </w:r>
      <w:r w:rsidRPr="008E2507">
        <w:rPr>
          <w:rFonts w:ascii="Times New Roman" w:hAnsi="Times New Roman"/>
          <w:b/>
          <w:color w:val="000000"/>
          <w:sz w:val="40"/>
          <w:szCs w:val="40"/>
        </w:rPr>
        <w:t xml:space="preserve"> </w:t>
      </w:r>
      <w:r w:rsidRPr="0063487E">
        <w:rPr>
          <w:rFonts w:ascii="Times New Roman" w:hAnsi="Times New Roman"/>
          <w:b/>
          <w:color w:val="000000"/>
          <w:sz w:val="48"/>
          <w:szCs w:val="48"/>
        </w:rPr>
        <w:fldChar w:fldCharType="begin"/>
      </w:r>
      <w:r w:rsidRPr="0063487E">
        <w:rPr>
          <w:rFonts w:ascii="Times New Roman" w:hAnsi="Times New Roman"/>
          <w:b/>
          <w:color w:val="000000"/>
          <w:sz w:val="48"/>
          <w:szCs w:val="48"/>
        </w:rPr>
        <w:instrText xml:space="preserve"> QUOTE </w:instrText>
      </w:r>
      <w:r w:rsidRPr="0063487E">
        <w:pict>
          <v:shape id="_x0000_i1031" type="#_x0000_t75" style="width:13.5pt;height:35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75BF3&quot;/&gt;&lt;wsp:rsid wsp:val=&quot;00113C20&quot;/&gt;&lt;wsp:rsid wsp:val=&quot;001A0D0E&quot;/&gt;&lt;wsp:rsid wsp:val=&quot;0023029F&quot;/&gt;&lt;wsp:rsid wsp:val=&quot;00243D84&quot;/&gt;&lt;wsp:rsid wsp:val=&quot;002C30EA&quot;/&gt;&lt;wsp:rsid wsp:val=&quot;00356A06&quot;/&gt;&lt;wsp:rsid wsp:val=&quot;003F2762&quot;/&gt;&lt;wsp:rsid wsp:val=&quot;004C5D7E&quot;/&gt;&lt;wsp:rsid wsp:val=&quot;00524791&quot;/&gt;&lt;wsp:rsid wsp:val=&quot;005319E4&quot;/&gt;&lt;wsp:rsid wsp:val=&quot;005766A8&quot;/&gt;&lt;wsp:rsid wsp:val=&quot;006027E3&quot;/&gt;&lt;wsp:rsid wsp:val=&quot;0063487E&quot;/&gt;&lt;wsp:rsid wsp:val=&quot;00711C6C&quot;/&gt;&lt;wsp:rsid wsp:val=&quot;00722C2A&quot;/&gt;&lt;wsp:rsid wsp:val=&quot;00833D0C&quot;/&gt;&lt;wsp:rsid wsp:val=&quot;00875BF3&quot;/&gt;&lt;wsp:rsid wsp:val=&quot;008B11C9&quot;/&gt;&lt;wsp:rsid wsp:val=&quot;008E2507&quot;/&gt;&lt;wsp:rsid wsp:val=&quot;008E7156&quot;/&gt;&lt;wsp:rsid wsp:val=&quot;009E0621&quot;/&gt;&lt;wsp:rsid wsp:val=&quot;00A1108E&quot;/&gt;&lt;wsp:rsid wsp:val=&quot;00B26852&quot;/&gt;&lt;wsp:rsid wsp:val=&quot;00CD18F9&quot;/&gt;&lt;wsp:rsid wsp:val=&quot;00D02143&quot;/&gt;&lt;wsp:rsid wsp:val=&quot;00D724B6&quot;/&gt;&lt;wsp:rsid wsp:val=&quot;00F17BE8&quot;/&gt;&lt;wsp:rsid wsp:val=&quot;00FF2206&quot;/&gt;&lt;/wsp:rsids&gt;&lt;/w:docPr&gt;&lt;w:body&gt;&lt;w:p wsp:rsidR=&quot;00000000&quot; wsp:rsidRDefault=&quot;00243D84&quot;&gt;&lt;m:oMathPara&gt;&lt;m:oMath&gt;&lt;m:box&gt;&lt;m:boxPr&gt;&lt;m:ctrlPr&gt;&lt;w:rPr&gt;&lt;w:rFonts w:ascii=&quot;Cambria Math&quot; w:h-ansi=&quot;Arial Black&quot;/&gt;&lt;wx:font wx:val=&quot;Cambria Math&quot;/&gt;&lt;w:b/&gt;&lt;w:i/&gt;&lt;w:color w:val=&quot;000000&quot;/&gt;&lt;w:sz w:val=&quot;40&quot;/&gt;&lt;w:sz-cs w:val=&quot;40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40&quot;/&gt;&lt;w:sz-cs w:val=&quot;40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0&quot;/&gt;&lt;w:sz-cs w:val=&quot;40&quot;/&gt;&lt;/w:rPr&gt;&lt;m:t&gt;4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0&quot;/&gt;&lt;w:sz-cs w:val=&quot;40&quot;/&gt;&lt;/w:rPr&gt;&lt;m:t&gt;3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8" o:title="" chromakey="white"/>
          </v:shape>
        </w:pict>
      </w:r>
      <w:r w:rsidRPr="0063487E">
        <w:rPr>
          <w:rFonts w:ascii="Times New Roman" w:hAnsi="Times New Roman"/>
          <w:b/>
          <w:color w:val="000000"/>
          <w:sz w:val="48"/>
          <w:szCs w:val="48"/>
        </w:rPr>
        <w:instrText xml:space="preserve"> </w:instrText>
      </w:r>
      <w:r w:rsidRPr="0063487E">
        <w:rPr>
          <w:rFonts w:ascii="Times New Roman" w:hAnsi="Times New Roman"/>
          <w:b/>
          <w:color w:val="000000"/>
          <w:sz w:val="48"/>
          <w:szCs w:val="48"/>
        </w:rPr>
        <w:fldChar w:fldCharType="separate"/>
      </w:r>
      <w:r w:rsidRPr="0063487E">
        <w:pict>
          <v:shape id="_x0000_i1032" type="#_x0000_t75" style="width:13.5pt;height:35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75BF3&quot;/&gt;&lt;wsp:rsid wsp:val=&quot;00113C20&quot;/&gt;&lt;wsp:rsid wsp:val=&quot;001A0D0E&quot;/&gt;&lt;wsp:rsid wsp:val=&quot;0023029F&quot;/&gt;&lt;wsp:rsid wsp:val=&quot;00243D84&quot;/&gt;&lt;wsp:rsid wsp:val=&quot;002C30EA&quot;/&gt;&lt;wsp:rsid wsp:val=&quot;00356A06&quot;/&gt;&lt;wsp:rsid wsp:val=&quot;003F2762&quot;/&gt;&lt;wsp:rsid wsp:val=&quot;004C5D7E&quot;/&gt;&lt;wsp:rsid wsp:val=&quot;00524791&quot;/&gt;&lt;wsp:rsid wsp:val=&quot;005319E4&quot;/&gt;&lt;wsp:rsid wsp:val=&quot;005766A8&quot;/&gt;&lt;wsp:rsid wsp:val=&quot;006027E3&quot;/&gt;&lt;wsp:rsid wsp:val=&quot;0063487E&quot;/&gt;&lt;wsp:rsid wsp:val=&quot;00711C6C&quot;/&gt;&lt;wsp:rsid wsp:val=&quot;00722C2A&quot;/&gt;&lt;wsp:rsid wsp:val=&quot;00833D0C&quot;/&gt;&lt;wsp:rsid wsp:val=&quot;00875BF3&quot;/&gt;&lt;wsp:rsid wsp:val=&quot;008B11C9&quot;/&gt;&lt;wsp:rsid wsp:val=&quot;008E2507&quot;/&gt;&lt;wsp:rsid wsp:val=&quot;008E7156&quot;/&gt;&lt;wsp:rsid wsp:val=&quot;009E0621&quot;/&gt;&lt;wsp:rsid wsp:val=&quot;00A1108E&quot;/&gt;&lt;wsp:rsid wsp:val=&quot;00B26852&quot;/&gt;&lt;wsp:rsid wsp:val=&quot;00CD18F9&quot;/&gt;&lt;wsp:rsid wsp:val=&quot;00D02143&quot;/&gt;&lt;wsp:rsid wsp:val=&quot;00D724B6&quot;/&gt;&lt;wsp:rsid wsp:val=&quot;00F17BE8&quot;/&gt;&lt;wsp:rsid wsp:val=&quot;00FF2206&quot;/&gt;&lt;/wsp:rsids&gt;&lt;/w:docPr&gt;&lt;w:body&gt;&lt;w:p wsp:rsidR=&quot;00000000&quot; wsp:rsidRDefault=&quot;00243D84&quot;&gt;&lt;m:oMathPara&gt;&lt;m:oMath&gt;&lt;m:box&gt;&lt;m:boxPr&gt;&lt;m:ctrlPr&gt;&lt;w:rPr&gt;&lt;w:rFonts w:ascii=&quot;Cambria Math&quot; w:h-ansi=&quot;Arial Black&quot;/&gt;&lt;wx:font wx:val=&quot;Cambria Math&quot;/&gt;&lt;w:b/&gt;&lt;w:i/&gt;&lt;w:color w:val=&quot;000000&quot;/&gt;&lt;w:sz w:val=&quot;40&quot;/&gt;&lt;w:sz-cs w:val=&quot;40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40&quot;/&gt;&lt;w:sz-cs w:val=&quot;40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0&quot;/&gt;&lt;w:sz-cs w:val=&quot;40&quot;/&gt;&lt;/w:rPr&gt;&lt;m:t&gt;4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0&quot;/&gt;&lt;w:sz-cs w:val=&quot;40&quot;/&gt;&lt;/w:rPr&gt;&lt;m:t&gt;3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8" o:title="" chromakey="white"/>
          </v:shape>
        </w:pict>
      </w:r>
      <w:r w:rsidRPr="0063487E">
        <w:rPr>
          <w:rFonts w:ascii="Times New Roman" w:hAnsi="Times New Roman"/>
          <w:b/>
          <w:color w:val="000000"/>
          <w:sz w:val="48"/>
          <w:szCs w:val="48"/>
        </w:rPr>
        <w:fldChar w:fldCharType="end"/>
      </w:r>
      <w:r w:rsidRPr="008E2507">
        <w:rPr>
          <w:rFonts w:ascii="Times New Roman" w:hAnsi="Times New Roman"/>
          <w:b/>
          <w:color w:val="000000"/>
          <w:sz w:val="48"/>
          <w:szCs w:val="48"/>
        </w:rPr>
        <w:t xml:space="preserve">         </w:t>
      </w:r>
      <w:r w:rsidRPr="008E2507">
        <w:rPr>
          <w:rFonts w:ascii="Times New Roman" w:hAnsi="Times New Roman"/>
          <w:b/>
          <w:color w:val="000000"/>
        </w:rPr>
        <w:t>B-)</w:t>
      </w:r>
      <w:r w:rsidRPr="008E2507">
        <w:rPr>
          <w:rFonts w:ascii="Times New Roman" w:hAnsi="Times New Roman"/>
          <w:b/>
          <w:color w:val="000000"/>
          <w:sz w:val="40"/>
          <w:szCs w:val="40"/>
        </w:rPr>
        <w:t xml:space="preserve">  </w:t>
      </w:r>
      <w:r w:rsidRPr="0063487E">
        <w:rPr>
          <w:rFonts w:ascii="Times New Roman" w:hAnsi="Times New Roman"/>
          <w:b/>
          <w:color w:val="000000"/>
          <w:sz w:val="40"/>
          <w:szCs w:val="40"/>
        </w:rPr>
        <w:fldChar w:fldCharType="begin"/>
      </w:r>
      <w:r w:rsidRPr="0063487E">
        <w:rPr>
          <w:rFonts w:ascii="Times New Roman" w:hAnsi="Times New Roman"/>
          <w:b/>
          <w:color w:val="000000"/>
          <w:sz w:val="40"/>
          <w:szCs w:val="40"/>
        </w:rPr>
        <w:instrText xml:space="preserve"> QUOTE </w:instrText>
      </w:r>
      <w:r w:rsidRPr="0063487E">
        <w:pict>
          <v:shape id="_x0000_i1033" type="#_x0000_t75" style="width:13.5pt;height:35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75BF3&quot;/&gt;&lt;wsp:rsid wsp:val=&quot;00113C20&quot;/&gt;&lt;wsp:rsid wsp:val=&quot;001A0D0E&quot;/&gt;&lt;wsp:rsid wsp:val=&quot;0023029F&quot;/&gt;&lt;wsp:rsid wsp:val=&quot;002C30EA&quot;/&gt;&lt;wsp:rsid wsp:val=&quot;00356A06&quot;/&gt;&lt;wsp:rsid wsp:val=&quot;003F2762&quot;/&gt;&lt;wsp:rsid wsp:val=&quot;00441D3B&quot;/&gt;&lt;wsp:rsid wsp:val=&quot;004C5D7E&quot;/&gt;&lt;wsp:rsid wsp:val=&quot;00524791&quot;/&gt;&lt;wsp:rsid wsp:val=&quot;005319E4&quot;/&gt;&lt;wsp:rsid wsp:val=&quot;005766A8&quot;/&gt;&lt;wsp:rsid wsp:val=&quot;006027E3&quot;/&gt;&lt;wsp:rsid wsp:val=&quot;0063487E&quot;/&gt;&lt;wsp:rsid wsp:val=&quot;00711C6C&quot;/&gt;&lt;wsp:rsid wsp:val=&quot;00722C2A&quot;/&gt;&lt;wsp:rsid wsp:val=&quot;00833D0C&quot;/&gt;&lt;wsp:rsid wsp:val=&quot;00875BF3&quot;/&gt;&lt;wsp:rsid wsp:val=&quot;008B11C9&quot;/&gt;&lt;wsp:rsid wsp:val=&quot;008E2507&quot;/&gt;&lt;wsp:rsid wsp:val=&quot;008E7156&quot;/&gt;&lt;wsp:rsid wsp:val=&quot;009E0621&quot;/&gt;&lt;wsp:rsid wsp:val=&quot;00A1108E&quot;/&gt;&lt;wsp:rsid wsp:val=&quot;00B26852&quot;/&gt;&lt;wsp:rsid wsp:val=&quot;00CD18F9&quot;/&gt;&lt;wsp:rsid wsp:val=&quot;00D02143&quot;/&gt;&lt;wsp:rsid wsp:val=&quot;00D724B6&quot;/&gt;&lt;wsp:rsid wsp:val=&quot;00F17BE8&quot;/&gt;&lt;wsp:rsid wsp:val=&quot;00FF2206&quot;/&gt;&lt;/wsp:rsids&gt;&lt;/w:docPr&gt;&lt;w:body&gt;&lt;w:p wsp:rsidR=&quot;00000000&quot; wsp:rsidRDefault=&quot;00441D3B&quot;&gt;&lt;m:oMathPara&gt;&lt;m:oMath&gt;&lt;m:box&gt;&lt;m:boxPr&gt;&lt;m:ctrlPr&gt;&lt;w:rPr&gt;&lt;w:rFonts w:ascii=&quot;Cambria Math&quot; w:h-ansi=&quot;Arial Black&quot;/&gt;&lt;wx:font wx:val=&quot;Cambria Math&quot;/&gt;&lt;w:b/&gt;&lt;w:i/&gt;&lt;w:color w:val=&quot;000000&quot;/&gt;&lt;w:sz w:val=&quot;40&quot;/&gt;&lt;w:sz-cs w:val=&quot;40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40&quot;/&gt;&lt;w:sz-cs w:val=&quot;40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0&quot;/&gt;&lt;w:sz-cs w:val=&quot;40&quot;/&gt;&lt;/w:rPr&gt;&lt;m:t&gt;3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0&quot;/&gt;&lt;w:sz-cs w:val=&quot;40&quot;/&gt;&lt;/w:rPr&gt;&lt;m:t&gt;4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9" o:title="" chromakey="white"/>
          </v:shape>
        </w:pict>
      </w:r>
      <w:r w:rsidRPr="0063487E">
        <w:rPr>
          <w:rFonts w:ascii="Times New Roman" w:hAnsi="Times New Roman"/>
          <w:b/>
          <w:color w:val="000000"/>
          <w:sz w:val="40"/>
          <w:szCs w:val="40"/>
        </w:rPr>
        <w:instrText xml:space="preserve"> </w:instrText>
      </w:r>
      <w:r w:rsidRPr="0063487E">
        <w:rPr>
          <w:rFonts w:ascii="Times New Roman" w:hAnsi="Times New Roman"/>
          <w:b/>
          <w:color w:val="000000"/>
          <w:sz w:val="40"/>
          <w:szCs w:val="40"/>
        </w:rPr>
        <w:fldChar w:fldCharType="separate"/>
      </w:r>
      <w:r w:rsidRPr="0063487E">
        <w:pict>
          <v:shape id="_x0000_i1034" type="#_x0000_t75" style="width:13.5pt;height:35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75BF3&quot;/&gt;&lt;wsp:rsid wsp:val=&quot;00113C20&quot;/&gt;&lt;wsp:rsid wsp:val=&quot;001A0D0E&quot;/&gt;&lt;wsp:rsid wsp:val=&quot;0023029F&quot;/&gt;&lt;wsp:rsid wsp:val=&quot;002C30EA&quot;/&gt;&lt;wsp:rsid wsp:val=&quot;00356A06&quot;/&gt;&lt;wsp:rsid wsp:val=&quot;003F2762&quot;/&gt;&lt;wsp:rsid wsp:val=&quot;00441D3B&quot;/&gt;&lt;wsp:rsid wsp:val=&quot;004C5D7E&quot;/&gt;&lt;wsp:rsid wsp:val=&quot;00524791&quot;/&gt;&lt;wsp:rsid wsp:val=&quot;005319E4&quot;/&gt;&lt;wsp:rsid wsp:val=&quot;005766A8&quot;/&gt;&lt;wsp:rsid wsp:val=&quot;006027E3&quot;/&gt;&lt;wsp:rsid wsp:val=&quot;0063487E&quot;/&gt;&lt;wsp:rsid wsp:val=&quot;00711C6C&quot;/&gt;&lt;wsp:rsid wsp:val=&quot;00722C2A&quot;/&gt;&lt;wsp:rsid wsp:val=&quot;00833D0C&quot;/&gt;&lt;wsp:rsid wsp:val=&quot;00875BF3&quot;/&gt;&lt;wsp:rsid wsp:val=&quot;008B11C9&quot;/&gt;&lt;wsp:rsid wsp:val=&quot;008E2507&quot;/&gt;&lt;wsp:rsid wsp:val=&quot;008E7156&quot;/&gt;&lt;wsp:rsid wsp:val=&quot;009E0621&quot;/&gt;&lt;wsp:rsid wsp:val=&quot;00A1108E&quot;/&gt;&lt;wsp:rsid wsp:val=&quot;00B26852&quot;/&gt;&lt;wsp:rsid wsp:val=&quot;00CD18F9&quot;/&gt;&lt;wsp:rsid wsp:val=&quot;00D02143&quot;/&gt;&lt;wsp:rsid wsp:val=&quot;00D724B6&quot;/&gt;&lt;wsp:rsid wsp:val=&quot;00F17BE8&quot;/&gt;&lt;wsp:rsid wsp:val=&quot;00FF2206&quot;/&gt;&lt;/wsp:rsids&gt;&lt;/w:docPr&gt;&lt;w:body&gt;&lt;w:p wsp:rsidR=&quot;00000000&quot; wsp:rsidRDefault=&quot;00441D3B&quot;&gt;&lt;m:oMathPara&gt;&lt;m:oMath&gt;&lt;m:box&gt;&lt;m:boxPr&gt;&lt;m:ctrlPr&gt;&lt;w:rPr&gt;&lt;w:rFonts w:ascii=&quot;Cambria Math&quot; w:h-ansi=&quot;Arial Black&quot;/&gt;&lt;wx:font wx:val=&quot;Cambria Math&quot;/&gt;&lt;w:b/&gt;&lt;w:i/&gt;&lt;w:color w:val=&quot;000000&quot;/&gt;&lt;w:sz w:val=&quot;40&quot;/&gt;&lt;w:sz-cs w:val=&quot;40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40&quot;/&gt;&lt;w:sz-cs w:val=&quot;40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0&quot;/&gt;&lt;w:sz-cs w:val=&quot;40&quot;/&gt;&lt;/w:rPr&gt;&lt;m:t&gt;3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0&quot;/&gt;&lt;w:sz-cs w:val=&quot;40&quot;/&gt;&lt;/w:rPr&gt;&lt;m:t&gt;4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9" o:title="" chromakey="white"/>
          </v:shape>
        </w:pict>
      </w:r>
      <w:r w:rsidRPr="0063487E">
        <w:rPr>
          <w:rFonts w:ascii="Times New Roman" w:hAnsi="Times New Roman"/>
          <w:b/>
          <w:color w:val="000000"/>
          <w:sz w:val="40"/>
          <w:szCs w:val="40"/>
        </w:rPr>
        <w:fldChar w:fldCharType="end"/>
      </w:r>
      <w:r w:rsidRPr="008E2507">
        <w:rPr>
          <w:rFonts w:ascii="Times New Roman" w:hAnsi="Times New Roman"/>
          <w:b/>
          <w:color w:val="000000"/>
          <w:sz w:val="40"/>
          <w:szCs w:val="40"/>
        </w:rPr>
        <w:t xml:space="preserve"> </w:t>
      </w:r>
      <w:r w:rsidRPr="008E2507">
        <w:rPr>
          <w:rFonts w:ascii="Times New Roman" w:hAnsi="Times New Roman"/>
          <w:b/>
          <w:color w:val="000000"/>
          <w:sz w:val="48"/>
          <w:szCs w:val="48"/>
        </w:rPr>
        <w:t xml:space="preserve">        </w:t>
      </w:r>
      <w:r w:rsidRPr="008E2507">
        <w:rPr>
          <w:rFonts w:ascii="Times New Roman" w:hAnsi="Times New Roman"/>
          <w:b/>
          <w:color w:val="000000"/>
        </w:rPr>
        <w:t xml:space="preserve">C-)  </w:t>
      </w:r>
      <w:r w:rsidRPr="008E2507">
        <w:rPr>
          <w:rFonts w:ascii="Times New Roman" w:hAnsi="Times New Roman"/>
          <w:b/>
          <w:color w:val="000000"/>
          <w:sz w:val="40"/>
          <w:szCs w:val="40"/>
        </w:rPr>
        <w:t xml:space="preserve"> </w:t>
      </w:r>
    </w:p>
    <w:p w:rsidR="00736999" w:rsidRPr="008E2507" w:rsidRDefault="00736999" w:rsidP="008E7156">
      <w:pPr>
        <w:pStyle w:val="NoSpacing"/>
        <w:rPr>
          <w:color w:val="000000"/>
          <w:sz w:val="2"/>
          <w:szCs w:val="2"/>
        </w:rPr>
      </w:pPr>
      <w:r w:rsidRPr="008E2507">
        <w:rPr>
          <w:color w:val="000000"/>
        </w:rPr>
        <w:t xml:space="preserve">     </w:t>
      </w:r>
    </w:p>
    <w:p w:rsidR="00736999" w:rsidRPr="008E2507" w:rsidRDefault="00736999" w:rsidP="008E7156">
      <w:pPr>
        <w:pStyle w:val="NoSpacing"/>
        <w:rPr>
          <w:color w:val="000000"/>
          <w:sz w:val="2"/>
          <w:szCs w:val="2"/>
        </w:rPr>
      </w:pPr>
    </w:p>
    <w:p w:rsidR="00736999" w:rsidRPr="008E2507" w:rsidRDefault="00736999" w:rsidP="008E7156">
      <w:pPr>
        <w:pStyle w:val="NoSpacing"/>
        <w:rPr>
          <w:color w:val="000000"/>
          <w:sz w:val="2"/>
          <w:szCs w:val="2"/>
        </w:rPr>
      </w:pPr>
    </w:p>
    <w:p w:rsidR="00736999" w:rsidRPr="008E2507" w:rsidRDefault="00736999" w:rsidP="008E7156">
      <w:pPr>
        <w:pStyle w:val="NoSpacing"/>
        <w:rPr>
          <w:color w:val="000000"/>
          <w:sz w:val="2"/>
          <w:szCs w:val="2"/>
        </w:rPr>
      </w:pPr>
    </w:p>
    <w:p w:rsidR="00736999" w:rsidRPr="008E2507" w:rsidRDefault="00736999" w:rsidP="008E7156">
      <w:pPr>
        <w:pStyle w:val="NoSpacing"/>
        <w:rPr>
          <w:color w:val="000000"/>
          <w:sz w:val="2"/>
          <w:szCs w:val="2"/>
        </w:rPr>
      </w:pPr>
    </w:p>
    <w:p w:rsidR="00736999" w:rsidRPr="008E2507" w:rsidRDefault="00736999" w:rsidP="008E7156">
      <w:pPr>
        <w:pStyle w:val="NoSpacing"/>
        <w:rPr>
          <w:color w:val="000000"/>
          <w:sz w:val="2"/>
          <w:szCs w:val="2"/>
        </w:rPr>
      </w:pPr>
    </w:p>
    <w:p w:rsidR="00736999" w:rsidRPr="008E2507" w:rsidRDefault="00736999" w:rsidP="008E7156">
      <w:pPr>
        <w:pStyle w:val="NoSpacing"/>
        <w:rPr>
          <w:color w:val="000000"/>
          <w:sz w:val="2"/>
          <w:szCs w:val="2"/>
        </w:rPr>
      </w:pPr>
    </w:p>
    <w:p w:rsidR="00736999" w:rsidRPr="008E2507" w:rsidRDefault="00736999" w:rsidP="008E7156">
      <w:pPr>
        <w:pStyle w:val="NoSpacing"/>
        <w:rPr>
          <w:color w:val="000000"/>
          <w:sz w:val="2"/>
          <w:szCs w:val="2"/>
        </w:rPr>
      </w:pPr>
    </w:p>
    <w:p w:rsidR="00736999" w:rsidRPr="008E2507" w:rsidRDefault="00736999" w:rsidP="008E7156">
      <w:pPr>
        <w:pStyle w:val="NoSpacing"/>
        <w:rPr>
          <w:color w:val="000000"/>
          <w:sz w:val="2"/>
          <w:szCs w:val="2"/>
        </w:rPr>
      </w:pPr>
    </w:p>
    <w:p w:rsidR="00736999" w:rsidRPr="008E2507" w:rsidRDefault="00736999" w:rsidP="008E7156">
      <w:pPr>
        <w:pStyle w:val="NoSpacing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8E2507">
        <w:rPr>
          <w:color w:val="000000"/>
          <w:sz w:val="2"/>
          <w:szCs w:val="2"/>
        </w:rPr>
        <w:t xml:space="preserve">                                                   </w:t>
      </w:r>
      <w:r w:rsidRPr="008E2507">
        <w:rPr>
          <w:rFonts w:ascii="Times New Roman" w:hAnsi="Times New Roman"/>
          <w:b/>
          <w:color w:val="000000"/>
          <w:sz w:val="24"/>
          <w:szCs w:val="24"/>
        </w:rPr>
        <w:t xml:space="preserve">3-) Aşağıdaki bilgilerden hangisi </w:t>
      </w:r>
      <w:r w:rsidRPr="008E2507">
        <w:rPr>
          <w:rFonts w:ascii="Times New Roman" w:hAnsi="Times New Roman"/>
          <w:b/>
          <w:color w:val="000000"/>
          <w:sz w:val="24"/>
          <w:szCs w:val="24"/>
          <w:u w:val="single"/>
        </w:rPr>
        <w:t>yanlıştır?</w:t>
      </w:r>
    </w:p>
    <w:p w:rsidR="00736999" w:rsidRPr="008E2507" w:rsidRDefault="00736999" w:rsidP="008E7156">
      <w:pPr>
        <w:pStyle w:val="NoSpacing"/>
        <w:rPr>
          <w:color w:val="000000"/>
        </w:rPr>
      </w:pPr>
      <w:r w:rsidRPr="008E2507">
        <w:rPr>
          <w:rFonts w:ascii="Times New Roman" w:hAnsi="Times New Roman"/>
          <w:b/>
          <w:color w:val="000000"/>
          <w:sz w:val="24"/>
          <w:szCs w:val="24"/>
        </w:rPr>
        <w:t xml:space="preserve">         A-) Payda bir bütünün kaç eşit parçaya</w:t>
      </w:r>
    </w:p>
    <w:p w:rsidR="00736999" w:rsidRPr="008E2507" w:rsidRDefault="00736999" w:rsidP="008E7156">
      <w:pPr>
        <w:pStyle w:val="NoSpacing"/>
        <w:ind w:left="825"/>
        <w:rPr>
          <w:color w:val="000000"/>
        </w:rPr>
      </w:pPr>
      <w:r w:rsidRPr="008E2507">
        <w:rPr>
          <w:rFonts w:ascii="Times New Roman" w:hAnsi="Times New Roman"/>
          <w:b/>
          <w:color w:val="000000"/>
          <w:sz w:val="24"/>
          <w:szCs w:val="24"/>
        </w:rPr>
        <w:t xml:space="preserve">  bölündüğünü gösterir.</w:t>
      </w:r>
    </w:p>
    <w:p w:rsidR="00736999" w:rsidRPr="008E2507" w:rsidRDefault="00736999" w:rsidP="008E7156">
      <w:pPr>
        <w:pStyle w:val="NoSpacing"/>
        <w:rPr>
          <w:rFonts w:ascii="Times New Roman" w:hAnsi="Times New Roman"/>
          <w:b/>
          <w:color w:val="000000"/>
        </w:rPr>
      </w:pPr>
      <w:r w:rsidRPr="008E2507">
        <w:rPr>
          <w:rFonts w:ascii="Times New Roman" w:hAnsi="Times New Roman"/>
          <w:b/>
          <w:color w:val="000000"/>
        </w:rPr>
        <w:t xml:space="preserve">         B-) Pay eşit parçalardan kaç tanesinin alındığını</w:t>
      </w:r>
    </w:p>
    <w:p w:rsidR="00736999" w:rsidRPr="008E2507" w:rsidRDefault="00736999" w:rsidP="008E7156">
      <w:pPr>
        <w:pStyle w:val="NoSpacing"/>
        <w:rPr>
          <w:b/>
          <w:color w:val="000000"/>
        </w:rPr>
      </w:pPr>
      <w:r w:rsidRPr="008E2507">
        <w:rPr>
          <w:rFonts w:ascii="Times New Roman" w:hAnsi="Times New Roman"/>
          <w:b/>
          <w:color w:val="000000"/>
        </w:rPr>
        <w:t xml:space="preserve">               gösterir.</w:t>
      </w:r>
    </w:p>
    <w:p w:rsidR="00736999" w:rsidRPr="008E2507" w:rsidRDefault="00736999" w:rsidP="008E7156">
      <w:pPr>
        <w:pStyle w:val="NoSpacing"/>
        <w:ind w:left="465"/>
        <w:rPr>
          <w:rFonts w:ascii="Times New Roman" w:hAnsi="Times New Roman"/>
          <w:b/>
          <w:color w:val="000000"/>
          <w:sz w:val="24"/>
          <w:szCs w:val="24"/>
        </w:rPr>
      </w:pPr>
      <w:r w:rsidRPr="008E2507">
        <w:rPr>
          <w:rFonts w:ascii="Times New Roman" w:hAnsi="Times New Roman"/>
          <w:b/>
          <w:color w:val="000000"/>
          <w:sz w:val="24"/>
          <w:szCs w:val="24"/>
        </w:rPr>
        <w:t>C-) Payı paydasından büyük olan kesirlere basit</w:t>
      </w:r>
    </w:p>
    <w:p w:rsidR="00736999" w:rsidRPr="008E2507" w:rsidRDefault="00736999" w:rsidP="008E7156">
      <w:pPr>
        <w:pStyle w:val="NoSpacing"/>
        <w:ind w:left="465"/>
        <w:rPr>
          <w:rFonts w:ascii="Times New Roman" w:hAnsi="Times New Roman"/>
          <w:b/>
          <w:color w:val="000000"/>
          <w:sz w:val="24"/>
          <w:szCs w:val="24"/>
        </w:rPr>
      </w:pPr>
      <w:r w:rsidRPr="008E2507">
        <w:rPr>
          <w:rFonts w:ascii="Times New Roman" w:hAnsi="Times New Roman"/>
          <w:b/>
          <w:color w:val="000000"/>
          <w:sz w:val="24"/>
          <w:szCs w:val="24"/>
        </w:rPr>
        <w:t xml:space="preserve">      kesir denir.</w:t>
      </w:r>
    </w:p>
    <w:p w:rsidR="00736999" w:rsidRPr="008E2507" w:rsidRDefault="00736999" w:rsidP="008E7156">
      <w:pPr>
        <w:pStyle w:val="NoSpacing"/>
        <w:ind w:left="465"/>
        <w:rPr>
          <w:rFonts w:ascii="Times New Roman" w:hAnsi="Times New Roman"/>
          <w:b/>
          <w:color w:val="000000"/>
          <w:sz w:val="24"/>
          <w:szCs w:val="24"/>
        </w:rPr>
      </w:pPr>
    </w:p>
    <w:p w:rsidR="00736999" w:rsidRPr="008E2507" w:rsidRDefault="00736999" w:rsidP="008E7156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  <w:r w:rsidRPr="008E2507">
        <w:rPr>
          <w:rFonts w:ascii="Times New Roman" w:hAnsi="Times New Roman"/>
          <w:b/>
          <w:color w:val="000000"/>
          <w:sz w:val="24"/>
          <w:szCs w:val="24"/>
        </w:rPr>
        <w:t xml:space="preserve">       </w:t>
      </w:r>
    </w:p>
    <w:p w:rsidR="00736999" w:rsidRPr="008E2507" w:rsidRDefault="00736999" w:rsidP="008E7156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8E7156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8E7156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8E7156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8E7156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8E7156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8E7156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8E2507">
        <w:rPr>
          <w:rFonts w:ascii="Times New Roman" w:hAnsi="Times New Roman"/>
          <w:b/>
          <w:color w:val="000000"/>
          <w:sz w:val="2"/>
          <w:szCs w:val="2"/>
        </w:rPr>
        <w:t xml:space="preserve">                                          </w:t>
      </w:r>
      <w:r w:rsidRPr="008E2507">
        <w:rPr>
          <w:rFonts w:ascii="Times New Roman" w:hAnsi="Times New Roman"/>
          <w:b/>
          <w:color w:val="000000"/>
          <w:sz w:val="24"/>
          <w:szCs w:val="24"/>
        </w:rPr>
        <w:t xml:space="preserve">4-) Aşağıdaki bilgilerden hangisi </w:t>
      </w:r>
      <w:r w:rsidRPr="008E2507">
        <w:rPr>
          <w:rFonts w:ascii="Times New Roman" w:hAnsi="Times New Roman"/>
          <w:b/>
          <w:color w:val="000000"/>
          <w:sz w:val="24"/>
          <w:szCs w:val="24"/>
          <w:u w:val="single"/>
        </w:rPr>
        <w:t>doğrudur?</w:t>
      </w:r>
      <w:r w:rsidRPr="008E2507">
        <w:rPr>
          <w:rFonts w:ascii="Times New Roman" w:hAnsi="Times New Roman"/>
          <w:b/>
          <w:color w:val="000000"/>
          <w:sz w:val="24"/>
          <w:szCs w:val="24"/>
        </w:rPr>
        <w:t xml:space="preserve">  </w:t>
      </w:r>
    </w:p>
    <w:p w:rsidR="00736999" w:rsidRPr="008E2507" w:rsidRDefault="00736999" w:rsidP="008E7156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8E2507">
        <w:rPr>
          <w:rFonts w:ascii="Times New Roman" w:hAnsi="Times New Roman"/>
          <w:b/>
          <w:color w:val="000000"/>
          <w:sz w:val="24"/>
          <w:szCs w:val="24"/>
        </w:rPr>
        <w:t xml:space="preserve">         A-) Bileşik kesirler bir bütünden küçüktür.</w:t>
      </w:r>
    </w:p>
    <w:p w:rsidR="00736999" w:rsidRPr="008E2507" w:rsidRDefault="00736999" w:rsidP="008E7156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8E2507">
        <w:rPr>
          <w:rFonts w:ascii="Times New Roman" w:hAnsi="Times New Roman"/>
          <w:b/>
          <w:color w:val="000000"/>
          <w:sz w:val="24"/>
          <w:szCs w:val="24"/>
        </w:rPr>
        <w:t xml:space="preserve">         B-) Basit kesirler bir bütünden küçüktür.</w:t>
      </w:r>
    </w:p>
    <w:p w:rsidR="00736999" w:rsidRPr="008E2507" w:rsidRDefault="00736999" w:rsidP="008E7156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8E2507">
        <w:rPr>
          <w:rFonts w:ascii="Times New Roman" w:hAnsi="Times New Roman"/>
          <w:b/>
          <w:color w:val="000000"/>
          <w:sz w:val="24"/>
          <w:szCs w:val="24"/>
        </w:rPr>
        <w:t xml:space="preserve">         C-) Tam sayılı kesirler bir bütünden küçüktür.</w:t>
      </w:r>
    </w:p>
    <w:p w:rsidR="00736999" w:rsidRPr="008E2507" w:rsidRDefault="00736999" w:rsidP="008E7156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</w:p>
    <w:p w:rsidR="00736999" w:rsidRPr="008E2507" w:rsidRDefault="00736999" w:rsidP="004C5D7E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  <w:r w:rsidRPr="008E2507">
        <w:rPr>
          <w:rFonts w:ascii="Times New Roman" w:hAnsi="Times New Roman"/>
          <w:b/>
          <w:color w:val="000000"/>
          <w:sz w:val="24"/>
          <w:szCs w:val="24"/>
        </w:rPr>
        <w:t xml:space="preserve">    </w:t>
      </w:r>
    </w:p>
    <w:p w:rsidR="00736999" w:rsidRPr="008E2507" w:rsidRDefault="00736999" w:rsidP="004C5D7E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4C5D7E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4C5D7E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4C5D7E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4C5D7E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4C5D7E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4C5D7E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4C5D7E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4C5D7E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4C5D7E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8E2507">
        <w:rPr>
          <w:rFonts w:ascii="Times New Roman" w:hAnsi="Times New Roman"/>
          <w:b/>
          <w:color w:val="000000"/>
          <w:sz w:val="2"/>
          <w:szCs w:val="2"/>
        </w:rPr>
        <w:t xml:space="preserve">                                         </w:t>
      </w:r>
      <w:r w:rsidRPr="008E2507">
        <w:rPr>
          <w:rFonts w:ascii="Times New Roman" w:hAnsi="Times New Roman"/>
          <w:b/>
          <w:color w:val="000000"/>
          <w:sz w:val="24"/>
          <w:szCs w:val="24"/>
        </w:rPr>
        <w:t xml:space="preserve"> 5-) Aşağıdakilerden hangisi bileşik kesirdir?</w:t>
      </w:r>
    </w:p>
    <w:p w:rsidR="00736999" w:rsidRPr="008E2507" w:rsidRDefault="00736999" w:rsidP="008E7156">
      <w:pPr>
        <w:rPr>
          <w:color w:val="000000"/>
        </w:rPr>
      </w:pPr>
      <w:r w:rsidRPr="008E2507">
        <w:rPr>
          <w:rFonts w:ascii="Times New Roman" w:hAnsi="Times New Roman"/>
          <w:b/>
          <w:color w:val="000000"/>
        </w:rPr>
        <w:t xml:space="preserve">         A-)   </w:t>
      </w:r>
      <w:r w:rsidRPr="0063487E">
        <w:rPr>
          <w:rFonts w:ascii="Times New Roman" w:hAnsi="Times New Roman"/>
          <w:b/>
          <w:color w:val="000000"/>
          <w:sz w:val="48"/>
          <w:szCs w:val="48"/>
        </w:rPr>
        <w:fldChar w:fldCharType="begin"/>
      </w:r>
      <w:r w:rsidRPr="0063487E">
        <w:rPr>
          <w:rFonts w:ascii="Times New Roman" w:hAnsi="Times New Roman"/>
          <w:b/>
          <w:color w:val="000000"/>
          <w:sz w:val="48"/>
          <w:szCs w:val="48"/>
        </w:rPr>
        <w:instrText xml:space="preserve"> QUOTE </w:instrText>
      </w:r>
      <w:r w:rsidRPr="0063487E">
        <w:pict>
          <v:shape id="_x0000_i1035" type="#_x0000_t75" style="width:14.25pt;height:37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75BF3&quot;/&gt;&lt;wsp:rsid wsp:val=&quot;00113C20&quot;/&gt;&lt;wsp:rsid wsp:val=&quot;001A0D0E&quot;/&gt;&lt;wsp:rsid wsp:val=&quot;0023029F&quot;/&gt;&lt;wsp:rsid wsp:val=&quot;002C30EA&quot;/&gt;&lt;wsp:rsid wsp:val=&quot;00356A06&quot;/&gt;&lt;wsp:rsid wsp:val=&quot;003F2762&quot;/&gt;&lt;wsp:rsid wsp:val=&quot;004C5D7E&quot;/&gt;&lt;wsp:rsid wsp:val=&quot;00524791&quot;/&gt;&lt;wsp:rsid wsp:val=&quot;005319E4&quot;/&gt;&lt;wsp:rsid wsp:val=&quot;005766A8&quot;/&gt;&lt;wsp:rsid wsp:val=&quot;006027E3&quot;/&gt;&lt;wsp:rsid wsp:val=&quot;0063487E&quot;/&gt;&lt;wsp:rsid wsp:val=&quot;00711C6C&quot;/&gt;&lt;wsp:rsid wsp:val=&quot;00722C2A&quot;/&gt;&lt;wsp:rsid wsp:val=&quot;00833D0C&quot;/&gt;&lt;wsp:rsid wsp:val=&quot;00875BF3&quot;/&gt;&lt;wsp:rsid wsp:val=&quot;008B11C9&quot;/&gt;&lt;wsp:rsid wsp:val=&quot;008E2507&quot;/&gt;&lt;wsp:rsid wsp:val=&quot;008E7156&quot;/&gt;&lt;wsp:rsid wsp:val=&quot;009E0621&quot;/&gt;&lt;wsp:rsid wsp:val=&quot;00A1108E&quot;/&gt;&lt;wsp:rsid wsp:val=&quot;00B26852&quot;/&gt;&lt;wsp:rsid wsp:val=&quot;00CD18F9&quot;/&gt;&lt;wsp:rsid wsp:val=&quot;00D02143&quot;/&gt;&lt;wsp:rsid wsp:val=&quot;00D724B6&quot;/&gt;&lt;wsp:rsid wsp:val=&quot;00F043C1&quot;/&gt;&lt;wsp:rsid wsp:val=&quot;00F17BE8&quot;/&gt;&lt;wsp:rsid wsp:val=&quot;00FF2206&quot;/&gt;&lt;/wsp:rsids&gt;&lt;/w:docPr&gt;&lt;w:body&gt;&lt;w:p wsp:rsidR=&quot;00000000&quot; wsp:rsidRDefault=&quot;00F043C1&quot;&gt;&lt;m:oMathPara&gt;&lt;m:oMath&gt;&lt;m:box&gt;&lt;m:boxPr&gt;&lt;m:ctrlPr&gt;&lt;w:rPr&gt;&lt;w:rFonts w:ascii=&quot;Cambria Math&quot; w:h-ansi=&quot;Arial Black&quot;/&gt;&lt;wx:font wx:val=&quot;Cambria Math&quot;/&gt;&lt;w:b/&gt;&lt;w:i/&gt;&lt;w:color w:val=&quot;000000&quot;/&gt;&lt;w:sz w:val=&quot;44&quot;/&gt;&lt;w:sz-cs w:val=&quot;44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44&quot;/&gt;&lt;w:sz-cs w:val=&quot;44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9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5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0" o:title="" chromakey="white"/>
          </v:shape>
        </w:pict>
      </w:r>
      <w:r w:rsidRPr="0063487E">
        <w:rPr>
          <w:rFonts w:ascii="Times New Roman" w:hAnsi="Times New Roman"/>
          <w:b/>
          <w:color w:val="000000"/>
          <w:sz w:val="48"/>
          <w:szCs w:val="48"/>
        </w:rPr>
        <w:instrText xml:space="preserve"> </w:instrText>
      </w:r>
      <w:r w:rsidRPr="0063487E">
        <w:rPr>
          <w:rFonts w:ascii="Times New Roman" w:hAnsi="Times New Roman"/>
          <w:b/>
          <w:color w:val="000000"/>
          <w:sz w:val="48"/>
          <w:szCs w:val="48"/>
        </w:rPr>
        <w:fldChar w:fldCharType="separate"/>
      </w:r>
      <w:r w:rsidRPr="0063487E">
        <w:pict>
          <v:shape id="_x0000_i1036" type="#_x0000_t75" style="width:14.25pt;height:37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75BF3&quot;/&gt;&lt;wsp:rsid wsp:val=&quot;00113C20&quot;/&gt;&lt;wsp:rsid wsp:val=&quot;001A0D0E&quot;/&gt;&lt;wsp:rsid wsp:val=&quot;0023029F&quot;/&gt;&lt;wsp:rsid wsp:val=&quot;002C30EA&quot;/&gt;&lt;wsp:rsid wsp:val=&quot;00356A06&quot;/&gt;&lt;wsp:rsid wsp:val=&quot;003F2762&quot;/&gt;&lt;wsp:rsid wsp:val=&quot;004C5D7E&quot;/&gt;&lt;wsp:rsid wsp:val=&quot;00524791&quot;/&gt;&lt;wsp:rsid wsp:val=&quot;005319E4&quot;/&gt;&lt;wsp:rsid wsp:val=&quot;005766A8&quot;/&gt;&lt;wsp:rsid wsp:val=&quot;006027E3&quot;/&gt;&lt;wsp:rsid wsp:val=&quot;0063487E&quot;/&gt;&lt;wsp:rsid wsp:val=&quot;00711C6C&quot;/&gt;&lt;wsp:rsid wsp:val=&quot;00722C2A&quot;/&gt;&lt;wsp:rsid wsp:val=&quot;00833D0C&quot;/&gt;&lt;wsp:rsid wsp:val=&quot;00875BF3&quot;/&gt;&lt;wsp:rsid wsp:val=&quot;008B11C9&quot;/&gt;&lt;wsp:rsid wsp:val=&quot;008E2507&quot;/&gt;&lt;wsp:rsid wsp:val=&quot;008E7156&quot;/&gt;&lt;wsp:rsid wsp:val=&quot;009E0621&quot;/&gt;&lt;wsp:rsid wsp:val=&quot;00A1108E&quot;/&gt;&lt;wsp:rsid wsp:val=&quot;00B26852&quot;/&gt;&lt;wsp:rsid wsp:val=&quot;00CD18F9&quot;/&gt;&lt;wsp:rsid wsp:val=&quot;00D02143&quot;/&gt;&lt;wsp:rsid wsp:val=&quot;00D724B6&quot;/&gt;&lt;wsp:rsid wsp:val=&quot;00F043C1&quot;/&gt;&lt;wsp:rsid wsp:val=&quot;00F17BE8&quot;/&gt;&lt;wsp:rsid wsp:val=&quot;00FF2206&quot;/&gt;&lt;/wsp:rsids&gt;&lt;/w:docPr&gt;&lt;w:body&gt;&lt;w:p wsp:rsidR=&quot;00000000&quot; wsp:rsidRDefault=&quot;00F043C1&quot;&gt;&lt;m:oMathPara&gt;&lt;m:oMath&gt;&lt;m:box&gt;&lt;m:boxPr&gt;&lt;m:ctrlPr&gt;&lt;w:rPr&gt;&lt;w:rFonts w:ascii=&quot;Cambria Math&quot; w:h-ansi=&quot;Arial Black&quot;/&gt;&lt;wx:font wx:val=&quot;Cambria Math&quot;/&gt;&lt;w:b/&gt;&lt;w:i/&gt;&lt;w:color w:val=&quot;000000&quot;/&gt;&lt;w:sz w:val=&quot;44&quot;/&gt;&lt;w:sz-cs w:val=&quot;44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44&quot;/&gt;&lt;w:sz-cs w:val=&quot;44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9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5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0" o:title="" chromakey="white"/>
          </v:shape>
        </w:pict>
      </w:r>
      <w:r w:rsidRPr="0063487E">
        <w:rPr>
          <w:rFonts w:ascii="Times New Roman" w:hAnsi="Times New Roman"/>
          <w:b/>
          <w:color w:val="000000"/>
          <w:sz w:val="48"/>
          <w:szCs w:val="48"/>
        </w:rPr>
        <w:fldChar w:fldCharType="end"/>
      </w:r>
      <w:r w:rsidRPr="008E2507">
        <w:rPr>
          <w:rFonts w:ascii="Times New Roman" w:hAnsi="Times New Roman"/>
          <w:b/>
          <w:color w:val="000000"/>
          <w:sz w:val="48"/>
          <w:szCs w:val="48"/>
        </w:rPr>
        <w:t xml:space="preserve">          </w:t>
      </w:r>
      <w:r w:rsidRPr="008E2507">
        <w:rPr>
          <w:rFonts w:ascii="Times New Roman" w:hAnsi="Times New Roman"/>
          <w:b/>
          <w:color w:val="000000"/>
        </w:rPr>
        <w:t>B-)</w:t>
      </w:r>
      <w:r w:rsidRPr="008E2507">
        <w:rPr>
          <w:rFonts w:ascii="Times New Roman" w:hAnsi="Times New Roman"/>
          <w:b/>
          <w:color w:val="000000"/>
          <w:sz w:val="48"/>
          <w:szCs w:val="48"/>
        </w:rPr>
        <w:t xml:space="preserve">  </w:t>
      </w:r>
      <w:r w:rsidRPr="0063487E">
        <w:rPr>
          <w:rFonts w:ascii="Times New Roman" w:hAnsi="Times New Roman"/>
          <w:b/>
          <w:color w:val="000000"/>
          <w:sz w:val="48"/>
          <w:szCs w:val="48"/>
        </w:rPr>
        <w:fldChar w:fldCharType="begin"/>
      </w:r>
      <w:r w:rsidRPr="0063487E">
        <w:rPr>
          <w:rFonts w:ascii="Times New Roman" w:hAnsi="Times New Roman"/>
          <w:b/>
          <w:color w:val="000000"/>
          <w:sz w:val="48"/>
          <w:szCs w:val="48"/>
        </w:rPr>
        <w:instrText xml:space="preserve"> QUOTE </w:instrText>
      </w:r>
      <w:r w:rsidRPr="0063487E">
        <w:pict>
          <v:shape id="_x0000_i1037" type="#_x0000_t75" style="width:14.25pt;height:37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75BF3&quot;/&gt;&lt;wsp:rsid wsp:val=&quot;00113C20&quot;/&gt;&lt;wsp:rsid wsp:val=&quot;001A0D0E&quot;/&gt;&lt;wsp:rsid wsp:val=&quot;0023029F&quot;/&gt;&lt;wsp:rsid wsp:val=&quot;002C30EA&quot;/&gt;&lt;wsp:rsid wsp:val=&quot;00356A06&quot;/&gt;&lt;wsp:rsid wsp:val=&quot;003F2762&quot;/&gt;&lt;wsp:rsid wsp:val=&quot;004C5D7E&quot;/&gt;&lt;wsp:rsid wsp:val=&quot;00524791&quot;/&gt;&lt;wsp:rsid wsp:val=&quot;005319E4&quot;/&gt;&lt;wsp:rsid wsp:val=&quot;005766A8&quot;/&gt;&lt;wsp:rsid wsp:val=&quot;006027E3&quot;/&gt;&lt;wsp:rsid wsp:val=&quot;0063487E&quot;/&gt;&lt;wsp:rsid wsp:val=&quot;00711C6C&quot;/&gt;&lt;wsp:rsid wsp:val=&quot;00722C2A&quot;/&gt;&lt;wsp:rsid wsp:val=&quot;00833D0C&quot;/&gt;&lt;wsp:rsid wsp:val=&quot;00875BF3&quot;/&gt;&lt;wsp:rsid wsp:val=&quot;008B11C9&quot;/&gt;&lt;wsp:rsid wsp:val=&quot;008E2507&quot;/&gt;&lt;wsp:rsid wsp:val=&quot;008E7156&quot;/&gt;&lt;wsp:rsid wsp:val=&quot;009E0621&quot;/&gt;&lt;wsp:rsid wsp:val=&quot;00A1108E&quot;/&gt;&lt;wsp:rsid wsp:val=&quot;00B26852&quot;/&gt;&lt;wsp:rsid wsp:val=&quot;00CD18F9&quot;/&gt;&lt;wsp:rsid wsp:val=&quot;00D02143&quot;/&gt;&lt;wsp:rsid wsp:val=&quot;00D724B6&quot;/&gt;&lt;wsp:rsid wsp:val=&quot;00E36BB1&quot;/&gt;&lt;wsp:rsid wsp:val=&quot;00F17BE8&quot;/&gt;&lt;wsp:rsid wsp:val=&quot;00FF2206&quot;/&gt;&lt;/wsp:rsids&gt;&lt;/w:docPr&gt;&lt;w:body&gt;&lt;w:p wsp:rsidR=&quot;00000000&quot; wsp:rsidRDefault=&quot;00E36BB1&quot;&gt;&lt;m:oMathPara&gt;&lt;m:oMath&gt;&lt;m:box&gt;&lt;m:boxPr&gt;&lt;m:ctrlPr&gt;&lt;w:rPr&gt;&lt;w:rFonts w:ascii=&quot;Cambria Math&quot; w:h-ansi=&quot;Arial Black&quot;/&gt;&lt;wx:font wx:val=&quot;Cambria Math&quot;/&gt;&lt;w:b/&gt;&lt;w:i/&gt;&lt;w:color w:val=&quot;000000&quot;/&gt;&lt;w:sz w:val=&quot;44&quot;/&gt;&lt;w:sz-cs w:val=&quot;44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44&quot;/&gt;&lt;w:sz-cs w:val=&quot;44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2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5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1" o:title="" chromakey="white"/>
          </v:shape>
        </w:pict>
      </w:r>
      <w:r w:rsidRPr="0063487E">
        <w:rPr>
          <w:rFonts w:ascii="Times New Roman" w:hAnsi="Times New Roman"/>
          <w:b/>
          <w:color w:val="000000"/>
          <w:sz w:val="48"/>
          <w:szCs w:val="48"/>
        </w:rPr>
        <w:instrText xml:space="preserve"> </w:instrText>
      </w:r>
      <w:r w:rsidRPr="0063487E">
        <w:rPr>
          <w:rFonts w:ascii="Times New Roman" w:hAnsi="Times New Roman"/>
          <w:b/>
          <w:color w:val="000000"/>
          <w:sz w:val="48"/>
          <w:szCs w:val="48"/>
        </w:rPr>
        <w:fldChar w:fldCharType="separate"/>
      </w:r>
      <w:r w:rsidRPr="0063487E">
        <w:pict>
          <v:shape id="_x0000_i1038" type="#_x0000_t75" style="width:14.25pt;height:37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75BF3&quot;/&gt;&lt;wsp:rsid wsp:val=&quot;00113C20&quot;/&gt;&lt;wsp:rsid wsp:val=&quot;001A0D0E&quot;/&gt;&lt;wsp:rsid wsp:val=&quot;0023029F&quot;/&gt;&lt;wsp:rsid wsp:val=&quot;002C30EA&quot;/&gt;&lt;wsp:rsid wsp:val=&quot;00356A06&quot;/&gt;&lt;wsp:rsid wsp:val=&quot;003F2762&quot;/&gt;&lt;wsp:rsid wsp:val=&quot;004C5D7E&quot;/&gt;&lt;wsp:rsid wsp:val=&quot;00524791&quot;/&gt;&lt;wsp:rsid wsp:val=&quot;005319E4&quot;/&gt;&lt;wsp:rsid wsp:val=&quot;005766A8&quot;/&gt;&lt;wsp:rsid wsp:val=&quot;006027E3&quot;/&gt;&lt;wsp:rsid wsp:val=&quot;0063487E&quot;/&gt;&lt;wsp:rsid wsp:val=&quot;00711C6C&quot;/&gt;&lt;wsp:rsid wsp:val=&quot;00722C2A&quot;/&gt;&lt;wsp:rsid wsp:val=&quot;00833D0C&quot;/&gt;&lt;wsp:rsid wsp:val=&quot;00875BF3&quot;/&gt;&lt;wsp:rsid wsp:val=&quot;008B11C9&quot;/&gt;&lt;wsp:rsid wsp:val=&quot;008E2507&quot;/&gt;&lt;wsp:rsid wsp:val=&quot;008E7156&quot;/&gt;&lt;wsp:rsid wsp:val=&quot;009E0621&quot;/&gt;&lt;wsp:rsid wsp:val=&quot;00A1108E&quot;/&gt;&lt;wsp:rsid wsp:val=&quot;00B26852&quot;/&gt;&lt;wsp:rsid wsp:val=&quot;00CD18F9&quot;/&gt;&lt;wsp:rsid wsp:val=&quot;00D02143&quot;/&gt;&lt;wsp:rsid wsp:val=&quot;00D724B6&quot;/&gt;&lt;wsp:rsid wsp:val=&quot;00E36BB1&quot;/&gt;&lt;wsp:rsid wsp:val=&quot;00F17BE8&quot;/&gt;&lt;wsp:rsid wsp:val=&quot;00FF2206&quot;/&gt;&lt;/wsp:rsids&gt;&lt;/w:docPr&gt;&lt;w:body&gt;&lt;w:p wsp:rsidR=&quot;00000000&quot; wsp:rsidRDefault=&quot;00E36BB1&quot;&gt;&lt;m:oMathPara&gt;&lt;m:oMath&gt;&lt;m:box&gt;&lt;m:boxPr&gt;&lt;m:ctrlPr&gt;&lt;w:rPr&gt;&lt;w:rFonts w:ascii=&quot;Cambria Math&quot; w:h-ansi=&quot;Arial Black&quot;/&gt;&lt;wx:font wx:val=&quot;Cambria Math&quot;/&gt;&lt;w:b/&gt;&lt;w:i/&gt;&lt;w:color w:val=&quot;000000&quot;/&gt;&lt;w:sz w:val=&quot;44&quot;/&gt;&lt;w:sz-cs w:val=&quot;44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44&quot;/&gt;&lt;w:sz-cs w:val=&quot;44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2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5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1" o:title="" chromakey="white"/>
          </v:shape>
        </w:pict>
      </w:r>
      <w:r w:rsidRPr="0063487E">
        <w:rPr>
          <w:rFonts w:ascii="Times New Roman" w:hAnsi="Times New Roman"/>
          <w:b/>
          <w:color w:val="000000"/>
          <w:sz w:val="48"/>
          <w:szCs w:val="48"/>
        </w:rPr>
        <w:fldChar w:fldCharType="end"/>
      </w:r>
      <w:r w:rsidRPr="008E2507">
        <w:rPr>
          <w:rFonts w:ascii="Times New Roman" w:hAnsi="Times New Roman"/>
          <w:b/>
          <w:color w:val="000000"/>
          <w:sz w:val="48"/>
          <w:szCs w:val="48"/>
        </w:rPr>
        <w:t xml:space="preserve">            </w:t>
      </w:r>
      <w:r w:rsidRPr="008E2507">
        <w:rPr>
          <w:rFonts w:ascii="Times New Roman" w:hAnsi="Times New Roman"/>
          <w:b/>
          <w:color w:val="000000"/>
        </w:rPr>
        <w:t xml:space="preserve">C-)   </w:t>
      </w:r>
      <w:r w:rsidRPr="008E2507">
        <w:rPr>
          <w:rFonts w:ascii="Times New Roman" w:hAnsi="Times New Roman"/>
          <w:b/>
          <w:color w:val="000000"/>
          <w:sz w:val="48"/>
          <w:szCs w:val="48"/>
        </w:rPr>
        <w:t xml:space="preserve"> </w:t>
      </w:r>
      <w:r w:rsidRPr="0063487E">
        <w:rPr>
          <w:color w:val="000000"/>
        </w:rPr>
        <w:fldChar w:fldCharType="begin"/>
      </w:r>
      <w:r w:rsidRPr="0063487E">
        <w:rPr>
          <w:color w:val="000000"/>
        </w:rPr>
        <w:instrText xml:space="preserve"> QUOTE </w:instrText>
      </w:r>
      <w:r w:rsidRPr="0063487E">
        <w:pict>
          <v:shape id="_x0000_i1039" type="#_x0000_t75" style="width:14.25pt;height:36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75BF3&quot;/&gt;&lt;wsp:rsid wsp:val=&quot;00113C20&quot;/&gt;&lt;wsp:rsid wsp:val=&quot;001A0D0E&quot;/&gt;&lt;wsp:rsid wsp:val=&quot;0023029F&quot;/&gt;&lt;wsp:rsid wsp:val=&quot;002C30EA&quot;/&gt;&lt;wsp:rsid wsp:val=&quot;00356A06&quot;/&gt;&lt;wsp:rsid wsp:val=&quot;003F2762&quot;/&gt;&lt;wsp:rsid wsp:val=&quot;004C5D7E&quot;/&gt;&lt;wsp:rsid wsp:val=&quot;00524791&quot;/&gt;&lt;wsp:rsid wsp:val=&quot;005319E4&quot;/&gt;&lt;wsp:rsid wsp:val=&quot;005766A8&quot;/&gt;&lt;wsp:rsid wsp:val=&quot;006027E3&quot;/&gt;&lt;wsp:rsid wsp:val=&quot;0063487E&quot;/&gt;&lt;wsp:rsid wsp:val=&quot;00711C6C&quot;/&gt;&lt;wsp:rsid wsp:val=&quot;00722C2A&quot;/&gt;&lt;wsp:rsid wsp:val=&quot;00833D0C&quot;/&gt;&lt;wsp:rsid wsp:val=&quot;00875BF3&quot;/&gt;&lt;wsp:rsid wsp:val=&quot;008B11C9&quot;/&gt;&lt;wsp:rsid wsp:val=&quot;008E2507&quot;/&gt;&lt;wsp:rsid wsp:val=&quot;008E7156&quot;/&gt;&lt;wsp:rsid wsp:val=&quot;009E0621&quot;/&gt;&lt;wsp:rsid wsp:val=&quot;00A1108E&quot;/&gt;&lt;wsp:rsid wsp:val=&quot;00B26852&quot;/&gt;&lt;wsp:rsid wsp:val=&quot;00B94B44&quot;/&gt;&lt;wsp:rsid wsp:val=&quot;00CD18F9&quot;/&gt;&lt;wsp:rsid wsp:val=&quot;00D02143&quot;/&gt;&lt;wsp:rsid wsp:val=&quot;00D724B6&quot;/&gt;&lt;wsp:rsid wsp:val=&quot;00F17BE8&quot;/&gt;&lt;wsp:rsid wsp:val=&quot;00FF2206&quot;/&gt;&lt;/wsp:rsids&gt;&lt;/w:docPr&gt;&lt;w:body&gt;&lt;w:p wsp:rsidR=&quot;00000000&quot; wsp:rsidRDefault=&quot;00B94B44&quot;&gt;&lt;m:oMathPara&gt;&lt;m:oMath&gt;&lt;m:box&gt;&lt;m:boxPr&gt;&lt;m:ctrlPr&gt;&lt;w:rPr&gt;&lt;w:rFonts w:ascii=&quot;Cambria Math&quot; w:h-ansi=&quot;Times New Roman&quot;/&gt;&lt;wx:font wx:val=&quot;Cambria Math&quot;/&gt;&lt;w:b/&gt;&lt;w:i/&gt;&lt;w:color w:val=&quot;000000&quot;/&gt;&lt;w:sz w:val=&quot;44&quot;/&gt;&lt;w:sz-cs w:val=&quot;44&quot;/&gt;&lt;/w:rPr&gt;&lt;/m:ctrlPr&gt;&lt;/m:boxPr&gt;&lt;m:e&gt;&lt;m:argPr&gt;&lt;m:argSz m:val=&quot;-1&quot;/&gt;&lt;/m:argPr&gt;&lt;m:f&gt;&lt;m:fPr&gt;&lt;m:ctrlPr&gt;&lt;w:rPr&gt;&lt;w:rFonts w:ascii=&quot;Cambria Math&quot; w:h-ansi=&quot;Times New Roman&quot;/&gt;&lt;wx:font wx:val=&quot;Cambria Math&quot;/&gt;&lt;w:b/&gt;&lt;w:i/&gt;&lt;w:color w:val=&quot;000000&quot;/&gt;&lt;w:sz w:val=&quot;44&quot;/&gt;&lt;w:sz-cs w:val=&quot;44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3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4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2" o:title="" chromakey="white"/>
          </v:shape>
        </w:pict>
      </w:r>
      <w:r w:rsidRPr="0063487E">
        <w:rPr>
          <w:color w:val="000000"/>
        </w:rPr>
        <w:instrText xml:space="preserve"> </w:instrText>
      </w:r>
      <w:r w:rsidRPr="0063487E">
        <w:rPr>
          <w:color w:val="000000"/>
        </w:rPr>
        <w:fldChar w:fldCharType="separate"/>
      </w:r>
      <w:r w:rsidRPr="0063487E">
        <w:pict>
          <v:shape id="_x0000_i1040" type="#_x0000_t75" style="width:14.25pt;height:36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75BF3&quot;/&gt;&lt;wsp:rsid wsp:val=&quot;00113C20&quot;/&gt;&lt;wsp:rsid wsp:val=&quot;001A0D0E&quot;/&gt;&lt;wsp:rsid wsp:val=&quot;0023029F&quot;/&gt;&lt;wsp:rsid wsp:val=&quot;002C30EA&quot;/&gt;&lt;wsp:rsid wsp:val=&quot;00356A06&quot;/&gt;&lt;wsp:rsid wsp:val=&quot;003F2762&quot;/&gt;&lt;wsp:rsid wsp:val=&quot;004C5D7E&quot;/&gt;&lt;wsp:rsid wsp:val=&quot;00524791&quot;/&gt;&lt;wsp:rsid wsp:val=&quot;005319E4&quot;/&gt;&lt;wsp:rsid wsp:val=&quot;005766A8&quot;/&gt;&lt;wsp:rsid wsp:val=&quot;006027E3&quot;/&gt;&lt;wsp:rsid wsp:val=&quot;0063487E&quot;/&gt;&lt;wsp:rsid wsp:val=&quot;00711C6C&quot;/&gt;&lt;wsp:rsid wsp:val=&quot;00722C2A&quot;/&gt;&lt;wsp:rsid wsp:val=&quot;00833D0C&quot;/&gt;&lt;wsp:rsid wsp:val=&quot;00875BF3&quot;/&gt;&lt;wsp:rsid wsp:val=&quot;008B11C9&quot;/&gt;&lt;wsp:rsid wsp:val=&quot;008E2507&quot;/&gt;&lt;wsp:rsid wsp:val=&quot;008E7156&quot;/&gt;&lt;wsp:rsid wsp:val=&quot;009E0621&quot;/&gt;&lt;wsp:rsid wsp:val=&quot;00A1108E&quot;/&gt;&lt;wsp:rsid wsp:val=&quot;00B26852&quot;/&gt;&lt;wsp:rsid wsp:val=&quot;00B94B44&quot;/&gt;&lt;wsp:rsid wsp:val=&quot;00CD18F9&quot;/&gt;&lt;wsp:rsid wsp:val=&quot;00D02143&quot;/&gt;&lt;wsp:rsid wsp:val=&quot;00D724B6&quot;/&gt;&lt;wsp:rsid wsp:val=&quot;00F17BE8&quot;/&gt;&lt;wsp:rsid wsp:val=&quot;00FF2206&quot;/&gt;&lt;/wsp:rsids&gt;&lt;/w:docPr&gt;&lt;w:body&gt;&lt;w:p wsp:rsidR=&quot;00000000&quot; wsp:rsidRDefault=&quot;00B94B44&quot;&gt;&lt;m:oMathPara&gt;&lt;m:oMath&gt;&lt;m:box&gt;&lt;m:boxPr&gt;&lt;m:ctrlPr&gt;&lt;w:rPr&gt;&lt;w:rFonts w:ascii=&quot;Cambria Math&quot; w:h-ansi=&quot;Times New Roman&quot;/&gt;&lt;wx:font wx:val=&quot;Cambria Math&quot;/&gt;&lt;w:b/&gt;&lt;w:i/&gt;&lt;w:color w:val=&quot;000000&quot;/&gt;&lt;w:sz w:val=&quot;44&quot;/&gt;&lt;w:sz-cs w:val=&quot;44&quot;/&gt;&lt;/w:rPr&gt;&lt;/m:ctrlPr&gt;&lt;/m:boxPr&gt;&lt;m:e&gt;&lt;m:argPr&gt;&lt;m:argSz m:val=&quot;-1&quot;/&gt;&lt;/m:argPr&gt;&lt;m:f&gt;&lt;m:fPr&gt;&lt;m:ctrlPr&gt;&lt;w:rPr&gt;&lt;w:rFonts w:ascii=&quot;Cambria Math&quot; w:h-ansi=&quot;Times New Roman&quot;/&gt;&lt;wx:font wx:val=&quot;Cambria Math&quot;/&gt;&lt;w:b/&gt;&lt;w:i/&gt;&lt;w:color w:val=&quot;000000&quot;/&gt;&lt;w:sz w:val=&quot;44&quot;/&gt;&lt;w:sz-cs w:val=&quot;44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3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4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2" o:title="" chromakey="white"/>
          </v:shape>
        </w:pict>
      </w:r>
      <w:r w:rsidRPr="0063487E">
        <w:rPr>
          <w:color w:val="000000"/>
        </w:rPr>
        <w:fldChar w:fldCharType="end"/>
      </w:r>
    </w:p>
    <w:p w:rsidR="00736999" w:rsidRPr="008E2507" w:rsidRDefault="00736999" w:rsidP="008E7156">
      <w:pPr>
        <w:pStyle w:val="NoSpacing"/>
        <w:rPr>
          <w:color w:val="000000"/>
        </w:rPr>
      </w:pPr>
      <w:r>
        <w:rPr>
          <w:noProof/>
        </w:rPr>
        <w:pict>
          <v:rect id="_x0000_s1026" style="position:absolute;margin-left:105.05pt;margin-top:-.05pt;width:15.75pt;height:15.75pt;z-index:251603456" fillcolor="black" strokeweight="1.75pt">
            <v:fill r:id="rId13" o:title="" type="pattern"/>
          </v:rect>
        </w:pict>
      </w:r>
      <w:r>
        <w:rPr>
          <w:noProof/>
        </w:rPr>
        <w:pict>
          <v:rect id="_x0000_s1027" style="position:absolute;margin-left:89.3pt;margin-top:-.05pt;width:15.75pt;height:15.75pt;z-index:251601408" fillcolor="black" strokeweight="1.75pt">
            <v:fill r:id="rId13" o:title="" type="pattern"/>
          </v:rect>
        </w:pict>
      </w:r>
      <w:r>
        <w:rPr>
          <w:noProof/>
        </w:rPr>
        <w:pict>
          <v:rect id="_x0000_s1028" style="position:absolute;margin-left:73.55pt;margin-top:-.05pt;width:15.75pt;height:15.75pt;z-index:251599360" strokeweight="1.75pt"/>
        </w:pict>
      </w:r>
      <w:r>
        <w:rPr>
          <w:noProof/>
        </w:rPr>
        <w:pict>
          <v:rect id="_x0000_s1029" style="position:absolute;margin-left:57.8pt;margin-top:-.05pt;width:15.75pt;height:15.75pt;z-index:251595264" fillcolor="black" strokeweight="1.75pt">
            <v:fill r:id="rId13" o:title="" type="pattern"/>
          </v:rect>
        </w:pict>
      </w:r>
      <w:r>
        <w:rPr>
          <w:noProof/>
        </w:rPr>
        <w:pict>
          <v:rect id="_x0000_s1030" style="position:absolute;margin-left:42.05pt;margin-top:-.05pt;width:15.75pt;height:15.75pt;z-index:251594240" strokeweight="1.75pt"/>
        </w:pict>
      </w:r>
      <w:r w:rsidRPr="008E2507">
        <w:rPr>
          <w:color w:val="000000"/>
        </w:rPr>
        <w:t xml:space="preserve">      </w:t>
      </w:r>
      <w:r w:rsidRPr="008E2507">
        <w:rPr>
          <w:rFonts w:ascii="Times New Roman" w:hAnsi="Times New Roman"/>
          <w:b/>
          <w:color w:val="000000"/>
          <w:sz w:val="24"/>
          <w:szCs w:val="24"/>
        </w:rPr>
        <w:t xml:space="preserve">6-) </w:t>
      </w:r>
    </w:p>
    <w:p w:rsidR="00736999" w:rsidRPr="008E2507" w:rsidRDefault="00736999">
      <w:pPr>
        <w:rPr>
          <w:color w:val="000000"/>
        </w:rPr>
      </w:pPr>
      <w:r>
        <w:rPr>
          <w:noProof/>
        </w:rPr>
        <w:pict>
          <v:rect id="_x0000_s1031" style="position:absolute;margin-left:105.05pt;margin-top:1.9pt;width:15.75pt;height:15.75pt;z-index:251602432" strokeweight="1.75pt"/>
        </w:pict>
      </w:r>
      <w:r>
        <w:rPr>
          <w:noProof/>
        </w:rPr>
        <w:pict>
          <v:rect id="_x0000_s1032" style="position:absolute;margin-left:89.3pt;margin-top:1.9pt;width:15.75pt;height:15.75pt;z-index:251600384" fillcolor="black" strokeweight="1.75pt">
            <v:fill r:id="rId13" o:title="" type="pattern"/>
          </v:rect>
        </w:pict>
      </w:r>
      <w:r>
        <w:rPr>
          <w:noProof/>
        </w:rPr>
        <w:pict>
          <v:rect id="_x0000_s1033" style="position:absolute;margin-left:73.55pt;margin-top:1.9pt;width:15.75pt;height:15.75pt;z-index:251598336" fillcolor="black" strokeweight="1.75pt">
            <v:fill r:id="rId13" o:title="" type="pattern"/>
          </v:rect>
        </w:pict>
      </w:r>
      <w:r>
        <w:rPr>
          <w:noProof/>
        </w:rPr>
        <w:pict>
          <v:rect id="_x0000_s1034" style="position:absolute;margin-left:57.8pt;margin-top:1.9pt;width:15.75pt;height:15.75pt;z-index:251596288" strokeweight="1.75pt"/>
        </w:pict>
      </w:r>
      <w:r>
        <w:rPr>
          <w:noProof/>
        </w:rPr>
        <w:pict>
          <v:rect id="_x0000_s1035" style="position:absolute;margin-left:42.05pt;margin-top:1.9pt;width:15.75pt;height:15.75pt;z-index:251597312" fillcolor="black" strokeweight="1.75pt">
            <v:fill r:id="rId13" o:title="" type="pattern"/>
          </v:rect>
        </w:pict>
      </w:r>
    </w:p>
    <w:p w:rsidR="00736999" w:rsidRPr="008E2507" w:rsidRDefault="00736999" w:rsidP="004C5D7E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8E2507">
        <w:rPr>
          <w:color w:val="000000"/>
        </w:rPr>
        <w:t xml:space="preserve">             </w:t>
      </w:r>
      <w:r w:rsidRPr="008E2507">
        <w:rPr>
          <w:rFonts w:ascii="Times New Roman" w:hAnsi="Times New Roman"/>
          <w:b/>
          <w:color w:val="000000"/>
          <w:sz w:val="24"/>
          <w:szCs w:val="24"/>
        </w:rPr>
        <w:t>Yukarıdaki şeklin kesirle ifade edilişi</w:t>
      </w:r>
    </w:p>
    <w:p w:rsidR="00736999" w:rsidRPr="008E2507" w:rsidRDefault="00736999" w:rsidP="004C5D7E">
      <w:pPr>
        <w:pStyle w:val="NoSpacing"/>
        <w:rPr>
          <w:color w:val="000000"/>
        </w:rPr>
      </w:pPr>
      <w:r w:rsidRPr="008E2507">
        <w:rPr>
          <w:rFonts w:ascii="Times New Roman" w:hAnsi="Times New Roman"/>
          <w:b/>
          <w:color w:val="000000"/>
          <w:sz w:val="24"/>
          <w:szCs w:val="24"/>
        </w:rPr>
        <w:t xml:space="preserve">           aşağıdakilerden hangisidir?</w:t>
      </w:r>
    </w:p>
    <w:p w:rsidR="00736999" w:rsidRPr="008E2507" w:rsidRDefault="00736999" w:rsidP="004C5D7E">
      <w:pPr>
        <w:pStyle w:val="NoSpacing"/>
        <w:rPr>
          <w:color w:val="000000"/>
        </w:rPr>
      </w:pPr>
      <w:r w:rsidRPr="008E2507">
        <w:rPr>
          <w:rFonts w:ascii="Times New Roman" w:hAnsi="Times New Roman"/>
          <w:b/>
          <w:color w:val="000000"/>
        </w:rPr>
        <w:t xml:space="preserve">        A-)   </w:t>
      </w:r>
      <w:r w:rsidRPr="0063487E">
        <w:rPr>
          <w:rFonts w:ascii="Times New Roman" w:hAnsi="Times New Roman"/>
          <w:b/>
          <w:color w:val="000000"/>
          <w:sz w:val="48"/>
          <w:szCs w:val="48"/>
        </w:rPr>
        <w:fldChar w:fldCharType="begin"/>
      </w:r>
      <w:r w:rsidRPr="0063487E">
        <w:rPr>
          <w:rFonts w:ascii="Times New Roman" w:hAnsi="Times New Roman"/>
          <w:b/>
          <w:color w:val="000000"/>
          <w:sz w:val="48"/>
          <w:szCs w:val="48"/>
        </w:rPr>
        <w:instrText xml:space="preserve"> QUOTE </w:instrText>
      </w:r>
      <w:r w:rsidRPr="0063487E">
        <w:pict>
          <v:shape id="_x0000_i1041" type="#_x0000_t75" style="width:27pt;height:36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75BF3&quot;/&gt;&lt;wsp:rsid wsp:val=&quot;00113C20&quot;/&gt;&lt;wsp:rsid wsp:val=&quot;001A0D0E&quot;/&gt;&lt;wsp:rsid wsp:val=&quot;0023029F&quot;/&gt;&lt;wsp:rsid wsp:val=&quot;002C30EA&quot;/&gt;&lt;wsp:rsid wsp:val=&quot;00356A06&quot;/&gt;&lt;wsp:rsid wsp:val=&quot;003F2762&quot;/&gt;&lt;wsp:rsid wsp:val=&quot;004C5D7E&quot;/&gt;&lt;wsp:rsid wsp:val=&quot;00524791&quot;/&gt;&lt;wsp:rsid wsp:val=&quot;005319E4&quot;/&gt;&lt;wsp:rsid wsp:val=&quot;0053755C&quot;/&gt;&lt;wsp:rsid wsp:val=&quot;005766A8&quot;/&gt;&lt;wsp:rsid wsp:val=&quot;006027E3&quot;/&gt;&lt;wsp:rsid wsp:val=&quot;0063487E&quot;/&gt;&lt;wsp:rsid wsp:val=&quot;00711C6C&quot;/&gt;&lt;wsp:rsid wsp:val=&quot;00722C2A&quot;/&gt;&lt;wsp:rsid wsp:val=&quot;00833D0C&quot;/&gt;&lt;wsp:rsid wsp:val=&quot;00875BF3&quot;/&gt;&lt;wsp:rsid wsp:val=&quot;008B11C9&quot;/&gt;&lt;wsp:rsid wsp:val=&quot;008E2507&quot;/&gt;&lt;wsp:rsid wsp:val=&quot;008E7156&quot;/&gt;&lt;wsp:rsid wsp:val=&quot;009E0621&quot;/&gt;&lt;wsp:rsid wsp:val=&quot;00A1108E&quot;/&gt;&lt;wsp:rsid wsp:val=&quot;00B26852&quot;/&gt;&lt;wsp:rsid wsp:val=&quot;00CD18F9&quot;/&gt;&lt;wsp:rsid wsp:val=&quot;00D02143&quot;/&gt;&lt;wsp:rsid wsp:val=&quot;00D724B6&quot;/&gt;&lt;wsp:rsid wsp:val=&quot;00F17BE8&quot;/&gt;&lt;wsp:rsid wsp:val=&quot;00FF2206&quot;/&gt;&lt;/wsp:rsids&gt;&lt;/w:docPr&gt;&lt;w:body&gt;&lt;w:p wsp:rsidR=&quot;00000000&quot; wsp:rsidRDefault=&quot;0053755C&quot;&gt;&lt;m:oMathPara&gt;&lt;m:oMath&gt;&lt;m:box&gt;&lt;m:boxPr&gt;&lt;m:ctrlPr&gt;&lt;w:rPr&gt;&lt;w:rFonts w:ascii=&quot;Cambria Math&quot; w:h-ansi=&quot;Arial Black&quot;/&gt;&lt;wx:font wx:val=&quot;Cambria Math&quot;/&gt;&lt;w:b/&gt;&lt;w:i/&gt;&lt;w:color w:val=&quot;000000&quot;/&gt;&lt;w:sz w:val=&quot;44&quot;/&gt;&lt;w:sz-cs w:val=&quot;44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44&quot;/&gt;&lt;w:sz-cs w:val=&quot;44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4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10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4" o:title="" chromakey="white"/>
          </v:shape>
        </w:pict>
      </w:r>
      <w:r w:rsidRPr="0063487E">
        <w:rPr>
          <w:rFonts w:ascii="Times New Roman" w:hAnsi="Times New Roman"/>
          <w:b/>
          <w:color w:val="000000"/>
          <w:sz w:val="48"/>
          <w:szCs w:val="48"/>
        </w:rPr>
        <w:instrText xml:space="preserve"> </w:instrText>
      </w:r>
      <w:r w:rsidRPr="0063487E">
        <w:rPr>
          <w:rFonts w:ascii="Times New Roman" w:hAnsi="Times New Roman"/>
          <w:b/>
          <w:color w:val="000000"/>
          <w:sz w:val="48"/>
          <w:szCs w:val="48"/>
        </w:rPr>
        <w:fldChar w:fldCharType="separate"/>
      </w:r>
      <w:r w:rsidRPr="0063487E">
        <w:pict>
          <v:shape id="_x0000_i1042" type="#_x0000_t75" style="width:27pt;height:36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75BF3&quot;/&gt;&lt;wsp:rsid wsp:val=&quot;00113C20&quot;/&gt;&lt;wsp:rsid wsp:val=&quot;001A0D0E&quot;/&gt;&lt;wsp:rsid wsp:val=&quot;0023029F&quot;/&gt;&lt;wsp:rsid wsp:val=&quot;002C30EA&quot;/&gt;&lt;wsp:rsid wsp:val=&quot;00356A06&quot;/&gt;&lt;wsp:rsid wsp:val=&quot;003F2762&quot;/&gt;&lt;wsp:rsid wsp:val=&quot;004C5D7E&quot;/&gt;&lt;wsp:rsid wsp:val=&quot;00524791&quot;/&gt;&lt;wsp:rsid wsp:val=&quot;005319E4&quot;/&gt;&lt;wsp:rsid wsp:val=&quot;0053755C&quot;/&gt;&lt;wsp:rsid wsp:val=&quot;005766A8&quot;/&gt;&lt;wsp:rsid wsp:val=&quot;006027E3&quot;/&gt;&lt;wsp:rsid wsp:val=&quot;0063487E&quot;/&gt;&lt;wsp:rsid wsp:val=&quot;00711C6C&quot;/&gt;&lt;wsp:rsid wsp:val=&quot;00722C2A&quot;/&gt;&lt;wsp:rsid wsp:val=&quot;00833D0C&quot;/&gt;&lt;wsp:rsid wsp:val=&quot;00875BF3&quot;/&gt;&lt;wsp:rsid wsp:val=&quot;008B11C9&quot;/&gt;&lt;wsp:rsid wsp:val=&quot;008E2507&quot;/&gt;&lt;wsp:rsid wsp:val=&quot;008E7156&quot;/&gt;&lt;wsp:rsid wsp:val=&quot;009E0621&quot;/&gt;&lt;wsp:rsid wsp:val=&quot;00A1108E&quot;/&gt;&lt;wsp:rsid wsp:val=&quot;00B26852&quot;/&gt;&lt;wsp:rsid wsp:val=&quot;00CD18F9&quot;/&gt;&lt;wsp:rsid wsp:val=&quot;00D02143&quot;/&gt;&lt;wsp:rsid wsp:val=&quot;00D724B6&quot;/&gt;&lt;wsp:rsid wsp:val=&quot;00F17BE8&quot;/&gt;&lt;wsp:rsid wsp:val=&quot;00FF2206&quot;/&gt;&lt;/wsp:rsids&gt;&lt;/w:docPr&gt;&lt;w:body&gt;&lt;w:p wsp:rsidR=&quot;00000000&quot; wsp:rsidRDefault=&quot;0053755C&quot;&gt;&lt;m:oMathPara&gt;&lt;m:oMath&gt;&lt;m:box&gt;&lt;m:boxPr&gt;&lt;m:ctrlPr&gt;&lt;w:rPr&gt;&lt;w:rFonts w:ascii=&quot;Cambria Math&quot; w:h-ansi=&quot;Arial Black&quot;/&gt;&lt;wx:font wx:val=&quot;Cambria Math&quot;/&gt;&lt;w:b/&gt;&lt;w:i/&gt;&lt;w:color w:val=&quot;000000&quot;/&gt;&lt;w:sz w:val=&quot;44&quot;/&gt;&lt;w:sz-cs w:val=&quot;44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44&quot;/&gt;&lt;w:sz-cs w:val=&quot;44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4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10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4" o:title="" chromakey="white"/>
          </v:shape>
        </w:pict>
      </w:r>
      <w:r w:rsidRPr="0063487E">
        <w:rPr>
          <w:rFonts w:ascii="Times New Roman" w:hAnsi="Times New Roman"/>
          <w:b/>
          <w:color w:val="000000"/>
          <w:sz w:val="48"/>
          <w:szCs w:val="48"/>
        </w:rPr>
        <w:fldChar w:fldCharType="end"/>
      </w:r>
      <w:r w:rsidRPr="008E2507">
        <w:rPr>
          <w:rFonts w:ascii="Times New Roman" w:hAnsi="Times New Roman"/>
          <w:b/>
          <w:color w:val="000000"/>
          <w:sz w:val="48"/>
          <w:szCs w:val="48"/>
        </w:rPr>
        <w:t xml:space="preserve">          </w:t>
      </w:r>
      <w:r w:rsidRPr="008E2507">
        <w:rPr>
          <w:rFonts w:ascii="Times New Roman" w:hAnsi="Times New Roman"/>
          <w:b/>
          <w:color w:val="000000"/>
        </w:rPr>
        <w:t>B-)</w:t>
      </w:r>
      <w:r w:rsidRPr="008E2507">
        <w:rPr>
          <w:rFonts w:ascii="Times New Roman" w:hAnsi="Times New Roman"/>
          <w:b/>
          <w:color w:val="000000"/>
          <w:sz w:val="48"/>
          <w:szCs w:val="48"/>
        </w:rPr>
        <w:t xml:space="preserve">  </w:t>
      </w:r>
      <w:r w:rsidRPr="0063487E">
        <w:rPr>
          <w:rFonts w:ascii="Times New Roman" w:hAnsi="Times New Roman"/>
          <w:b/>
          <w:color w:val="000000"/>
          <w:sz w:val="48"/>
          <w:szCs w:val="48"/>
        </w:rPr>
        <w:fldChar w:fldCharType="begin"/>
      </w:r>
      <w:r w:rsidRPr="0063487E">
        <w:rPr>
          <w:rFonts w:ascii="Times New Roman" w:hAnsi="Times New Roman"/>
          <w:b/>
          <w:color w:val="000000"/>
          <w:sz w:val="48"/>
          <w:szCs w:val="48"/>
        </w:rPr>
        <w:instrText xml:space="preserve"> QUOTE </w:instrText>
      </w:r>
      <w:r w:rsidRPr="0063487E">
        <w:pict>
          <v:shape id="_x0000_i1043" type="#_x0000_t75" style="width:27pt;height:36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75BF3&quot;/&gt;&lt;wsp:rsid wsp:val=&quot;00113C20&quot;/&gt;&lt;wsp:rsid wsp:val=&quot;001A0D0E&quot;/&gt;&lt;wsp:rsid wsp:val=&quot;0023029F&quot;/&gt;&lt;wsp:rsid wsp:val=&quot;002C30EA&quot;/&gt;&lt;wsp:rsid wsp:val=&quot;00356A06&quot;/&gt;&lt;wsp:rsid wsp:val=&quot;003F2762&quot;/&gt;&lt;wsp:rsid wsp:val=&quot;004B374F&quot;/&gt;&lt;wsp:rsid wsp:val=&quot;004C5D7E&quot;/&gt;&lt;wsp:rsid wsp:val=&quot;00524791&quot;/&gt;&lt;wsp:rsid wsp:val=&quot;005319E4&quot;/&gt;&lt;wsp:rsid wsp:val=&quot;005766A8&quot;/&gt;&lt;wsp:rsid wsp:val=&quot;006027E3&quot;/&gt;&lt;wsp:rsid wsp:val=&quot;0063487E&quot;/&gt;&lt;wsp:rsid wsp:val=&quot;00711C6C&quot;/&gt;&lt;wsp:rsid wsp:val=&quot;00722C2A&quot;/&gt;&lt;wsp:rsid wsp:val=&quot;00833D0C&quot;/&gt;&lt;wsp:rsid wsp:val=&quot;00875BF3&quot;/&gt;&lt;wsp:rsid wsp:val=&quot;008B11C9&quot;/&gt;&lt;wsp:rsid wsp:val=&quot;008E2507&quot;/&gt;&lt;wsp:rsid wsp:val=&quot;008E7156&quot;/&gt;&lt;wsp:rsid wsp:val=&quot;009E0621&quot;/&gt;&lt;wsp:rsid wsp:val=&quot;00A1108E&quot;/&gt;&lt;wsp:rsid wsp:val=&quot;00B26852&quot;/&gt;&lt;wsp:rsid wsp:val=&quot;00CD18F9&quot;/&gt;&lt;wsp:rsid wsp:val=&quot;00D02143&quot;/&gt;&lt;wsp:rsid wsp:val=&quot;00D724B6&quot;/&gt;&lt;wsp:rsid wsp:val=&quot;00F17BE8&quot;/&gt;&lt;wsp:rsid wsp:val=&quot;00FF2206&quot;/&gt;&lt;/wsp:rsids&gt;&lt;/w:docPr&gt;&lt;w:body&gt;&lt;w:p wsp:rsidR=&quot;00000000&quot; wsp:rsidRDefault=&quot;004B374F&quot;&gt;&lt;m:oMathPara&gt;&lt;m:oMath&gt;&lt;m:box&gt;&lt;m:boxPr&gt;&lt;m:ctrlPr&gt;&lt;w:rPr&gt;&lt;w:rFonts w:ascii=&quot;Cambria Math&quot; w:h-ansi=&quot;Arial Black&quot;/&gt;&lt;wx:font wx:val=&quot;Cambria Math&quot;/&gt;&lt;w:b/&gt;&lt;w:i/&gt;&lt;w:color w:val=&quot;000000&quot;/&gt;&lt;w:sz w:val=&quot;44&quot;/&gt;&lt;w:sz-cs w:val=&quot;44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44&quot;/&gt;&lt;w:sz-cs w:val=&quot;44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6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10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5" o:title="" chromakey="white"/>
          </v:shape>
        </w:pict>
      </w:r>
      <w:r w:rsidRPr="0063487E">
        <w:rPr>
          <w:rFonts w:ascii="Times New Roman" w:hAnsi="Times New Roman"/>
          <w:b/>
          <w:color w:val="000000"/>
          <w:sz w:val="48"/>
          <w:szCs w:val="48"/>
        </w:rPr>
        <w:instrText xml:space="preserve"> </w:instrText>
      </w:r>
      <w:r w:rsidRPr="0063487E">
        <w:rPr>
          <w:rFonts w:ascii="Times New Roman" w:hAnsi="Times New Roman"/>
          <w:b/>
          <w:color w:val="000000"/>
          <w:sz w:val="48"/>
          <w:szCs w:val="48"/>
        </w:rPr>
        <w:fldChar w:fldCharType="separate"/>
      </w:r>
      <w:r w:rsidRPr="0063487E">
        <w:pict>
          <v:shape id="_x0000_i1044" type="#_x0000_t75" style="width:27pt;height:36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75BF3&quot;/&gt;&lt;wsp:rsid wsp:val=&quot;00113C20&quot;/&gt;&lt;wsp:rsid wsp:val=&quot;001A0D0E&quot;/&gt;&lt;wsp:rsid wsp:val=&quot;0023029F&quot;/&gt;&lt;wsp:rsid wsp:val=&quot;002C30EA&quot;/&gt;&lt;wsp:rsid wsp:val=&quot;00356A06&quot;/&gt;&lt;wsp:rsid wsp:val=&quot;003F2762&quot;/&gt;&lt;wsp:rsid wsp:val=&quot;004B374F&quot;/&gt;&lt;wsp:rsid wsp:val=&quot;004C5D7E&quot;/&gt;&lt;wsp:rsid wsp:val=&quot;00524791&quot;/&gt;&lt;wsp:rsid wsp:val=&quot;005319E4&quot;/&gt;&lt;wsp:rsid wsp:val=&quot;005766A8&quot;/&gt;&lt;wsp:rsid wsp:val=&quot;006027E3&quot;/&gt;&lt;wsp:rsid wsp:val=&quot;0063487E&quot;/&gt;&lt;wsp:rsid wsp:val=&quot;00711C6C&quot;/&gt;&lt;wsp:rsid wsp:val=&quot;00722C2A&quot;/&gt;&lt;wsp:rsid wsp:val=&quot;00833D0C&quot;/&gt;&lt;wsp:rsid wsp:val=&quot;00875BF3&quot;/&gt;&lt;wsp:rsid wsp:val=&quot;008B11C9&quot;/&gt;&lt;wsp:rsid wsp:val=&quot;008E2507&quot;/&gt;&lt;wsp:rsid wsp:val=&quot;008E7156&quot;/&gt;&lt;wsp:rsid wsp:val=&quot;009E0621&quot;/&gt;&lt;wsp:rsid wsp:val=&quot;00A1108E&quot;/&gt;&lt;wsp:rsid wsp:val=&quot;00B26852&quot;/&gt;&lt;wsp:rsid wsp:val=&quot;00CD18F9&quot;/&gt;&lt;wsp:rsid wsp:val=&quot;00D02143&quot;/&gt;&lt;wsp:rsid wsp:val=&quot;00D724B6&quot;/&gt;&lt;wsp:rsid wsp:val=&quot;00F17BE8&quot;/&gt;&lt;wsp:rsid wsp:val=&quot;00FF2206&quot;/&gt;&lt;/wsp:rsids&gt;&lt;/w:docPr&gt;&lt;w:body&gt;&lt;w:p wsp:rsidR=&quot;00000000&quot; wsp:rsidRDefault=&quot;004B374F&quot;&gt;&lt;m:oMathPara&gt;&lt;m:oMath&gt;&lt;m:box&gt;&lt;m:boxPr&gt;&lt;m:ctrlPr&gt;&lt;w:rPr&gt;&lt;w:rFonts w:ascii=&quot;Cambria Math&quot; w:h-ansi=&quot;Arial Black&quot;/&gt;&lt;wx:font wx:val=&quot;Cambria Math&quot;/&gt;&lt;w:b/&gt;&lt;w:i/&gt;&lt;w:color w:val=&quot;000000&quot;/&gt;&lt;w:sz w:val=&quot;44&quot;/&gt;&lt;w:sz-cs w:val=&quot;44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44&quot;/&gt;&lt;w:sz-cs w:val=&quot;44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6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10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5" o:title="" chromakey="white"/>
          </v:shape>
        </w:pict>
      </w:r>
      <w:r w:rsidRPr="0063487E">
        <w:rPr>
          <w:rFonts w:ascii="Times New Roman" w:hAnsi="Times New Roman"/>
          <w:b/>
          <w:color w:val="000000"/>
          <w:sz w:val="48"/>
          <w:szCs w:val="48"/>
        </w:rPr>
        <w:fldChar w:fldCharType="end"/>
      </w:r>
      <w:r w:rsidRPr="008E2507">
        <w:rPr>
          <w:rFonts w:ascii="Times New Roman" w:hAnsi="Times New Roman"/>
          <w:b/>
          <w:color w:val="000000"/>
          <w:sz w:val="48"/>
          <w:szCs w:val="48"/>
        </w:rPr>
        <w:t xml:space="preserve">         </w:t>
      </w:r>
      <w:r w:rsidRPr="008E2507">
        <w:rPr>
          <w:rFonts w:ascii="Times New Roman" w:hAnsi="Times New Roman"/>
          <w:b/>
          <w:color w:val="000000"/>
        </w:rPr>
        <w:t xml:space="preserve">C-)  </w:t>
      </w:r>
      <w:r w:rsidRPr="008E2507">
        <w:rPr>
          <w:rFonts w:ascii="Times New Roman" w:hAnsi="Times New Roman"/>
          <w:b/>
          <w:color w:val="000000"/>
          <w:sz w:val="48"/>
          <w:szCs w:val="48"/>
        </w:rPr>
        <w:t xml:space="preserve"> </w:t>
      </w:r>
      <w:r w:rsidRPr="0063487E">
        <w:rPr>
          <w:color w:val="000000"/>
        </w:rPr>
        <w:fldChar w:fldCharType="begin"/>
      </w:r>
      <w:r w:rsidRPr="0063487E">
        <w:rPr>
          <w:color w:val="000000"/>
        </w:rPr>
        <w:instrText xml:space="preserve"> QUOTE </w:instrText>
      </w:r>
      <w:r w:rsidRPr="0063487E">
        <w:pict>
          <v:shape id="_x0000_i1045" type="#_x0000_t75" style="width:27pt;height:37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75BF3&quot;/&gt;&lt;wsp:rsid wsp:val=&quot;000034CC&quot;/&gt;&lt;wsp:rsid wsp:val=&quot;00113C20&quot;/&gt;&lt;wsp:rsid wsp:val=&quot;001A0D0E&quot;/&gt;&lt;wsp:rsid wsp:val=&quot;0023029F&quot;/&gt;&lt;wsp:rsid wsp:val=&quot;002C30EA&quot;/&gt;&lt;wsp:rsid wsp:val=&quot;00356A06&quot;/&gt;&lt;wsp:rsid wsp:val=&quot;003F2762&quot;/&gt;&lt;wsp:rsid wsp:val=&quot;004C5D7E&quot;/&gt;&lt;wsp:rsid wsp:val=&quot;00524791&quot;/&gt;&lt;wsp:rsid wsp:val=&quot;005319E4&quot;/&gt;&lt;wsp:rsid wsp:val=&quot;005766A8&quot;/&gt;&lt;wsp:rsid wsp:val=&quot;006027E3&quot;/&gt;&lt;wsp:rsid wsp:val=&quot;0063487E&quot;/&gt;&lt;wsp:rsid wsp:val=&quot;00711C6C&quot;/&gt;&lt;wsp:rsid wsp:val=&quot;00722C2A&quot;/&gt;&lt;wsp:rsid wsp:val=&quot;00833D0C&quot;/&gt;&lt;wsp:rsid wsp:val=&quot;00875BF3&quot;/&gt;&lt;wsp:rsid wsp:val=&quot;008B11C9&quot;/&gt;&lt;wsp:rsid wsp:val=&quot;008E2507&quot;/&gt;&lt;wsp:rsid wsp:val=&quot;008E7156&quot;/&gt;&lt;wsp:rsid wsp:val=&quot;009E0621&quot;/&gt;&lt;wsp:rsid wsp:val=&quot;00A1108E&quot;/&gt;&lt;wsp:rsid wsp:val=&quot;00B26852&quot;/&gt;&lt;wsp:rsid wsp:val=&quot;00CD18F9&quot;/&gt;&lt;wsp:rsid wsp:val=&quot;00D02143&quot;/&gt;&lt;wsp:rsid wsp:val=&quot;00D724B6&quot;/&gt;&lt;wsp:rsid wsp:val=&quot;00F17BE8&quot;/&gt;&lt;wsp:rsid wsp:val=&quot;00FF2206&quot;/&gt;&lt;/wsp:rsids&gt;&lt;/w:docPr&gt;&lt;w:body&gt;&lt;w:p wsp:rsidR=&quot;00000000&quot; wsp:rsidRDefault=&quot;000034CC&quot;&gt;&lt;m:oMathPara&gt;&lt;m:oMath&gt;&lt;m:box&gt;&lt;m:boxPr&gt;&lt;m:ctrlPr&gt;&lt;w:rPr&gt;&lt;w:rFonts w:ascii=&quot;Cambria Math&quot; w:h-ansi=&quot;Times New Roman&quot;/&gt;&lt;wx:font wx:val=&quot;Cambria Math&quot;/&gt;&lt;w:b/&gt;&lt;w:i/&gt;&lt;w:color w:val=&quot;000000&quot;/&gt;&lt;w:sz w:val=&quot;44&quot;/&gt;&lt;w:sz-cs w:val=&quot;44&quot;/&gt;&lt;/w:rPr&gt;&lt;/m:ctrlPr&gt;&lt;/m:boxPr&gt;&lt;m:e&gt;&lt;m:argPr&gt;&lt;m:argSz m:val=&quot;-1&quot;/&gt;&lt;/m:argPr&gt;&lt;m:f&gt;&lt;m:fPr&gt;&lt;m:ctrlPr&gt;&lt;w:rPr&gt;&lt;w:rFonts w:ascii=&quot;Cambria Math&quot; w:h-ansi=&quot;Times New Roman&quot;/&gt;&lt;wx:font wx:val=&quot;Cambria Math&quot;/&gt;&lt;w:b/&gt;&lt;w:i/&gt;&lt;w:color w:val=&quot;000000&quot;/&gt;&lt;w:sz w:val=&quot;44&quot;/&gt;&lt;w:sz-cs w:val=&quot;44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5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10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6" o:title="" chromakey="white"/>
          </v:shape>
        </w:pict>
      </w:r>
      <w:r w:rsidRPr="0063487E">
        <w:rPr>
          <w:color w:val="000000"/>
        </w:rPr>
        <w:instrText xml:space="preserve"> </w:instrText>
      </w:r>
      <w:r w:rsidRPr="0063487E">
        <w:rPr>
          <w:color w:val="000000"/>
        </w:rPr>
        <w:fldChar w:fldCharType="separate"/>
      </w:r>
      <w:r w:rsidRPr="0063487E">
        <w:pict>
          <v:shape id="_x0000_i1046" type="#_x0000_t75" style="width:27pt;height:37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75BF3&quot;/&gt;&lt;wsp:rsid wsp:val=&quot;000034CC&quot;/&gt;&lt;wsp:rsid wsp:val=&quot;00113C20&quot;/&gt;&lt;wsp:rsid wsp:val=&quot;001A0D0E&quot;/&gt;&lt;wsp:rsid wsp:val=&quot;0023029F&quot;/&gt;&lt;wsp:rsid wsp:val=&quot;002C30EA&quot;/&gt;&lt;wsp:rsid wsp:val=&quot;00356A06&quot;/&gt;&lt;wsp:rsid wsp:val=&quot;003F2762&quot;/&gt;&lt;wsp:rsid wsp:val=&quot;004C5D7E&quot;/&gt;&lt;wsp:rsid wsp:val=&quot;00524791&quot;/&gt;&lt;wsp:rsid wsp:val=&quot;005319E4&quot;/&gt;&lt;wsp:rsid wsp:val=&quot;005766A8&quot;/&gt;&lt;wsp:rsid wsp:val=&quot;006027E3&quot;/&gt;&lt;wsp:rsid wsp:val=&quot;0063487E&quot;/&gt;&lt;wsp:rsid wsp:val=&quot;00711C6C&quot;/&gt;&lt;wsp:rsid wsp:val=&quot;00722C2A&quot;/&gt;&lt;wsp:rsid wsp:val=&quot;00833D0C&quot;/&gt;&lt;wsp:rsid wsp:val=&quot;00875BF3&quot;/&gt;&lt;wsp:rsid wsp:val=&quot;008B11C9&quot;/&gt;&lt;wsp:rsid wsp:val=&quot;008E2507&quot;/&gt;&lt;wsp:rsid wsp:val=&quot;008E7156&quot;/&gt;&lt;wsp:rsid wsp:val=&quot;009E0621&quot;/&gt;&lt;wsp:rsid wsp:val=&quot;00A1108E&quot;/&gt;&lt;wsp:rsid wsp:val=&quot;00B26852&quot;/&gt;&lt;wsp:rsid wsp:val=&quot;00CD18F9&quot;/&gt;&lt;wsp:rsid wsp:val=&quot;00D02143&quot;/&gt;&lt;wsp:rsid wsp:val=&quot;00D724B6&quot;/&gt;&lt;wsp:rsid wsp:val=&quot;00F17BE8&quot;/&gt;&lt;wsp:rsid wsp:val=&quot;00FF2206&quot;/&gt;&lt;/wsp:rsids&gt;&lt;/w:docPr&gt;&lt;w:body&gt;&lt;w:p wsp:rsidR=&quot;00000000&quot; wsp:rsidRDefault=&quot;000034CC&quot;&gt;&lt;m:oMathPara&gt;&lt;m:oMath&gt;&lt;m:box&gt;&lt;m:boxPr&gt;&lt;m:ctrlPr&gt;&lt;w:rPr&gt;&lt;w:rFonts w:ascii=&quot;Cambria Math&quot; w:h-ansi=&quot;Times New Roman&quot;/&gt;&lt;wx:font wx:val=&quot;Cambria Math&quot;/&gt;&lt;w:b/&gt;&lt;w:i/&gt;&lt;w:color w:val=&quot;000000&quot;/&gt;&lt;w:sz w:val=&quot;44&quot;/&gt;&lt;w:sz-cs w:val=&quot;44&quot;/&gt;&lt;/w:rPr&gt;&lt;/m:ctrlPr&gt;&lt;/m:boxPr&gt;&lt;m:e&gt;&lt;m:argPr&gt;&lt;m:argSz m:val=&quot;-1&quot;/&gt;&lt;/m:argPr&gt;&lt;m:f&gt;&lt;m:fPr&gt;&lt;m:ctrlPr&gt;&lt;w:rPr&gt;&lt;w:rFonts w:ascii=&quot;Cambria Math&quot; w:h-ansi=&quot;Times New Roman&quot;/&gt;&lt;wx:font wx:val=&quot;Cambria Math&quot;/&gt;&lt;w:b/&gt;&lt;w:i/&gt;&lt;w:color w:val=&quot;000000&quot;/&gt;&lt;w:sz w:val=&quot;44&quot;/&gt;&lt;w:sz-cs w:val=&quot;44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5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10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6" o:title="" chromakey="white"/>
          </v:shape>
        </w:pict>
      </w:r>
      <w:r w:rsidRPr="0063487E">
        <w:rPr>
          <w:color w:val="000000"/>
        </w:rPr>
        <w:fldChar w:fldCharType="end"/>
      </w:r>
    </w:p>
    <w:p w:rsidR="00736999" w:rsidRPr="008E2507" w:rsidRDefault="00736999" w:rsidP="004C5D7E">
      <w:pPr>
        <w:pStyle w:val="NoSpacing"/>
        <w:rPr>
          <w:color w:val="000000"/>
        </w:rPr>
      </w:pPr>
      <w:r>
        <w:rPr>
          <w:noProof/>
        </w:rPr>
        <w:pict>
          <v:rect id="_x0000_s1036" style="position:absolute;margin-left:142.55pt;margin-top:12.75pt;width:15.75pt;height:15.75pt;z-index:251609600" strokeweight="1.75pt"/>
        </w:pict>
      </w:r>
      <w:r>
        <w:rPr>
          <w:noProof/>
        </w:rPr>
        <w:pict>
          <v:rect id="_x0000_s1037" style="position:absolute;margin-left:126.8pt;margin-top:12.75pt;width:15.75pt;height:15.75pt;z-index:251608576" fillcolor="black" strokeweight="1.75pt">
            <v:fill r:id="rId13" o:title="" type="pattern"/>
          </v:rect>
        </w:pict>
      </w:r>
      <w:r>
        <w:rPr>
          <w:noProof/>
        </w:rPr>
        <w:pict>
          <v:rect id="_x0000_s1038" style="position:absolute;margin-left:111.05pt;margin-top:12.75pt;width:15.75pt;height:15.75pt;z-index:251607552" fillcolor="black" strokeweight="1.75pt">
            <v:fill r:id="rId13" o:title="" type="pattern"/>
          </v:rect>
        </w:pict>
      </w:r>
      <w:r>
        <w:rPr>
          <w:noProof/>
        </w:rPr>
        <w:pict>
          <v:rect id="_x0000_s1039" style="position:absolute;margin-left:77.3pt;margin-top:12.75pt;width:15.75pt;height:15.75pt;z-index:251606528" fillcolor="black" strokeweight="1.75pt">
            <v:fill r:id="rId13" o:title="" type="pattern"/>
          </v:rect>
        </w:pict>
      </w:r>
      <w:r>
        <w:rPr>
          <w:noProof/>
        </w:rPr>
        <w:pict>
          <v:rect id="_x0000_s1040" style="position:absolute;margin-left:61.55pt;margin-top:12.75pt;width:15.75pt;height:15.75pt;z-index:251605504" fillcolor="black" strokeweight="1.75pt">
            <v:fill r:id="rId13" o:title="" type="pattern"/>
          </v:rect>
        </w:pict>
      </w:r>
      <w:r>
        <w:rPr>
          <w:noProof/>
        </w:rPr>
        <w:pict>
          <v:rect id="_x0000_s1041" style="position:absolute;margin-left:45.8pt;margin-top:12.75pt;width:15.75pt;height:15.75pt;z-index:251604480" fillcolor="black" strokeweight="1.75pt">
            <v:fill r:id="rId13" o:title="" type="pattern"/>
          </v:rect>
        </w:pict>
      </w:r>
    </w:p>
    <w:p w:rsidR="00736999" w:rsidRPr="008E2507" w:rsidRDefault="00736999" w:rsidP="004C5D7E">
      <w:pPr>
        <w:pStyle w:val="NoSpacing"/>
        <w:rPr>
          <w:color w:val="000000"/>
        </w:rPr>
      </w:pPr>
      <w:r w:rsidRPr="008E2507">
        <w:rPr>
          <w:color w:val="000000"/>
        </w:rPr>
        <w:t xml:space="preserve">       </w:t>
      </w:r>
      <w:r w:rsidRPr="008E2507">
        <w:rPr>
          <w:rFonts w:ascii="Times New Roman" w:hAnsi="Times New Roman"/>
          <w:b/>
          <w:color w:val="000000"/>
          <w:sz w:val="24"/>
          <w:szCs w:val="24"/>
        </w:rPr>
        <w:t xml:space="preserve">7-) </w:t>
      </w:r>
    </w:p>
    <w:p w:rsidR="00736999" w:rsidRPr="008E2507" w:rsidRDefault="00736999" w:rsidP="002C30EA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  <w:r w:rsidRPr="008E2507">
        <w:rPr>
          <w:rFonts w:ascii="Times New Roman" w:hAnsi="Times New Roman"/>
          <w:b/>
          <w:color w:val="000000"/>
        </w:rPr>
        <w:t xml:space="preserve">       </w:t>
      </w:r>
    </w:p>
    <w:p w:rsidR="00736999" w:rsidRPr="008E2507" w:rsidRDefault="00736999" w:rsidP="002C30EA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2C30EA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2C30EA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2C30EA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2C30EA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2C30EA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2C30EA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  <w:r w:rsidRPr="008E2507">
        <w:rPr>
          <w:rFonts w:ascii="Times New Roman" w:hAnsi="Times New Roman"/>
          <w:b/>
          <w:color w:val="000000"/>
          <w:sz w:val="2"/>
          <w:szCs w:val="2"/>
        </w:rPr>
        <w:t xml:space="preserve">                                          </w:t>
      </w:r>
    </w:p>
    <w:p w:rsidR="00736999" w:rsidRPr="008E2507" w:rsidRDefault="00736999" w:rsidP="002C30EA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2C30EA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2C30EA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2C30EA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2C30EA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8E2507">
        <w:rPr>
          <w:rFonts w:ascii="Times New Roman" w:hAnsi="Times New Roman"/>
          <w:b/>
          <w:color w:val="000000"/>
          <w:sz w:val="24"/>
          <w:szCs w:val="24"/>
        </w:rPr>
        <w:t xml:space="preserve">           Yukarıdaki şeklin kesirle ifade edilişi</w:t>
      </w:r>
    </w:p>
    <w:p w:rsidR="00736999" w:rsidRPr="008E2507" w:rsidRDefault="00736999" w:rsidP="002C30EA">
      <w:pPr>
        <w:pStyle w:val="NoSpacing"/>
        <w:rPr>
          <w:color w:val="000000"/>
        </w:rPr>
      </w:pPr>
      <w:r w:rsidRPr="008E2507">
        <w:rPr>
          <w:rFonts w:ascii="Times New Roman" w:hAnsi="Times New Roman"/>
          <w:b/>
          <w:color w:val="000000"/>
          <w:sz w:val="24"/>
          <w:szCs w:val="24"/>
        </w:rPr>
        <w:t xml:space="preserve">           aşağıdakilerden hangisidir?</w:t>
      </w:r>
    </w:p>
    <w:p w:rsidR="00736999" w:rsidRPr="008E2507" w:rsidRDefault="00736999" w:rsidP="002C30EA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2C30EA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2C30EA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2C30EA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2C30EA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2C30EA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2C30EA">
      <w:pPr>
        <w:pStyle w:val="NoSpacing"/>
        <w:rPr>
          <w:color w:val="000000"/>
        </w:rPr>
      </w:pPr>
      <w:r w:rsidRPr="008E2507">
        <w:rPr>
          <w:rFonts w:ascii="Times New Roman" w:hAnsi="Times New Roman"/>
          <w:b/>
          <w:color w:val="000000"/>
          <w:sz w:val="2"/>
          <w:szCs w:val="2"/>
        </w:rPr>
        <w:t xml:space="preserve">                                                            </w:t>
      </w:r>
      <w:r w:rsidRPr="008E2507">
        <w:rPr>
          <w:rFonts w:ascii="Times New Roman" w:hAnsi="Times New Roman"/>
          <w:b/>
          <w:color w:val="000000"/>
        </w:rPr>
        <w:t xml:space="preserve"> A-)   </w:t>
      </w:r>
      <w:r w:rsidRPr="0063487E">
        <w:rPr>
          <w:rFonts w:ascii="Times New Roman" w:hAnsi="Times New Roman"/>
          <w:b/>
          <w:color w:val="000000"/>
          <w:sz w:val="48"/>
          <w:szCs w:val="48"/>
        </w:rPr>
        <w:fldChar w:fldCharType="begin"/>
      </w:r>
      <w:r w:rsidRPr="0063487E">
        <w:rPr>
          <w:rFonts w:ascii="Times New Roman" w:hAnsi="Times New Roman"/>
          <w:b/>
          <w:color w:val="000000"/>
          <w:sz w:val="48"/>
          <w:szCs w:val="48"/>
        </w:rPr>
        <w:instrText xml:space="preserve"> QUOTE </w:instrText>
      </w:r>
      <w:r w:rsidRPr="0063487E">
        <w:pict>
          <v:shape id="_x0000_i1047" type="#_x0000_t75" style="width:14.25pt;height:36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75BF3&quot;/&gt;&lt;wsp:rsid wsp:val=&quot;00113C20&quot;/&gt;&lt;wsp:rsid wsp:val=&quot;001A0D0E&quot;/&gt;&lt;wsp:rsid wsp:val=&quot;0023029F&quot;/&gt;&lt;wsp:rsid wsp:val=&quot;002C30EA&quot;/&gt;&lt;wsp:rsid wsp:val=&quot;00356A06&quot;/&gt;&lt;wsp:rsid wsp:val=&quot;003F2762&quot;/&gt;&lt;wsp:rsid wsp:val=&quot;004C5D7E&quot;/&gt;&lt;wsp:rsid wsp:val=&quot;00524791&quot;/&gt;&lt;wsp:rsid wsp:val=&quot;005319E4&quot;/&gt;&lt;wsp:rsid wsp:val=&quot;005766A8&quot;/&gt;&lt;wsp:rsid wsp:val=&quot;006027E3&quot;/&gt;&lt;wsp:rsid wsp:val=&quot;0063487E&quot;/&gt;&lt;wsp:rsid wsp:val=&quot;00711C6C&quot;/&gt;&lt;wsp:rsid wsp:val=&quot;00722C2A&quot;/&gt;&lt;wsp:rsid wsp:val=&quot;00833D0C&quot;/&gt;&lt;wsp:rsid wsp:val=&quot;00875BF3&quot;/&gt;&lt;wsp:rsid wsp:val=&quot;008B11C9&quot;/&gt;&lt;wsp:rsid wsp:val=&quot;008E2507&quot;/&gt;&lt;wsp:rsid wsp:val=&quot;008E7156&quot;/&gt;&lt;wsp:rsid wsp:val=&quot;009E0621&quot;/&gt;&lt;wsp:rsid wsp:val=&quot;00A1108E&quot;/&gt;&lt;wsp:rsid wsp:val=&quot;00B26852&quot;/&gt;&lt;wsp:rsid wsp:val=&quot;00CD18F9&quot;/&gt;&lt;wsp:rsid wsp:val=&quot;00D02143&quot;/&gt;&lt;wsp:rsid wsp:val=&quot;00D724B6&quot;/&gt;&lt;wsp:rsid wsp:val=&quot;00DA5467&quot;/&gt;&lt;wsp:rsid wsp:val=&quot;00F17BE8&quot;/&gt;&lt;wsp:rsid wsp:val=&quot;00FF2206&quot;/&gt;&lt;/wsp:rsids&gt;&lt;/w:docPr&gt;&lt;w:body&gt;&lt;w:p wsp:rsidR=&quot;00000000&quot; wsp:rsidRDefault=&quot;00DA5467&quot;&gt;&lt;m:oMathPara&gt;&lt;m:oMath&gt;&lt;m:box&gt;&lt;m:boxPr&gt;&lt;m:ctrlPr&gt;&lt;w:rPr&gt;&lt;w:rFonts w:ascii=&quot;Cambria Math&quot; w:h-ansi=&quot;Arial Black&quot;/&gt;&lt;wx:font wx:val=&quot;Cambria Math&quot;/&gt;&lt;w:b/&gt;&lt;w:i/&gt;&lt;w:color w:val=&quot;000000&quot;/&gt;&lt;w:sz w:val=&quot;44&quot;/&gt;&lt;w:sz-cs w:val=&quot;44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44&quot;/&gt;&lt;w:sz-cs w:val=&quot;44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4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3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7" o:title="" chromakey="white"/>
          </v:shape>
        </w:pict>
      </w:r>
      <w:r w:rsidRPr="0063487E">
        <w:rPr>
          <w:rFonts w:ascii="Times New Roman" w:hAnsi="Times New Roman"/>
          <w:b/>
          <w:color w:val="000000"/>
          <w:sz w:val="48"/>
          <w:szCs w:val="48"/>
        </w:rPr>
        <w:instrText xml:space="preserve"> </w:instrText>
      </w:r>
      <w:r w:rsidRPr="0063487E">
        <w:rPr>
          <w:rFonts w:ascii="Times New Roman" w:hAnsi="Times New Roman"/>
          <w:b/>
          <w:color w:val="000000"/>
          <w:sz w:val="48"/>
          <w:szCs w:val="48"/>
        </w:rPr>
        <w:fldChar w:fldCharType="separate"/>
      </w:r>
      <w:r w:rsidRPr="0063487E">
        <w:pict>
          <v:shape id="_x0000_i1048" type="#_x0000_t75" style="width:14.25pt;height:36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75BF3&quot;/&gt;&lt;wsp:rsid wsp:val=&quot;00113C20&quot;/&gt;&lt;wsp:rsid wsp:val=&quot;001A0D0E&quot;/&gt;&lt;wsp:rsid wsp:val=&quot;0023029F&quot;/&gt;&lt;wsp:rsid wsp:val=&quot;002C30EA&quot;/&gt;&lt;wsp:rsid wsp:val=&quot;00356A06&quot;/&gt;&lt;wsp:rsid wsp:val=&quot;003F2762&quot;/&gt;&lt;wsp:rsid wsp:val=&quot;004C5D7E&quot;/&gt;&lt;wsp:rsid wsp:val=&quot;00524791&quot;/&gt;&lt;wsp:rsid wsp:val=&quot;005319E4&quot;/&gt;&lt;wsp:rsid wsp:val=&quot;005766A8&quot;/&gt;&lt;wsp:rsid wsp:val=&quot;006027E3&quot;/&gt;&lt;wsp:rsid wsp:val=&quot;0063487E&quot;/&gt;&lt;wsp:rsid wsp:val=&quot;00711C6C&quot;/&gt;&lt;wsp:rsid wsp:val=&quot;00722C2A&quot;/&gt;&lt;wsp:rsid wsp:val=&quot;00833D0C&quot;/&gt;&lt;wsp:rsid wsp:val=&quot;00875BF3&quot;/&gt;&lt;wsp:rsid wsp:val=&quot;008B11C9&quot;/&gt;&lt;wsp:rsid wsp:val=&quot;008E2507&quot;/&gt;&lt;wsp:rsid wsp:val=&quot;008E7156&quot;/&gt;&lt;wsp:rsid wsp:val=&quot;009E0621&quot;/&gt;&lt;wsp:rsid wsp:val=&quot;00A1108E&quot;/&gt;&lt;wsp:rsid wsp:val=&quot;00B26852&quot;/&gt;&lt;wsp:rsid wsp:val=&quot;00CD18F9&quot;/&gt;&lt;wsp:rsid wsp:val=&quot;00D02143&quot;/&gt;&lt;wsp:rsid wsp:val=&quot;00D724B6&quot;/&gt;&lt;wsp:rsid wsp:val=&quot;00DA5467&quot;/&gt;&lt;wsp:rsid wsp:val=&quot;00F17BE8&quot;/&gt;&lt;wsp:rsid wsp:val=&quot;00FF2206&quot;/&gt;&lt;/wsp:rsids&gt;&lt;/w:docPr&gt;&lt;w:body&gt;&lt;w:p wsp:rsidR=&quot;00000000&quot; wsp:rsidRDefault=&quot;00DA5467&quot;&gt;&lt;m:oMathPara&gt;&lt;m:oMath&gt;&lt;m:box&gt;&lt;m:boxPr&gt;&lt;m:ctrlPr&gt;&lt;w:rPr&gt;&lt;w:rFonts w:ascii=&quot;Cambria Math&quot; w:h-ansi=&quot;Arial Black&quot;/&gt;&lt;wx:font wx:val=&quot;Cambria Math&quot;/&gt;&lt;w:b/&gt;&lt;w:i/&gt;&lt;w:color w:val=&quot;000000&quot;/&gt;&lt;w:sz w:val=&quot;44&quot;/&gt;&lt;w:sz-cs w:val=&quot;44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44&quot;/&gt;&lt;w:sz-cs w:val=&quot;44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4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3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7" o:title="" chromakey="white"/>
          </v:shape>
        </w:pict>
      </w:r>
      <w:r w:rsidRPr="0063487E">
        <w:rPr>
          <w:rFonts w:ascii="Times New Roman" w:hAnsi="Times New Roman"/>
          <w:b/>
          <w:color w:val="000000"/>
          <w:sz w:val="48"/>
          <w:szCs w:val="48"/>
        </w:rPr>
        <w:fldChar w:fldCharType="end"/>
      </w:r>
      <w:r w:rsidRPr="008E2507">
        <w:rPr>
          <w:rFonts w:ascii="Times New Roman" w:hAnsi="Times New Roman"/>
          <w:b/>
          <w:color w:val="000000"/>
          <w:sz w:val="48"/>
          <w:szCs w:val="48"/>
        </w:rPr>
        <w:t xml:space="preserve">          </w:t>
      </w:r>
      <w:r w:rsidRPr="008E2507">
        <w:rPr>
          <w:rFonts w:ascii="Times New Roman" w:hAnsi="Times New Roman"/>
          <w:b/>
          <w:color w:val="000000"/>
        </w:rPr>
        <w:t>B-)</w:t>
      </w:r>
      <w:r w:rsidRPr="008E2507">
        <w:rPr>
          <w:rFonts w:ascii="Times New Roman" w:hAnsi="Times New Roman"/>
          <w:b/>
          <w:color w:val="000000"/>
          <w:sz w:val="48"/>
          <w:szCs w:val="48"/>
        </w:rPr>
        <w:t xml:space="preserve">  </w:t>
      </w:r>
      <w:r w:rsidRPr="0063487E">
        <w:rPr>
          <w:rFonts w:ascii="Times New Roman" w:hAnsi="Times New Roman"/>
          <w:b/>
          <w:color w:val="000000"/>
          <w:sz w:val="48"/>
          <w:szCs w:val="48"/>
        </w:rPr>
        <w:fldChar w:fldCharType="begin"/>
      </w:r>
      <w:r w:rsidRPr="0063487E">
        <w:rPr>
          <w:rFonts w:ascii="Times New Roman" w:hAnsi="Times New Roman"/>
          <w:b/>
          <w:color w:val="000000"/>
          <w:sz w:val="48"/>
          <w:szCs w:val="48"/>
        </w:rPr>
        <w:instrText xml:space="preserve"> QUOTE </w:instrText>
      </w:r>
      <w:r w:rsidRPr="0063487E">
        <w:pict>
          <v:shape id="_x0000_i1049" type="#_x0000_t75" style="width:14.25pt;height:36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75BF3&quot;/&gt;&lt;wsp:rsid wsp:val=&quot;00113C20&quot;/&gt;&lt;wsp:rsid wsp:val=&quot;001A0D0E&quot;/&gt;&lt;wsp:rsid wsp:val=&quot;0023029F&quot;/&gt;&lt;wsp:rsid wsp:val=&quot;002C30EA&quot;/&gt;&lt;wsp:rsid wsp:val=&quot;00356A06&quot;/&gt;&lt;wsp:rsid wsp:val=&quot;003F2762&quot;/&gt;&lt;wsp:rsid wsp:val=&quot;004C5D7E&quot;/&gt;&lt;wsp:rsid wsp:val=&quot;00524791&quot;/&gt;&lt;wsp:rsid wsp:val=&quot;005319E4&quot;/&gt;&lt;wsp:rsid wsp:val=&quot;005766A8&quot;/&gt;&lt;wsp:rsid wsp:val=&quot;006027E3&quot;/&gt;&lt;wsp:rsid wsp:val=&quot;0063487E&quot;/&gt;&lt;wsp:rsid wsp:val=&quot;00711C6C&quot;/&gt;&lt;wsp:rsid wsp:val=&quot;00722C2A&quot;/&gt;&lt;wsp:rsid wsp:val=&quot;00833D0C&quot;/&gt;&lt;wsp:rsid wsp:val=&quot;00875BF3&quot;/&gt;&lt;wsp:rsid wsp:val=&quot;008B11C9&quot;/&gt;&lt;wsp:rsid wsp:val=&quot;008E2507&quot;/&gt;&lt;wsp:rsid wsp:val=&quot;008E7156&quot;/&gt;&lt;wsp:rsid wsp:val=&quot;008F36F0&quot;/&gt;&lt;wsp:rsid wsp:val=&quot;009E0621&quot;/&gt;&lt;wsp:rsid wsp:val=&quot;00A1108E&quot;/&gt;&lt;wsp:rsid wsp:val=&quot;00B26852&quot;/&gt;&lt;wsp:rsid wsp:val=&quot;00CD18F9&quot;/&gt;&lt;wsp:rsid wsp:val=&quot;00D02143&quot;/&gt;&lt;wsp:rsid wsp:val=&quot;00D724B6&quot;/&gt;&lt;wsp:rsid wsp:val=&quot;00F17BE8&quot;/&gt;&lt;wsp:rsid wsp:val=&quot;00FF2206&quot;/&gt;&lt;/wsp:rsids&gt;&lt;/w:docPr&gt;&lt;w:body&gt;&lt;w:p wsp:rsidR=&quot;00000000&quot; wsp:rsidRDefault=&quot;008F36F0&quot;&gt;&lt;m:oMathPara&gt;&lt;m:oMath&gt;&lt;m:box&gt;&lt;m:boxPr&gt;&lt;m:ctrlPr&gt;&lt;w:rPr&gt;&lt;w:rFonts w:ascii=&quot;Cambria Math&quot; w:h-ansi=&quot;Arial Black&quot;/&gt;&lt;wx:font wx:val=&quot;Cambria Math&quot;/&gt;&lt;w:b/&gt;&lt;w:i/&gt;&lt;w:color w:val=&quot;000000&quot;/&gt;&lt;w:sz w:val=&quot;44&quot;/&gt;&lt;w:sz-cs w:val=&quot;44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44&quot;/&gt;&lt;w:sz-cs w:val=&quot;44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1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3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8" o:title="" chromakey="white"/>
          </v:shape>
        </w:pict>
      </w:r>
      <w:r w:rsidRPr="0063487E">
        <w:rPr>
          <w:rFonts w:ascii="Times New Roman" w:hAnsi="Times New Roman"/>
          <w:b/>
          <w:color w:val="000000"/>
          <w:sz w:val="48"/>
          <w:szCs w:val="48"/>
        </w:rPr>
        <w:instrText xml:space="preserve"> </w:instrText>
      </w:r>
      <w:r w:rsidRPr="0063487E">
        <w:rPr>
          <w:rFonts w:ascii="Times New Roman" w:hAnsi="Times New Roman"/>
          <w:b/>
          <w:color w:val="000000"/>
          <w:sz w:val="48"/>
          <w:szCs w:val="48"/>
        </w:rPr>
        <w:fldChar w:fldCharType="separate"/>
      </w:r>
      <w:r w:rsidRPr="0063487E">
        <w:pict>
          <v:shape id="_x0000_i1050" type="#_x0000_t75" style="width:14.25pt;height:36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75BF3&quot;/&gt;&lt;wsp:rsid wsp:val=&quot;00113C20&quot;/&gt;&lt;wsp:rsid wsp:val=&quot;001A0D0E&quot;/&gt;&lt;wsp:rsid wsp:val=&quot;0023029F&quot;/&gt;&lt;wsp:rsid wsp:val=&quot;002C30EA&quot;/&gt;&lt;wsp:rsid wsp:val=&quot;00356A06&quot;/&gt;&lt;wsp:rsid wsp:val=&quot;003F2762&quot;/&gt;&lt;wsp:rsid wsp:val=&quot;004C5D7E&quot;/&gt;&lt;wsp:rsid wsp:val=&quot;00524791&quot;/&gt;&lt;wsp:rsid wsp:val=&quot;005319E4&quot;/&gt;&lt;wsp:rsid wsp:val=&quot;005766A8&quot;/&gt;&lt;wsp:rsid wsp:val=&quot;006027E3&quot;/&gt;&lt;wsp:rsid wsp:val=&quot;0063487E&quot;/&gt;&lt;wsp:rsid wsp:val=&quot;00711C6C&quot;/&gt;&lt;wsp:rsid wsp:val=&quot;00722C2A&quot;/&gt;&lt;wsp:rsid wsp:val=&quot;00833D0C&quot;/&gt;&lt;wsp:rsid wsp:val=&quot;00875BF3&quot;/&gt;&lt;wsp:rsid wsp:val=&quot;008B11C9&quot;/&gt;&lt;wsp:rsid wsp:val=&quot;008E2507&quot;/&gt;&lt;wsp:rsid wsp:val=&quot;008E7156&quot;/&gt;&lt;wsp:rsid wsp:val=&quot;008F36F0&quot;/&gt;&lt;wsp:rsid wsp:val=&quot;009E0621&quot;/&gt;&lt;wsp:rsid wsp:val=&quot;00A1108E&quot;/&gt;&lt;wsp:rsid wsp:val=&quot;00B26852&quot;/&gt;&lt;wsp:rsid wsp:val=&quot;00CD18F9&quot;/&gt;&lt;wsp:rsid wsp:val=&quot;00D02143&quot;/&gt;&lt;wsp:rsid wsp:val=&quot;00D724B6&quot;/&gt;&lt;wsp:rsid wsp:val=&quot;00F17BE8&quot;/&gt;&lt;wsp:rsid wsp:val=&quot;00FF2206&quot;/&gt;&lt;/wsp:rsids&gt;&lt;/w:docPr&gt;&lt;w:body&gt;&lt;w:p wsp:rsidR=&quot;00000000&quot; wsp:rsidRDefault=&quot;008F36F0&quot;&gt;&lt;m:oMathPara&gt;&lt;m:oMath&gt;&lt;m:box&gt;&lt;m:boxPr&gt;&lt;m:ctrlPr&gt;&lt;w:rPr&gt;&lt;w:rFonts w:ascii=&quot;Cambria Math&quot; w:h-ansi=&quot;Arial Black&quot;/&gt;&lt;wx:font wx:val=&quot;Cambria Math&quot;/&gt;&lt;w:b/&gt;&lt;w:i/&gt;&lt;w:color w:val=&quot;000000&quot;/&gt;&lt;w:sz w:val=&quot;44&quot;/&gt;&lt;w:sz-cs w:val=&quot;44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44&quot;/&gt;&lt;w:sz-cs w:val=&quot;44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1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3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8" o:title="" chromakey="white"/>
          </v:shape>
        </w:pict>
      </w:r>
      <w:r w:rsidRPr="0063487E">
        <w:rPr>
          <w:rFonts w:ascii="Times New Roman" w:hAnsi="Times New Roman"/>
          <w:b/>
          <w:color w:val="000000"/>
          <w:sz w:val="48"/>
          <w:szCs w:val="48"/>
        </w:rPr>
        <w:fldChar w:fldCharType="end"/>
      </w:r>
      <w:r w:rsidRPr="008E2507">
        <w:rPr>
          <w:rFonts w:ascii="Times New Roman" w:hAnsi="Times New Roman"/>
          <w:b/>
          <w:color w:val="000000"/>
          <w:sz w:val="48"/>
          <w:szCs w:val="48"/>
        </w:rPr>
        <w:t xml:space="preserve">         </w:t>
      </w:r>
      <w:r w:rsidRPr="008E2507">
        <w:rPr>
          <w:rFonts w:ascii="Times New Roman" w:hAnsi="Times New Roman"/>
          <w:b/>
          <w:color w:val="000000"/>
        </w:rPr>
        <w:t xml:space="preserve">C-)  </w:t>
      </w:r>
      <w:r w:rsidRPr="008E2507">
        <w:rPr>
          <w:rFonts w:ascii="Times New Roman" w:hAnsi="Times New Roman"/>
          <w:b/>
          <w:color w:val="000000"/>
          <w:sz w:val="48"/>
          <w:szCs w:val="48"/>
        </w:rPr>
        <w:t xml:space="preserve"> </w:t>
      </w:r>
      <w:r w:rsidRPr="0063487E">
        <w:rPr>
          <w:color w:val="000000"/>
        </w:rPr>
        <w:fldChar w:fldCharType="begin"/>
      </w:r>
      <w:r w:rsidRPr="0063487E">
        <w:rPr>
          <w:color w:val="000000"/>
        </w:rPr>
        <w:instrText xml:space="preserve"> QUOTE </w:instrText>
      </w:r>
      <w:r w:rsidRPr="0063487E">
        <w:pict>
          <v:shape id="_x0000_i1051" type="#_x0000_t75" style="width:14.25pt;height:36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75BF3&quot;/&gt;&lt;wsp:rsid wsp:val=&quot;00113C20&quot;/&gt;&lt;wsp:rsid wsp:val=&quot;001A0D0E&quot;/&gt;&lt;wsp:rsid wsp:val=&quot;0023029F&quot;/&gt;&lt;wsp:rsid wsp:val=&quot;002C30EA&quot;/&gt;&lt;wsp:rsid wsp:val=&quot;00356A06&quot;/&gt;&lt;wsp:rsid wsp:val=&quot;003F2762&quot;/&gt;&lt;wsp:rsid wsp:val=&quot;004C5D7E&quot;/&gt;&lt;wsp:rsid wsp:val=&quot;00524791&quot;/&gt;&lt;wsp:rsid wsp:val=&quot;005319E4&quot;/&gt;&lt;wsp:rsid wsp:val=&quot;005766A8&quot;/&gt;&lt;wsp:rsid wsp:val=&quot;006027E3&quot;/&gt;&lt;wsp:rsid wsp:val=&quot;0063487E&quot;/&gt;&lt;wsp:rsid wsp:val=&quot;00711C6C&quot;/&gt;&lt;wsp:rsid wsp:val=&quot;00722C2A&quot;/&gt;&lt;wsp:rsid wsp:val=&quot;00833D0C&quot;/&gt;&lt;wsp:rsid wsp:val=&quot;00875BF3&quot;/&gt;&lt;wsp:rsid wsp:val=&quot;008B11C9&quot;/&gt;&lt;wsp:rsid wsp:val=&quot;008E2507&quot;/&gt;&lt;wsp:rsid wsp:val=&quot;008E7156&quot;/&gt;&lt;wsp:rsid wsp:val=&quot;009E0621&quot;/&gt;&lt;wsp:rsid wsp:val=&quot;00A1108E&quot;/&gt;&lt;wsp:rsid wsp:val=&quot;00AF5988&quot;/&gt;&lt;wsp:rsid wsp:val=&quot;00B26852&quot;/&gt;&lt;wsp:rsid wsp:val=&quot;00CD18F9&quot;/&gt;&lt;wsp:rsid wsp:val=&quot;00D02143&quot;/&gt;&lt;wsp:rsid wsp:val=&quot;00D724B6&quot;/&gt;&lt;wsp:rsid wsp:val=&quot;00F17BE8&quot;/&gt;&lt;wsp:rsid wsp:val=&quot;00FF2206&quot;/&gt;&lt;/wsp:rsids&gt;&lt;/w:docPr&gt;&lt;w:body&gt;&lt;w:p wsp:rsidR=&quot;00000000&quot; wsp:rsidRDefault=&quot;00AF5988&quot;&gt;&lt;m:oMathPara&gt;&lt;m:oMath&gt;&lt;m:box&gt;&lt;m:boxPr&gt;&lt;m:ctrlPr&gt;&lt;w:rPr&gt;&lt;w:rFonts w:ascii=&quot;Cambria Math&quot; w:h-ansi=&quot;Times New Roman&quot;/&gt;&lt;wx:font wx:val=&quot;Cambria Math&quot;/&gt;&lt;w:b/&gt;&lt;w:i/&gt;&lt;w:color w:val=&quot;000000&quot;/&gt;&lt;w:sz w:val=&quot;44&quot;/&gt;&lt;w:sz-cs w:val=&quot;44&quot;/&gt;&lt;/w:rPr&gt;&lt;/m:ctrlPr&gt;&lt;/m:boxPr&gt;&lt;m:e&gt;&lt;m:argPr&gt;&lt;m:argSz m:val=&quot;-1&quot;/&gt;&lt;/m:argPr&gt;&lt;m:f&gt;&lt;m:fPr&gt;&lt;m:ctrlPr&gt;&lt;w:rPr&gt;&lt;w:rFonts w:ascii=&quot;Cambria Math&quot; w:h-ansi=&quot;Times New Roman&quot;/&gt;&lt;wx:font wx:val=&quot;Cambria Math&quot;/&gt;&lt;w:b/&gt;&lt;w:i/&gt;&lt;w:color w:val=&quot;000000&quot;/&gt;&lt;w:sz w:val=&quot;44&quot;/&gt;&lt;w:sz-cs w:val=&quot;44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1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6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9" o:title="" chromakey="white"/>
          </v:shape>
        </w:pict>
      </w:r>
      <w:r w:rsidRPr="0063487E">
        <w:rPr>
          <w:color w:val="000000"/>
        </w:rPr>
        <w:instrText xml:space="preserve"> </w:instrText>
      </w:r>
      <w:r w:rsidRPr="0063487E">
        <w:rPr>
          <w:color w:val="000000"/>
        </w:rPr>
        <w:fldChar w:fldCharType="separate"/>
      </w:r>
      <w:r w:rsidRPr="0063487E">
        <w:pict>
          <v:shape id="_x0000_i1052" type="#_x0000_t75" style="width:14.25pt;height:36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75BF3&quot;/&gt;&lt;wsp:rsid wsp:val=&quot;00113C20&quot;/&gt;&lt;wsp:rsid wsp:val=&quot;001A0D0E&quot;/&gt;&lt;wsp:rsid wsp:val=&quot;0023029F&quot;/&gt;&lt;wsp:rsid wsp:val=&quot;002C30EA&quot;/&gt;&lt;wsp:rsid wsp:val=&quot;00356A06&quot;/&gt;&lt;wsp:rsid wsp:val=&quot;003F2762&quot;/&gt;&lt;wsp:rsid wsp:val=&quot;004C5D7E&quot;/&gt;&lt;wsp:rsid wsp:val=&quot;00524791&quot;/&gt;&lt;wsp:rsid wsp:val=&quot;005319E4&quot;/&gt;&lt;wsp:rsid wsp:val=&quot;005766A8&quot;/&gt;&lt;wsp:rsid wsp:val=&quot;006027E3&quot;/&gt;&lt;wsp:rsid wsp:val=&quot;0063487E&quot;/&gt;&lt;wsp:rsid wsp:val=&quot;00711C6C&quot;/&gt;&lt;wsp:rsid wsp:val=&quot;00722C2A&quot;/&gt;&lt;wsp:rsid wsp:val=&quot;00833D0C&quot;/&gt;&lt;wsp:rsid wsp:val=&quot;00875BF3&quot;/&gt;&lt;wsp:rsid wsp:val=&quot;008B11C9&quot;/&gt;&lt;wsp:rsid wsp:val=&quot;008E2507&quot;/&gt;&lt;wsp:rsid wsp:val=&quot;008E7156&quot;/&gt;&lt;wsp:rsid wsp:val=&quot;009E0621&quot;/&gt;&lt;wsp:rsid wsp:val=&quot;00A1108E&quot;/&gt;&lt;wsp:rsid wsp:val=&quot;00AF5988&quot;/&gt;&lt;wsp:rsid wsp:val=&quot;00B26852&quot;/&gt;&lt;wsp:rsid wsp:val=&quot;00CD18F9&quot;/&gt;&lt;wsp:rsid wsp:val=&quot;00D02143&quot;/&gt;&lt;wsp:rsid wsp:val=&quot;00D724B6&quot;/&gt;&lt;wsp:rsid wsp:val=&quot;00F17BE8&quot;/&gt;&lt;wsp:rsid wsp:val=&quot;00FF2206&quot;/&gt;&lt;/wsp:rsids&gt;&lt;/w:docPr&gt;&lt;w:body&gt;&lt;w:p wsp:rsidR=&quot;00000000&quot; wsp:rsidRDefault=&quot;00AF5988&quot;&gt;&lt;m:oMathPara&gt;&lt;m:oMath&gt;&lt;m:box&gt;&lt;m:boxPr&gt;&lt;m:ctrlPr&gt;&lt;w:rPr&gt;&lt;w:rFonts w:ascii=&quot;Cambria Math&quot; w:h-ansi=&quot;Times New Roman&quot;/&gt;&lt;wx:font wx:val=&quot;Cambria Math&quot;/&gt;&lt;w:b/&gt;&lt;w:i/&gt;&lt;w:color w:val=&quot;000000&quot;/&gt;&lt;w:sz w:val=&quot;44&quot;/&gt;&lt;w:sz-cs w:val=&quot;44&quot;/&gt;&lt;/w:rPr&gt;&lt;/m:ctrlPr&gt;&lt;/m:boxPr&gt;&lt;m:e&gt;&lt;m:argPr&gt;&lt;m:argSz m:val=&quot;-1&quot;/&gt;&lt;/m:argPr&gt;&lt;m:f&gt;&lt;m:fPr&gt;&lt;m:ctrlPr&gt;&lt;w:rPr&gt;&lt;w:rFonts w:ascii=&quot;Cambria Math&quot; w:h-ansi=&quot;Times New Roman&quot;/&gt;&lt;wx:font wx:val=&quot;Cambria Math&quot;/&gt;&lt;w:b/&gt;&lt;w:i/&gt;&lt;w:color w:val=&quot;000000&quot;/&gt;&lt;w:sz w:val=&quot;44&quot;/&gt;&lt;w:sz-cs w:val=&quot;44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1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6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9" o:title="" chromakey="white"/>
          </v:shape>
        </w:pict>
      </w:r>
      <w:r w:rsidRPr="0063487E">
        <w:rPr>
          <w:color w:val="000000"/>
        </w:rPr>
        <w:fldChar w:fldCharType="end"/>
      </w:r>
    </w:p>
    <w:p w:rsidR="00736999" w:rsidRPr="008E2507" w:rsidRDefault="00736999" w:rsidP="002C30EA">
      <w:pPr>
        <w:pStyle w:val="NoSpacing"/>
        <w:rPr>
          <w:color w:val="000000"/>
        </w:rPr>
      </w:pPr>
    </w:p>
    <w:p w:rsidR="00736999" w:rsidRPr="008E2507" w:rsidRDefault="00736999" w:rsidP="002C30EA">
      <w:pPr>
        <w:pStyle w:val="NoSpacing"/>
        <w:rPr>
          <w:color w:val="000000"/>
        </w:rPr>
      </w:pPr>
      <w:r>
        <w:rPr>
          <w:noProof/>
        </w:rPr>
        <w:pict>
          <v:rect id="_x0000_s1042" style="position:absolute;margin-left:185.3pt;margin-top:2.25pt;width:11.25pt;height:27pt;z-index:251612672" filled="f" fillcolor="black" strokeweight="1.75pt">
            <v:fill type="pattern"/>
          </v:rect>
        </w:pict>
      </w:r>
      <w:r>
        <w:rPr>
          <w:noProof/>
        </w:rPr>
        <w:pict>
          <v:rect id="_x0000_s1043" style="position:absolute;margin-left:174.05pt;margin-top:2.25pt;width:11.25pt;height:27pt;z-index:251613696" filled="f" fillcolor="black" strokeweight="1.75pt">
            <v:fill type="pattern"/>
          </v:rect>
        </w:pict>
      </w:r>
      <w:r>
        <w:rPr>
          <w:noProof/>
        </w:rPr>
        <w:pict>
          <v:rect id="_x0000_s1044" style="position:absolute;margin-left:162.8pt;margin-top:2.25pt;width:11.25pt;height:27pt;z-index:251614720" filled="f" fillcolor="black" strokeweight="1.75pt">
            <v:fill type="pattern"/>
          </v:rect>
        </w:pict>
      </w:r>
      <w:r>
        <w:rPr>
          <w:noProof/>
        </w:rPr>
        <w:pict>
          <v:rect id="_x0000_s1045" style="position:absolute;margin-left:151.55pt;margin-top:2.25pt;width:11.25pt;height:27pt;z-index:251615744" fillcolor="black" strokeweight="1.75pt">
            <v:fill r:id="rId13" o:title="" type="pattern"/>
          </v:rect>
        </w:pict>
      </w:r>
      <w:r>
        <w:rPr>
          <w:noProof/>
        </w:rPr>
        <w:pict>
          <v:rect id="_x0000_s1046" style="position:absolute;margin-left:94.55pt;margin-top:2.25pt;width:40.5pt;height:27pt;z-index:251611648" fillcolor="black" strokeweight="1.75pt">
            <v:fill r:id="rId13" o:title="" type="pattern"/>
          </v:rect>
        </w:pict>
      </w:r>
      <w:r>
        <w:rPr>
          <w:noProof/>
        </w:rPr>
        <w:pict>
          <v:rect id="_x0000_s1047" style="position:absolute;margin-left:42.05pt;margin-top:2.25pt;width:40.5pt;height:27pt;z-index:251610624" fillcolor="black" strokeweight="1.75pt">
            <v:fill r:id="rId13" o:title="" type="pattern"/>
          </v:rect>
        </w:pict>
      </w:r>
      <w:r w:rsidRPr="008E2507">
        <w:rPr>
          <w:color w:val="000000"/>
        </w:rPr>
        <w:t xml:space="preserve">        </w:t>
      </w:r>
      <w:r w:rsidRPr="008E2507">
        <w:rPr>
          <w:rFonts w:ascii="Times New Roman" w:hAnsi="Times New Roman"/>
          <w:b/>
          <w:color w:val="000000"/>
          <w:sz w:val="24"/>
          <w:szCs w:val="24"/>
        </w:rPr>
        <w:t xml:space="preserve">8-) </w:t>
      </w:r>
    </w:p>
    <w:p w:rsidR="00736999" w:rsidRPr="008E2507" w:rsidRDefault="00736999">
      <w:pPr>
        <w:rPr>
          <w:color w:val="000000"/>
        </w:rPr>
      </w:pPr>
    </w:p>
    <w:p w:rsidR="00736999" w:rsidRPr="008E2507" w:rsidRDefault="00736999" w:rsidP="002C30EA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8E2507">
        <w:rPr>
          <w:rFonts w:ascii="Times New Roman" w:hAnsi="Times New Roman"/>
          <w:b/>
          <w:color w:val="000000"/>
          <w:sz w:val="24"/>
          <w:szCs w:val="24"/>
        </w:rPr>
        <w:t xml:space="preserve">            Yukarıdaki şeklin kesirle ifade edilişi</w:t>
      </w:r>
    </w:p>
    <w:p w:rsidR="00736999" w:rsidRPr="008E2507" w:rsidRDefault="00736999" w:rsidP="002C30EA">
      <w:pPr>
        <w:pStyle w:val="NoSpacing"/>
        <w:rPr>
          <w:color w:val="000000"/>
        </w:rPr>
      </w:pPr>
      <w:r w:rsidRPr="008E2507">
        <w:rPr>
          <w:rFonts w:ascii="Times New Roman" w:hAnsi="Times New Roman"/>
          <w:b/>
          <w:color w:val="000000"/>
          <w:sz w:val="24"/>
          <w:szCs w:val="24"/>
        </w:rPr>
        <w:t xml:space="preserve">            aşağıdakilerden hangisidir?</w:t>
      </w:r>
    </w:p>
    <w:p w:rsidR="00736999" w:rsidRPr="008E2507" w:rsidRDefault="00736999" w:rsidP="002C30EA">
      <w:pPr>
        <w:rPr>
          <w:color w:val="000000"/>
        </w:rPr>
      </w:pPr>
      <w:r w:rsidRPr="008E2507">
        <w:rPr>
          <w:rFonts w:ascii="Times New Roman" w:hAnsi="Times New Roman"/>
          <w:b/>
          <w:color w:val="000000"/>
        </w:rPr>
        <w:t xml:space="preserve">       A-)  </w:t>
      </w:r>
      <w:r w:rsidRPr="008E2507">
        <w:rPr>
          <w:rFonts w:ascii="Times New Roman" w:hAnsi="Times New Roman"/>
          <w:color w:val="000000"/>
          <w:sz w:val="40"/>
          <w:szCs w:val="40"/>
        </w:rPr>
        <w:t>2</w:t>
      </w:r>
      <w:r w:rsidRPr="008E2507">
        <w:rPr>
          <w:rFonts w:ascii="Times New Roman" w:hAnsi="Times New Roman"/>
          <w:b/>
          <w:color w:val="000000"/>
          <w:sz w:val="40"/>
          <w:szCs w:val="40"/>
        </w:rPr>
        <w:t xml:space="preserve"> </w:t>
      </w:r>
      <w:r w:rsidRPr="0063487E">
        <w:rPr>
          <w:rFonts w:ascii="Times New Roman" w:hAnsi="Times New Roman"/>
          <w:b/>
          <w:color w:val="000000"/>
          <w:sz w:val="48"/>
          <w:szCs w:val="48"/>
        </w:rPr>
        <w:fldChar w:fldCharType="begin"/>
      </w:r>
      <w:r w:rsidRPr="0063487E">
        <w:rPr>
          <w:rFonts w:ascii="Times New Roman" w:hAnsi="Times New Roman"/>
          <w:b/>
          <w:color w:val="000000"/>
          <w:sz w:val="48"/>
          <w:szCs w:val="48"/>
        </w:rPr>
        <w:instrText xml:space="preserve"> QUOTE </w:instrText>
      </w:r>
      <w:r w:rsidRPr="0063487E">
        <w:pict>
          <v:shape id="_x0000_i1053" type="#_x0000_t75" style="width:13.5pt;height:35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75BF3&quot;/&gt;&lt;wsp:rsid wsp:val=&quot;000D0D34&quot;/&gt;&lt;wsp:rsid wsp:val=&quot;00113C20&quot;/&gt;&lt;wsp:rsid wsp:val=&quot;001A0D0E&quot;/&gt;&lt;wsp:rsid wsp:val=&quot;0023029F&quot;/&gt;&lt;wsp:rsid wsp:val=&quot;002C30EA&quot;/&gt;&lt;wsp:rsid wsp:val=&quot;00356A06&quot;/&gt;&lt;wsp:rsid wsp:val=&quot;003F2762&quot;/&gt;&lt;wsp:rsid wsp:val=&quot;004C5D7E&quot;/&gt;&lt;wsp:rsid wsp:val=&quot;00524791&quot;/&gt;&lt;wsp:rsid wsp:val=&quot;005319E4&quot;/&gt;&lt;wsp:rsid wsp:val=&quot;005766A8&quot;/&gt;&lt;wsp:rsid wsp:val=&quot;006027E3&quot;/&gt;&lt;wsp:rsid wsp:val=&quot;0063487E&quot;/&gt;&lt;wsp:rsid wsp:val=&quot;00711C6C&quot;/&gt;&lt;wsp:rsid wsp:val=&quot;00722C2A&quot;/&gt;&lt;wsp:rsid wsp:val=&quot;00833D0C&quot;/&gt;&lt;wsp:rsid wsp:val=&quot;00875BF3&quot;/&gt;&lt;wsp:rsid wsp:val=&quot;008B11C9&quot;/&gt;&lt;wsp:rsid wsp:val=&quot;008E2507&quot;/&gt;&lt;wsp:rsid wsp:val=&quot;008E7156&quot;/&gt;&lt;wsp:rsid wsp:val=&quot;009E0621&quot;/&gt;&lt;wsp:rsid wsp:val=&quot;00A1108E&quot;/&gt;&lt;wsp:rsid wsp:val=&quot;00B26852&quot;/&gt;&lt;wsp:rsid wsp:val=&quot;00CD18F9&quot;/&gt;&lt;wsp:rsid wsp:val=&quot;00D02143&quot;/&gt;&lt;wsp:rsid wsp:val=&quot;00D724B6&quot;/&gt;&lt;wsp:rsid wsp:val=&quot;00F17BE8&quot;/&gt;&lt;wsp:rsid wsp:val=&quot;00FF2206&quot;/&gt;&lt;/wsp:rsids&gt;&lt;/w:docPr&gt;&lt;w:body&gt;&lt;w:p wsp:rsidR=&quot;00000000&quot; wsp:rsidRDefault=&quot;000D0D34&quot;&gt;&lt;m:oMathPara&gt;&lt;m:oMath&gt;&lt;m:box&gt;&lt;m:boxPr&gt;&lt;m:ctrlPr&gt;&lt;w:rPr&gt;&lt;w:rFonts w:ascii=&quot;Cambria Math&quot; w:h-ansi=&quot;Arial Black&quot;/&gt;&lt;wx:font wx:val=&quot;Cambria Math&quot;/&gt;&lt;w:b/&gt;&lt;w:i/&gt;&lt;w:color w:val=&quot;000000&quot;/&gt;&lt;w:sz w:val=&quot;40&quot;/&gt;&lt;w:sz-cs w:val=&quot;40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40&quot;/&gt;&lt;w:sz-cs w:val=&quot;40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0&quot;/&gt;&lt;w:sz-cs w:val=&quot;40&quot;/&gt;&lt;/w:rPr&gt;&lt;m:t&gt;3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0&quot;/&gt;&lt;w:sz-cs w:val=&quot;40&quot;/&gt;&lt;/w:rPr&gt;&lt;m:t&gt;4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9" o:title="" chromakey="white"/>
          </v:shape>
        </w:pict>
      </w:r>
      <w:r w:rsidRPr="0063487E">
        <w:rPr>
          <w:rFonts w:ascii="Times New Roman" w:hAnsi="Times New Roman"/>
          <w:b/>
          <w:color w:val="000000"/>
          <w:sz w:val="48"/>
          <w:szCs w:val="48"/>
        </w:rPr>
        <w:instrText xml:space="preserve"> </w:instrText>
      </w:r>
      <w:r w:rsidRPr="0063487E">
        <w:rPr>
          <w:rFonts w:ascii="Times New Roman" w:hAnsi="Times New Roman"/>
          <w:b/>
          <w:color w:val="000000"/>
          <w:sz w:val="48"/>
          <w:szCs w:val="48"/>
        </w:rPr>
        <w:fldChar w:fldCharType="separate"/>
      </w:r>
      <w:r w:rsidRPr="0063487E">
        <w:pict>
          <v:shape id="_x0000_i1054" type="#_x0000_t75" style="width:13.5pt;height:35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75BF3&quot;/&gt;&lt;wsp:rsid wsp:val=&quot;000D0D34&quot;/&gt;&lt;wsp:rsid wsp:val=&quot;00113C20&quot;/&gt;&lt;wsp:rsid wsp:val=&quot;001A0D0E&quot;/&gt;&lt;wsp:rsid wsp:val=&quot;0023029F&quot;/&gt;&lt;wsp:rsid wsp:val=&quot;002C30EA&quot;/&gt;&lt;wsp:rsid wsp:val=&quot;00356A06&quot;/&gt;&lt;wsp:rsid wsp:val=&quot;003F2762&quot;/&gt;&lt;wsp:rsid wsp:val=&quot;004C5D7E&quot;/&gt;&lt;wsp:rsid wsp:val=&quot;00524791&quot;/&gt;&lt;wsp:rsid wsp:val=&quot;005319E4&quot;/&gt;&lt;wsp:rsid wsp:val=&quot;005766A8&quot;/&gt;&lt;wsp:rsid wsp:val=&quot;006027E3&quot;/&gt;&lt;wsp:rsid wsp:val=&quot;0063487E&quot;/&gt;&lt;wsp:rsid wsp:val=&quot;00711C6C&quot;/&gt;&lt;wsp:rsid wsp:val=&quot;00722C2A&quot;/&gt;&lt;wsp:rsid wsp:val=&quot;00833D0C&quot;/&gt;&lt;wsp:rsid wsp:val=&quot;00875BF3&quot;/&gt;&lt;wsp:rsid wsp:val=&quot;008B11C9&quot;/&gt;&lt;wsp:rsid wsp:val=&quot;008E2507&quot;/&gt;&lt;wsp:rsid wsp:val=&quot;008E7156&quot;/&gt;&lt;wsp:rsid wsp:val=&quot;009E0621&quot;/&gt;&lt;wsp:rsid wsp:val=&quot;00A1108E&quot;/&gt;&lt;wsp:rsid wsp:val=&quot;00B26852&quot;/&gt;&lt;wsp:rsid wsp:val=&quot;00CD18F9&quot;/&gt;&lt;wsp:rsid wsp:val=&quot;00D02143&quot;/&gt;&lt;wsp:rsid wsp:val=&quot;00D724B6&quot;/&gt;&lt;wsp:rsid wsp:val=&quot;00F17BE8&quot;/&gt;&lt;wsp:rsid wsp:val=&quot;00FF2206&quot;/&gt;&lt;/wsp:rsids&gt;&lt;/w:docPr&gt;&lt;w:body&gt;&lt;w:p wsp:rsidR=&quot;00000000&quot; wsp:rsidRDefault=&quot;000D0D34&quot;&gt;&lt;m:oMathPara&gt;&lt;m:oMath&gt;&lt;m:box&gt;&lt;m:boxPr&gt;&lt;m:ctrlPr&gt;&lt;w:rPr&gt;&lt;w:rFonts w:ascii=&quot;Cambria Math&quot; w:h-ansi=&quot;Arial Black&quot;/&gt;&lt;wx:font wx:val=&quot;Cambria Math&quot;/&gt;&lt;w:b/&gt;&lt;w:i/&gt;&lt;w:color w:val=&quot;000000&quot;/&gt;&lt;w:sz w:val=&quot;40&quot;/&gt;&lt;w:sz-cs w:val=&quot;40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40&quot;/&gt;&lt;w:sz-cs w:val=&quot;40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0&quot;/&gt;&lt;w:sz-cs w:val=&quot;40&quot;/&gt;&lt;/w:rPr&gt;&lt;m:t&gt;3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0&quot;/&gt;&lt;w:sz-cs w:val=&quot;40&quot;/&gt;&lt;/w:rPr&gt;&lt;m:t&gt;4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9" o:title="" chromakey="white"/>
          </v:shape>
        </w:pict>
      </w:r>
      <w:r w:rsidRPr="0063487E">
        <w:rPr>
          <w:rFonts w:ascii="Times New Roman" w:hAnsi="Times New Roman"/>
          <w:b/>
          <w:color w:val="000000"/>
          <w:sz w:val="48"/>
          <w:szCs w:val="48"/>
        </w:rPr>
        <w:fldChar w:fldCharType="end"/>
      </w:r>
      <w:r w:rsidRPr="008E2507">
        <w:rPr>
          <w:rFonts w:ascii="Times New Roman" w:hAnsi="Times New Roman"/>
          <w:b/>
          <w:color w:val="000000"/>
          <w:sz w:val="48"/>
          <w:szCs w:val="48"/>
        </w:rPr>
        <w:t xml:space="preserve">         </w:t>
      </w:r>
      <w:r w:rsidRPr="008E2507">
        <w:rPr>
          <w:rFonts w:ascii="Times New Roman" w:hAnsi="Times New Roman"/>
          <w:b/>
          <w:color w:val="000000"/>
        </w:rPr>
        <w:t>B-)</w:t>
      </w:r>
      <w:r w:rsidRPr="008E2507">
        <w:rPr>
          <w:rFonts w:ascii="Times New Roman" w:hAnsi="Times New Roman"/>
          <w:b/>
          <w:color w:val="000000"/>
          <w:sz w:val="40"/>
          <w:szCs w:val="40"/>
        </w:rPr>
        <w:t xml:space="preserve">  </w:t>
      </w:r>
      <w:r w:rsidRPr="0063487E">
        <w:rPr>
          <w:rFonts w:ascii="Times New Roman" w:hAnsi="Times New Roman"/>
          <w:b/>
          <w:color w:val="000000"/>
          <w:sz w:val="40"/>
          <w:szCs w:val="40"/>
        </w:rPr>
        <w:fldChar w:fldCharType="begin"/>
      </w:r>
      <w:r w:rsidRPr="0063487E">
        <w:rPr>
          <w:rFonts w:ascii="Times New Roman" w:hAnsi="Times New Roman"/>
          <w:b/>
          <w:color w:val="000000"/>
          <w:sz w:val="40"/>
          <w:szCs w:val="40"/>
        </w:rPr>
        <w:instrText xml:space="preserve"> QUOTE </w:instrText>
      </w:r>
      <w:r w:rsidRPr="0063487E">
        <w:pict>
          <v:shape id="_x0000_i1055" type="#_x0000_t75" style="width:13.5pt;height:35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75BF3&quot;/&gt;&lt;wsp:rsid wsp:val=&quot;00113C20&quot;/&gt;&lt;wsp:rsid wsp:val=&quot;001310D1&quot;/&gt;&lt;wsp:rsid wsp:val=&quot;001A0D0E&quot;/&gt;&lt;wsp:rsid wsp:val=&quot;0023029F&quot;/&gt;&lt;wsp:rsid wsp:val=&quot;002C30EA&quot;/&gt;&lt;wsp:rsid wsp:val=&quot;00356A06&quot;/&gt;&lt;wsp:rsid wsp:val=&quot;003F2762&quot;/&gt;&lt;wsp:rsid wsp:val=&quot;004C5D7E&quot;/&gt;&lt;wsp:rsid wsp:val=&quot;00524791&quot;/&gt;&lt;wsp:rsid wsp:val=&quot;005319E4&quot;/&gt;&lt;wsp:rsid wsp:val=&quot;005766A8&quot;/&gt;&lt;wsp:rsid wsp:val=&quot;006027E3&quot;/&gt;&lt;wsp:rsid wsp:val=&quot;0063487E&quot;/&gt;&lt;wsp:rsid wsp:val=&quot;00711C6C&quot;/&gt;&lt;wsp:rsid wsp:val=&quot;00722C2A&quot;/&gt;&lt;wsp:rsid wsp:val=&quot;00833D0C&quot;/&gt;&lt;wsp:rsid wsp:val=&quot;00875BF3&quot;/&gt;&lt;wsp:rsid wsp:val=&quot;008B11C9&quot;/&gt;&lt;wsp:rsid wsp:val=&quot;008E2507&quot;/&gt;&lt;wsp:rsid wsp:val=&quot;008E7156&quot;/&gt;&lt;wsp:rsid wsp:val=&quot;009E0621&quot;/&gt;&lt;wsp:rsid wsp:val=&quot;00A1108E&quot;/&gt;&lt;wsp:rsid wsp:val=&quot;00B26852&quot;/&gt;&lt;wsp:rsid wsp:val=&quot;00CD18F9&quot;/&gt;&lt;wsp:rsid wsp:val=&quot;00D02143&quot;/&gt;&lt;wsp:rsid wsp:val=&quot;00D724B6&quot;/&gt;&lt;wsp:rsid wsp:val=&quot;00F17BE8&quot;/&gt;&lt;wsp:rsid wsp:val=&quot;00FF2206&quot;/&gt;&lt;/wsp:rsids&gt;&lt;/w:docPr&gt;&lt;w:body&gt;&lt;w:p wsp:rsidR=&quot;00000000&quot; wsp:rsidRDefault=&quot;001310D1&quot;&gt;&lt;m:oMathPara&gt;&lt;m:oMath&gt;&lt;m:box&gt;&lt;m:boxPr&gt;&lt;m:ctrlPr&gt;&lt;w:rPr&gt;&lt;w:rFonts w:ascii=&quot;Cambria Math&quot; w:h-ansi=&quot;Arial Black&quot;/&gt;&lt;wx:font wx:val=&quot;Cambria Math&quot;/&gt;&lt;w:b/&gt;&lt;w:i/&gt;&lt;w:color w:val=&quot;000000&quot;/&gt;&lt;w:sz w:val=&quot;40&quot;/&gt;&lt;w:sz-cs w:val=&quot;40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40&quot;/&gt;&lt;w:sz-cs w:val=&quot;40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0&quot;/&gt;&lt;w:sz-cs w:val=&quot;40&quot;/&gt;&lt;/w:rPr&gt;&lt;m:t&gt;1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0&quot;/&gt;&lt;w:sz-cs w:val=&quot;40&quot;/&gt;&lt;/w:rPr&gt;&lt;m:t&gt;4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0" o:title="" chromakey="white"/>
          </v:shape>
        </w:pict>
      </w:r>
      <w:r w:rsidRPr="0063487E">
        <w:rPr>
          <w:rFonts w:ascii="Times New Roman" w:hAnsi="Times New Roman"/>
          <w:b/>
          <w:color w:val="000000"/>
          <w:sz w:val="40"/>
          <w:szCs w:val="40"/>
        </w:rPr>
        <w:instrText xml:space="preserve"> </w:instrText>
      </w:r>
      <w:r w:rsidRPr="0063487E">
        <w:rPr>
          <w:rFonts w:ascii="Times New Roman" w:hAnsi="Times New Roman"/>
          <w:b/>
          <w:color w:val="000000"/>
          <w:sz w:val="40"/>
          <w:szCs w:val="40"/>
        </w:rPr>
        <w:fldChar w:fldCharType="separate"/>
      </w:r>
      <w:r w:rsidRPr="0063487E">
        <w:pict>
          <v:shape id="_x0000_i1056" type="#_x0000_t75" style="width:13.5pt;height:35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75BF3&quot;/&gt;&lt;wsp:rsid wsp:val=&quot;00113C20&quot;/&gt;&lt;wsp:rsid wsp:val=&quot;001310D1&quot;/&gt;&lt;wsp:rsid wsp:val=&quot;001A0D0E&quot;/&gt;&lt;wsp:rsid wsp:val=&quot;0023029F&quot;/&gt;&lt;wsp:rsid wsp:val=&quot;002C30EA&quot;/&gt;&lt;wsp:rsid wsp:val=&quot;00356A06&quot;/&gt;&lt;wsp:rsid wsp:val=&quot;003F2762&quot;/&gt;&lt;wsp:rsid wsp:val=&quot;004C5D7E&quot;/&gt;&lt;wsp:rsid wsp:val=&quot;00524791&quot;/&gt;&lt;wsp:rsid wsp:val=&quot;005319E4&quot;/&gt;&lt;wsp:rsid wsp:val=&quot;005766A8&quot;/&gt;&lt;wsp:rsid wsp:val=&quot;006027E3&quot;/&gt;&lt;wsp:rsid wsp:val=&quot;0063487E&quot;/&gt;&lt;wsp:rsid wsp:val=&quot;00711C6C&quot;/&gt;&lt;wsp:rsid wsp:val=&quot;00722C2A&quot;/&gt;&lt;wsp:rsid wsp:val=&quot;00833D0C&quot;/&gt;&lt;wsp:rsid wsp:val=&quot;00875BF3&quot;/&gt;&lt;wsp:rsid wsp:val=&quot;008B11C9&quot;/&gt;&lt;wsp:rsid wsp:val=&quot;008E2507&quot;/&gt;&lt;wsp:rsid wsp:val=&quot;008E7156&quot;/&gt;&lt;wsp:rsid wsp:val=&quot;009E0621&quot;/&gt;&lt;wsp:rsid wsp:val=&quot;00A1108E&quot;/&gt;&lt;wsp:rsid wsp:val=&quot;00B26852&quot;/&gt;&lt;wsp:rsid wsp:val=&quot;00CD18F9&quot;/&gt;&lt;wsp:rsid wsp:val=&quot;00D02143&quot;/&gt;&lt;wsp:rsid wsp:val=&quot;00D724B6&quot;/&gt;&lt;wsp:rsid wsp:val=&quot;00F17BE8&quot;/&gt;&lt;wsp:rsid wsp:val=&quot;00FF2206&quot;/&gt;&lt;/wsp:rsids&gt;&lt;/w:docPr&gt;&lt;w:body&gt;&lt;w:p wsp:rsidR=&quot;00000000&quot; wsp:rsidRDefault=&quot;001310D1&quot;&gt;&lt;m:oMathPara&gt;&lt;m:oMath&gt;&lt;m:box&gt;&lt;m:boxPr&gt;&lt;m:ctrlPr&gt;&lt;w:rPr&gt;&lt;w:rFonts w:ascii=&quot;Cambria Math&quot; w:h-ansi=&quot;Arial Black&quot;/&gt;&lt;wx:font wx:val=&quot;Cambria Math&quot;/&gt;&lt;w:b/&gt;&lt;w:i/&gt;&lt;w:color w:val=&quot;000000&quot;/&gt;&lt;w:sz w:val=&quot;40&quot;/&gt;&lt;w:sz-cs w:val=&quot;40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40&quot;/&gt;&lt;w:sz-cs w:val=&quot;40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0&quot;/&gt;&lt;w:sz-cs w:val=&quot;40&quot;/&gt;&lt;/w:rPr&gt;&lt;m:t&gt;1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0&quot;/&gt;&lt;w:sz-cs w:val=&quot;40&quot;/&gt;&lt;/w:rPr&gt;&lt;m:t&gt;4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0" o:title="" chromakey="white"/>
          </v:shape>
        </w:pict>
      </w:r>
      <w:r w:rsidRPr="0063487E">
        <w:rPr>
          <w:rFonts w:ascii="Times New Roman" w:hAnsi="Times New Roman"/>
          <w:b/>
          <w:color w:val="000000"/>
          <w:sz w:val="40"/>
          <w:szCs w:val="40"/>
        </w:rPr>
        <w:fldChar w:fldCharType="end"/>
      </w:r>
      <w:r w:rsidRPr="008E2507">
        <w:rPr>
          <w:rFonts w:ascii="Times New Roman" w:hAnsi="Times New Roman"/>
          <w:b/>
          <w:color w:val="000000"/>
          <w:sz w:val="40"/>
          <w:szCs w:val="40"/>
        </w:rPr>
        <w:t xml:space="preserve"> </w:t>
      </w:r>
      <w:r w:rsidRPr="008E2507">
        <w:rPr>
          <w:rFonts w:ascii="Times New Roman" w:hAnsi="Times New Roman"/>
          <w:b/>
          <w:color w:val="000000"/>
          <w:sz w:val="48"/>
          <w:szCs w:val="48"/>
        </w:rPr>
        <w:t xml:space="preserve">        </w:t>
      </w:r>
      <w:r w:rsidRPr="008E2507">
        <w:rPr>
          <w:rFonts w:ascii="Times New Roman" w:hAnsi="Times New Roman"/>
          <w:b/>
          <w:color w:val="000000"/>
        </w:rPr>
        <w:t xml:space="preserve">C-)  </w:t>
      </w:r>
      <w:r w:rsidRPr="008E2507">
        <w:rPr>
          <w:rFonts w:ascii="Times New Roman" w:hAnsi="Times New Roman"/>
          <w:b/>
          <w:color w:val="000000"/>
          <w:sz w:val="40"/>
          <w:szCs w:val="40"/>
        </w:rPr>
        <w:t xml:space="preserve"> </w:t>
      </w:r>
    </w:p>
    <w:p w:rsidR="00736999" w:rsidRPr="008E2507" w:rsidRDefault="00736999">
      <w:pPr>
        <w:rPr>
          <w:color w:val="000000"/>
        </w:rPr>
      </w:pPr>
    </w:p>
    <w:p w:rsidR="00736999" w:rsidRPr="008E2507" w:rsidRDefault="00736999">
      <w:pPr>
        <w:rPr>
          <w:color w:val="000000"/>
        </w:rPr>
      </w:pPr>
      <w:r>
        <w:rPr>
          <w:noProof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48" type="#_x0000_t4" style="position:absolute;margin-left:175.55pt;margin-top:21.05pt;width:26.25pt;height:25.5pt;z-index:251622912" fillcolor="black" strokeweight="1.75pt">
            <v:fill r:id="rId21" o:title="" type="pattern"/>
          </v:shape>
        </w:pict>
      </w:r>
      <w:r>
        <w:rPr>
          <w:noProof/>
        </w:rPr>
        <w:pict>
          <v:shape id="_x0000_s1049" type="#_x0000_t4" style="position:absolute;margin-left:149.3pt;margin-top:21.05pt;width:26.25pt;height:25.5pt;z-index:251621888" fillcolor="black" strokeweight="1.75pt">
            <v:fill r:id="rId21" o:title="" type="pattern"/>
          </v:shape>
        </w:pict>
      </w:r>
      <w:r>
        <w:rPr>
          <w:noProof/>
        </w:rPr>
        <w:pict>
          <v:shape id="_x0000_s1050" type="#_x0000_t4" style="position:absolute;margin-left:123.05pt;margin-top:21.05pt;width:26.25pt;height:25.5pt;z-index:251620864" strokeweight="1.75pt"/>
        </w:pict>
      </w:r>
      <w:r>
        <w:rPr>
          <w:noProof/>
        </w:rPr>
        <w:pict>
          <v:shape id="_x0000_s1051" type="#_x0000_t4" style="position:absolute;margin-left:96.8pt;margin-top:21.05pt;width:26.25pt;height:25.5pt;z-index:251619840" fillcolor="black" strokeweight="1.75pt">
            <v:fill r:id="rId21" o:title="" type="pattern"/>
          </v:shape>
        </w:pict>
      </w:r>
      <w:r>
        <w:rPr>
          <w:noProof/>
        </w:rPr>
        <w:pict>
          <v:shape id="_x0000_s1052" type="#_x0000_t4" style="position:absolute;margin-left:70.55pt;margin-top:21.05pt;width:26.25pt;height:25.5pt;z-index:251618816" fillcolor="black" strokeweight="1.75pt">
            <v:fill r:id="rId21" o:title="" type="pattern"/>
          </v:shape>
        </w:pict>
      </w:r>
      <w:r>
        <w:rPr>
          <w:noProof/>
        </w:rPr>
        <w:pict>
          <v:shape id="_x0000_s1053" type="#_x0000_t4" style="position:absolute;margin-left:44.3pt;margin-top:21.05pt;width:26.25pt;height:25.5pt;z-index:251617792" fillcolor="black" strokeweight="1.75pt">
            <v:fill r:id="rId21" o:title="" type="pattern"/>
          </v:shape>
        </w:pict>
      </w:r>
      <w:r>
        <w:rPr>
          <w:noProof/>
        </w:rPr>
        <w:pict>
          <v:shape id="_x0000_s1054" type="#_x0000_t4" style="position:absolute;margin-left:18.05pt;margin-top:21.05pt;width:26.25pt;height:25.5pt;z-index:251616768" strokeweight="1.75pt"/>
        </w:pict>
      </w:r>
    </w:p>
    <w:p w:rsidR="00736999" w:rsidRPr="008E2507" w:rsidRDefault="00736999" w:rsidP="002C30EA">
      <w:pPr>
        <w:pStyle w:val="NoSpacing"/>
        <w:rPr>
          <w:color w:val="000000"/>
        </w:rPr>
      </w:pPr>
      <w:r w:rsidRPr="008E2507">
        <w:rPr>
          <w:rFonts w:ascii="Times New Roman" w:hAnsi="Times New Roman"/>
          <w:b/>
          <w:color w:val="000000"/>
          <w:sz w:val="24"/>
          <w:szCs w:val="24"/>
        </w:rPr>
        <w:t xml:space="preserve"> 9-) </w:t>
      </w:r>
    </w:p>
    <w:p w:rsidR="00736999" w:rsidRPr="008E2507" w:rsidRDefault="00736999" w:rsidP="00524791">
      <w:pPr>
        <w:pStyle w:val="NoSpacing"/>
        <w:rPr>
          <w:color w:val="000000"/>
        </w:rPr>
      </w:pPr>
    </w:p>
    <w:p w:rsidR="00736999" w:rsidRPr="008E2507" w:rsidRDefault="00736999" w:rsidP="00524791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8E2507">
        <w:rPr>
          <w:rFonts w:ascii="Times New Roman" w:hAnsi="Times New Roman"/>
          <w:b/>
          <w:color w:val="000000"/>
          <w:sz w:val="24"/>
          <w:szCs w:val="24"/>
        </w:rPr>
        <w:t xml:space="preserve">  Yukarıdaki şeklin kesirle ifade edilişi </w:t>
      </w:r>
    </w:p>
    <w:p w:rsidR="00736999" w:rsidRPr="008E2507" w:rsidRDefault="00736999" w:rsidP="00524791">
      <w:pPr>
        <w:pStyle w:val="NoSpacing"/>
        <w:rPr>
          <w:color w:val="000000"/>
        </w:rPr>
      </w:pPr>
      <w:r w:rsidRPr="008E2507">
        <w:rPr>
          <w:rFonts w:ascii="Times New Roman" w:hAnsi="Times New Roman"/>
          <w:b/>
          <w:color w:val="000000"/>
          <w:sz w:val="24"/>
          <w:szCs w:val="24"/>
        </w:rPr>
        <w:t xml:space="preserve">  aşağıdakilerden hangisidir?</w:t>
      </w:r>
    </w:p>
    <w:p w:rsidR="00736999" w:rsidRPr="008E2507" w:rsidRDefault="00736999" w:rsidP="00524791">
      <w:pPr>
        <w:pStyle w:val="NoSpacing"/>
        <w:rPr>
          <w:color w:val="000000"/>
        </w:rPr>
      </w:pPr>
      <w:r w:rsidRPr="008E2507">
        <w:rPr>
          <w:rFonts w:ascii="Times New Roman" w:hAnsi="Times New Roman"/>
          <w:b/>
          <w:color w:val="000000"/>
        </w:rPr>
        <w:t xml:space="preserve">A-)   </w:t>
      </w:r>
      <w:r w:rsidRPr="0063487E">
        <w:rPr>
          <w:rFonts w:ascii="Times New Roman" w:hAnsi="Times New Roman"/>
          <w:b/>
          <w:color w:val="000000"/>
          <w:sz w:val="48"/>
          <w:szCs w:val="48"/>
        </w:rPr>
        <w:fldChar w:fldCharType="begin"/>
      </w:r>
      <w:r w:rsidRPr="0063487E">
        <w:rPr>
          <w:rFonts w:ascii="Times New Roman" w:hAnsi="Times New Roman"/>
          <w:b/>
          <w:color w:val="000000"/>
          <w:sz w:val="48"/>
          <w:szCs w:val="48"/>
        </w:rPr>
        <w:instrText xml:space="preserve"> QUOTE </w:instrText>
      </w:r>
      <w:r w:rsidRPr="0063487E">
        <w:pict>
          <v:shape id="_x0000_i1057" type="#_x0000_t75" style="width:14.25pt;height:36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75BF3&quot;/&gt;&lt;wsp:rsid wsp:val=&quot;00113C20&quot;/&gt;&lt;wsp:rsid wsp:val=&quot;001A0D0E&quot;/&gt;&lt;wsp:rsid wsp:val=&quot;0023029F&quot;/&gt;&lt;wsp:rsid wsp:val=&quot;002C30EA&quot;/&gt;&lt;wsp:rsid wsp:val=&quot;00356A06&quot;/&gt;&lt;wsp:rsid wsp:val=&quot;003F2762&quot;/&gt;&lt;wsp:rsid wsp:val=&quot;004C5D7E&quot;/&gt;&lt;wsp:rsid wsp:val=&quot;00524791&quot;/&gt;&lt;wsp:rsid wsp:val=&quot;005319E4&quot;/&gt;&lt;wsp:rsid wsp:val=&quot;005766A8&quot;/&gt;&lt;wsp:rsid wsp:val=&quot;006027E3&quot;/&gt;&lt;wsp:rsid wsp:val=&quot;0063487E&quot;/&gt;&lt;wsp:rsid wsp:val=&quot;00711C6C&quot;/&gt;&lt;wsp:rsid wsp:val=&quot;00722C2A&quot;/&gt;&lt;wsp:rsid wsp:val=&quot;00833D0C&quot;/&gt;&lt;wsp:rsid wsp:val=&quot;00875BF3&quot;/&gt;&lt;wsp:rsid wsp:val=&quot;008B11C9&quot;/&gt;&lt;wsp:rsid wsp:val=&quot;008E2507&quot;/&gt;&lt;wsp:rsid wsp:val=&quot;008E7156&quot;/&gt;&lt;wsp:rsid wsp:val=&quot;00907831&quot;/&gt;&lt;wsp:rsid wsp:val=&quot;009E0621&quot;/&gt;&lt;wsp:rsid wsp:val=&quot;00A1108E&quot;/&gt;&lt;wsp:rsid wsp:val=&quot;00B26852&quot;/&gt;&lt;wsp:rsid wsp:val=&quot;00CD18F9&quot;/&gt;&lt;wsp:rsid wsp:val=&quot;00D02143&quot;/&gt;&lt;wsp:rsid wsp:val=&quot;00D724B6&quot;/&gt;&lt;wsp:rsid wsp:val=&quot;00F17BE8&quot;/&gt;&lt;wsp:rsid wsp:val=&quot;00FF2206&quot;/&gt;&lt;/wsp:rsids&gt;&lt;/w:docPr&gt;&lt;w:body&gt;&lt;w:p wsp:rsidR=&quot;00000000&quot; wsp:rsidRDefault=&quot;00907831&quot;&gt;&lt;m:oMathPara&gt;&lt;m:oMath&gt;&lt;m:box&gt;&lt;m:boxPr&gt;&lt;m:ctrlPr&gt;&lt;w:rPr&gt;&lt;w:rFonts w:ascii=&quot;Cambria Math&quot; w:h-ansi=&quot;Arial Black&quot;/&gt;&lt;wx:font wx:val=&quot;Cambria Math&quot;/&gt;&lt;w:b/&gt;&lt;w:i/&gt;&lt;w:color w:val=&quot;000000&quot;/&gt;&lt;w:sz w:val=&quot;44&quot;/&gt;&lt;w:sz-cs w:val=&quot;44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44&quot;/&gt;&lt;w:sz-cs w:val=&quot;44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2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7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2" o:title="" chromakey="white"/>
          </v:shape>
        </w:pict>
      </w:r>
      <w:r w:rsidRPr="0063487E">
        <w:rPr>
          <w:rFonts w:ascii="Times New Roman" w:hAnsi="Times New Roman"/>
          <w:b/>
          <w:color w:val="000000"/>
          <w:sz w:val="48"/>
          <w:szCs w:val="48"/>
        </w:rPr>
        <w:instrText xml:space="preserve"> </w:instrText>
      </w:r>
      <w:r w:rsidRPr="0063487E">
        <w:rPr>
          <w:rFonts w:ascii="Times New Roman" w:hAnsi="Times New Roman"/>
          <w:b/>
          <w:color w:val="000000"/>
          <w:sz w:val="48"/>
          <w:szCs w:val="48"/>
        </w:rPr>
        <w:fldChar w:fldCharType="separate"/>
      </w:r>
      <w:r w:rsidRPr="0063487E">
        <w:pict>
          <v:shape id="_x0000_i1058" type="#_x0000_t75" style="width:14.25pt;height:36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75BF3&quot;/&gt;&lt;wsp:rsid wsp:val=&quot;00113C20&quot;/&gt;&lt;wsp:rsid wsp:val=&quot;001A0D0E&quot;/&gt;&lt;wsp:rsid wsp:val=&quot;0023029F&quot;/&gt;&lt;wsp:rsid wsp:val=&quot;002C30EA&quot;/&gt;&lt;wsp:rsid wsp:val=&quot;00356A06&quot;/&gt;&lt;wsp:rsid wsp:val=&quot;003F2762&quot;/&gt;&lt;wsp:rsid wsp:val=&quot;004C5D7E&quot;/&gt;&lt;wsp:rsid wsp:val=&quot;00524791&quot;/&gt;&lt;wsp:rsid wsp:val=&quot;005319E4&quot;/&gt;&lt;wsp:rsid wsp:val=&quot;005766A8&quot;/&gt;&lt;wsp:rsid wsp:val=&quot;006027E3&quot;/&gt;&lt;wsp:rsid wsp:val=&quot;0063487E&quot;/&gt;&lt;wsp:rsid wsp:val=&quot;00711C6C&quot;/&gt;&lt;wsp:rsid wsp:val=&quot;00722C2A&quot;/&gt;&lt;wsp:rsid wsp:val=&quot;00833D0C&quot;/&gt;&lt;wsp:rsid wsp:val=&quot;00875BF3&quot;/&gt;&lt;wsp:rsid wsp:val=&quot;008B11C9&quot;/&gt;&lt;wsp:rsid wsp:val=&quot;008E2507&quot;/&gt;&lt;wsp:rsid wsp:val=&quot;008E7156&quot;/&gt;&lt;wsp:rsid wsp:val=&quot;00907831&quot;/&gt;&lt;wsp:rsid wsp:val=&quot;009E0621&quot;/&gt;&lt;wsp:rsid wsp:val=&quot;00A1108E&quot;/&gt;&lt;wsp:rsid wsp:val=&quot;00B26852&quot;/&gt;&lt;wsp:rsid wsp:val=&quot;00CD18F9&quot;/&gt;&lt;wsp:rsid wsp:val=&quot;00D02143&quot;/&gt;&lt;wsp:rsid wsp:val=&quot;00D724B6&quot;/&gt;&lt;wsp:rsid wsp:val=&quot;00F17BE8&quot;/&gt;&lt;wsp:rsid wsp:val=&quot;00FF2206&quot;/&gt;&lt;/wsp:rsids&gt;&lt;/w:docPr&gt;&lt;w:body&gt;&lt;w:p wsp:rsidR=&quot;00000000&quot; wsp:rsidRDefault=&quot;00907831&quot;&gt;&lt;m:oMathPara&gt;&lt;m:oMath&gt;&lt;m:box&gt;&lt;m:boxPr&gt;&lt;m:ctrlPr&gt;&lt;w:rPr&gt;&lt;w:rFonts w:ascii=&quot;Cambria Math&quot; w:h-ansi=&quot;Arial Black&quot;/&gt;&lt;wx:font wx:val=&quot;Cambria Math&quot;/&gt;&lt;w:b/&gt;&lt;w:i/&gt;&lt;w:color w:val=&quot;000000&quot;/&gt;&lt;w:sz w:val=&quot;44&quot;/&gt;&lt;w:sz-cs w:val=&quot;44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44&quot;/&gt;&lt;w:sz-cs w:val=&quot;44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2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7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2" o:title="" chromakey="white"/>
          </v:shape>
        </w:pict>
      </w:r>
      <w:r w:rsidRPr="0063487E">
        <w:rPr>
          <w:rFonts w:ascii="Times New Roman" w:hAnsi="Times New Roman"/>
          <w:b/>
          <w:color w:val="000000"/>
          <w:sz w:val="48"/>
          <w:szCs w:val="48"/>
        </w:rPr>
        <w:fldChar w:fldCharType="end"/>
      </w:r>
      <w:r w:rsidRPr="008E2507">
        <w:rPr>
          <w:rFonts w:ascii="Times New Roman" w:hAnsi="Times New Roman"/>
          <w:b/>
          <w:color w:val="000000"/>
          <w:sz w:val="48"/>
          <w:szCs w:val="48"/>
        </w:rPr>
        <w:t xml:space="preserve">           </w:t>
      </w:r>
      <w:r w:rsidRPr="008E2507">
        <w:rPr>
          <w:rFonts w:ascii="Times New Roman" w:hAnsi="Times New Roman"/>
          <w:b/>
          <w:color w:val="000000"/>
        </w:rPr>
        <w:t>B-)</w:t>
      </w:r>
      <w:r w:rsidRPr="008E2507">
        <w:rPr>
          <w:rFonts w:ascii="Times New Roman" w:hAnsi="Times New Roman"/>
          <w:b/>
          <w:color w:val="000000"/>
          <w:sz w:val="48"/>
          <w:szCs w:val="48"/>
        </w:rPr>
        <w:t xml:space="preserve">  </w:t>
      </w:r>
      <w:r w:rsidRPr="0063487E">
        <w:rPr>
          <w:rFonts w:ascii="Times New Roman" w:hAnsi="Times New Roman"/>
          <w:b/>
          <w:color w:val="000000"/>
          <w:sz w:val="48"/>
          <w:szCs w:val="48"/>
        </w:rPr>
        <w:fldChar w:fldCharType="begin"/>
      </w:r>
      <w:r w:rsidRPr="0063487E">
        <w:rPr>
          <w:rFonts w:ascii="Times New Roman" w:hAnsi="Times New Roman"/>
          <w:b/>
          <w:color w:val="000000"/>
          <w:sz w:val="48"/>
          <w:szCs w:val="48"/>
        </w:rPr>
        <w:instrText xml:space="preserve"> QUOTE </w:instrText>
      </w:r>
      <w:r w:rsidRPr="0063487E">
        <w:pict>
          <v:shape id="_x0000_i1059" type="#_x0000_t75" style="width:14.25pt;height:37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75BF3&quot;/&gt;&lt;wsp:rsid wsp:val=&quot;00113C20&quot;/&gt;&lt;wsp:rsid wsp:val=&quot;001A0D0E&quot;/&gt;&lt;wsp:rsid wsp:val=&quot;0023029F&quot;/&gt;&lt;wsp:rsid wsp:val=&quot;002C30EA&quot;/&gt;&lt;wsp:rsid wsp:val=&quot;00356A06&quot;/&gt;&lt;wsp:rsid wsp:val=&quot;003F2762&quot;/&gt;&lt;wsp:rsid wsp:val=&quot;004C5D7E&quot;/&gt;&lt;wsp:rsid wsp:val=&quot;00524791&quot;/&gt;&lt;wsp:rsid wsp:val=&quot;005319E4&quot;/&gt;&lt;wsp:rsid wsp:val=&quot;005766A8&quot;/&gt;&lt;wsp:rsid wsp:val=&quot;006027E3&quot;/&gt;&lt;wsp:rsid wsp:val=&quot;0063487E&quot;/&gt;&lt;wsp:rsid wsp:val=&quot;00711C6C&quot;/&gt;&lt;wsp:rsid wsp:val=&quot;00722C2A&quot;/&gt;&lt;wsp:rsid wsp:val=&quot;007E5CF2&quot;/&gt;&lt;wsp:rsid wsp:val=&quot;00833D0C&quot;/&gt;&lt;wsp:rsid wsp:val=&quot;00875BF3&quot;/&gt;&lt;wsp:rsid wsp:val=&quot;008B11C9&quot;/&gt;&lt;wsp:rsid wsp:val=&quot;008E2507&quot;/&gt;&lt;wsp:rsid wsp:val=&quot;008E7156&quot;/&gt;&lt;wsp:rsid wsp:val=&quot;009E0621&quot;/&gt;&lt;wsp:rsid wsp:val=&quot;00A1108E&quot;/&gt;&lt;wsp:rsid wsp:val=&quot;00B26852&quot;/&gt;&lt;wsp:rsid wsp:val=&quot;00CD18F9&quot;/&gt;&lt;wsp:rsid wsp:val=&quot;00D02143&quot;/&gt;&lt;wsp:rsid wsp:val=&quot;00D724B6&quot;/&gt;&lt;wsp:rsid wsp:val=&quot;00F17BE8&quot;/&gt;&lt;wsp:rsid wsp:val=&quot;00FF2206&quot;/&gt;&lt;/wsp:rsids&gt;&lt;/w:docPr&gt;&lt;w:body&gt;&lt;w:p wsp:rsidR=&quot;00000000&quot; wsp:rsidRDefault=&quot;007E5CF2&quot;&gt;&lt;m:oMathPara&gt;&lt;m:oMath&gt;&lt;m:box&gt;&lt;m:boxPr&gt;&lt;m:ctrlPr&gt;&lt;w:rPr&gt;&lt;w:rFonts w:ascii=&quot;Cambria Math&quot; w:h-ansi=&quot;Arial Black&quot;/&gt;&lt;wx:font wx:val=&quot;Cambria Math&quot;/&gt;&lt;w:b/&gt;&lt;w:i/&gt;&lt;w:color w:val=&quot;000000&quot;/&gt;&lt;w:sz w:val=&quot;44&quot;/&gt;&lt;w:sz-cs w:val=&quot;44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44&quot;/&gt;&lt;w:sz-cs w:val=&quot;44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5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7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Pr="0063487E">
        <w:rPr>
          <w:rFonts w:ascii="Times New Roman" w:hAnsi="Times New Roman"/>
          <w:b/>
          <w:color w:val="000000"/>
          <w:sz w:val="48"/>
          <w:szCs w:val="48"/>
        </w:rPr>
        <w:instrText xml:space="preserve"> </w:instrText>
      </w:r>
      <w:r w:rsidRPr="0063487E">
        <w:rPr>
          <w:rFonts w:ascii="Times New Roman" w:hAnsi="Times New Roman"/>
          <w:b/>
          <w:color w:val="000000"/>
          <w:sz w:val="48"/>
          <w:szCs w:val="48"/>
        </w:rPr>
        <w:fldChar w:fldCharType="separate"/>
      </w:r>
      <w:r w:rsidRPr="0063487E">
        <w:pict>
          <v:shape id="_x0000_i1060" type="#_x0000_t75" style="width:14.25pt;height:37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75BF3&quot;/&gt;&lt;wsp:rsid wsp:val=&quot;00113C20&quot;/&gt;&lt;wsp:rsid wsp:val=&quot;001A0D0E&quot;/&gt;&lt;wsp:rsid wsp:val=&quot;0023029F&quot;/&gt;&lt;wsp:rsid wsp:val=&quot;002C30EA&quot;/&gt;&lt;wsp:rsid wsp:val=&quot;00356A06&quot;/&gt;&lt;wsp:rsid wsp:val=&quot;003F2762&quot;/&gt;&lt;wsp:rsid wsp:val=&quot;004C5D7E&quot;/&gt;&lt;wsp:rsid wsp:val=&quot;00524791&quot;/&gt;&lt;wsp:rsid wsp:val=&quot;005319E4&quot;/&gt;&lt;wsp:rsid wsp:val=&quot;005766A8&quot;/&gt;&lt;wsp:rsid wsp:val=&quot;006027E3&quot;/&gt;&lt;wsp:rsid wsp:val=&quot;0063487E&quot;/&gt;&lt;wsp:rsid wsp:val=&quot;00711C6C&quot;/&gt;&lt;wsp:rsid wsp:val=&quot;00722C2A&quot;/&gt;&lt;wsp:rsid wsp:val=&quot;007E5CF2&quot;/&gt;&lt;wsp:rsid wsp:val=&quot;00833D0C&quot;/&gt;&lt;wsp:rsid wsp:val=&quot;00875BF3&quot;/&gt;&lt;wsp:rsid wsp:val=&quot;008B11C9&quot;/&gt;&lt;wsp:rsid wsp:val=&quot;008E2507&quot;/&gt;&lt;wsp:rsid wsp:val=&quot;008E7156&quot;/&gt;&lt;wsp:rsid wsp:val=&quot;009E0621&quot;/&gt;&lt;wsp:rsid wsp:val=&quot;00A1108E&quot;/&gt;&lt;wsp:rsid wsp:val=&quot;00B26852&quot;/&gt;&lt;wsp:rsid wsp:val=&quot;00CD18F9&quot;/&gt;&lt;wsp:rsid wsp:val=&quot;00D02143&quot;/&gt;&lt;wsp:rsid wsp:val=&quot;00D724B6&quot;/&gt;&lt;wsp:rsid wsp:val=&quot;00F17BE8&quot;/&gt;&lt;wsp:rsid wsp:val=&quot;00FF2206&quot;/&gt;&lt;/wsp:rsids&gt;&lt;/w:docPr&gt;&lt;w:body&gt;&lt;w:p wsp:rsidR=&quot;00000000&quot; wsp:rsidRDefault=&quot;007E5CF2&quot;&gt;&lt;m:oMathPara&gt;&lt;m:oMath&gt;&lt;m:box&gt;&lt;m:boxPr&gt;&lt;m:ctrlPr&gt;&lt;w:rPr&gt;&lt;w:rFonts w:ascii=&quot;Cambria Math&quot; w:h-ansi=&quot;Arial Black&quot;/&gt;&lt;wx:font wx:val=&quot;Cambria Math&quot;/&gt;&lt;w:b/&gt;&lt;w:i/&gt;&lt;w:color w:val=&quot;000000&quot;/&gt;&lt;w:sz w:val=&quot;44&quot;/&gt;&lt;w:sz-cs w:val=&quot;44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44&quot;/&gt;&lt;w:sz-cs w:val=&quot;44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5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7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Pr="0063487E">
        <w:rPr>
          <w:rFonts w:ascii="Times New Roman" w:hAnsi="Times New Roman"/>
          <w:b/>
          <w:color w:val="000000"/>
          <w:sz w:val="48"/>
          <w:szCs w:val="48"/>
        </w:rPr>
        <w:fldChar w:fldCharType="end"/>
      </w:r>
      <w:r w:rsidRPr="008E2507">
        <w:rPr>
          <w:rFonts w:ascii="Times New Roman" w:hAnsi="Times New Roman"/>
          <w:b/>
          <w:color w:val="000000"/>
          <w:sz w:val="48"/>
          <w:szCs w:val="48"/>
        </w:rPr>
        <w:t xml:space="preserve">             </w:t>
      </w:r>
      <w:r w:rsidRPr="008E2507">
        <w:rPr>
          <w:rFonts w:ascii="Times New Roman" w:hAnsi="Times New Roman"/>
          <w:b/>
          <w:color w:val="000000"/>
        </w:rPr>
        <w:t xml:space="preserve">C-)  </w:t>
      </w:r>
      <w:r w:rsidRPr="008E2507">
        <w:rPr>
          <w:rFonts w:ascii="Times New Roman" w:hAnsi="Times New Roman"/>
          <w:b/>
          <w:color w:val="000000"/>
          <w:sz w:val="48"/>
          <w:szCs w:val="48"/>
        </w:rPr>
        <w:t xml:space="preserve"> </w:t>
      </w:r>
      <w:r w:rsidRPr="0063487E">
        <w:rPr>
          <w:color w:val="000000"/>
        </w:rPr>
        <w:fldChar w:fldCharType="begin"/>
      </w:r>
      <w:r w:rsidRPr="0063487E">
        <w:rPr>
          <w:color w:val="000000"/>
        </w:rPr>
        <w:instrText xml:space="preserve"> QUOTE </w:instrText>
      </w:r>
      <w:r w:rsidRPr="0063487E">
        <w:pict>
          <v:shape id="_x0000_i1061" type="#_x0000_t75" style="width:14.25pt;height:36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75BF3&quot;/&gt;&lt;wsp:rsid wsp:val=&quot;00113C20&quot;/&gt;&lt;wsp:rsid wsp:val=&quot;001A0D0E&quot;/&gt;&lt;wsp:rsid wsp:val=&quot;0023029F&quot;/&gt;&lt;wsp:rsid wsp:val=&quot;002C30EA&quot;/&gt;&lt;wsp:rsid wsp:val=&quot;00356A06&quot;/&gt;&lt;wsp:rsid wsp:val=&quot;003F2762&quot;/&gt;&lt;wsp:rsid wsp:val=&quot;004C5D7E&quot;/&gt;&lt;wsp:rsid wsp:val=&quot;00524791&quot;/&gt;&lt;wsp:rsid wsp:val=&quot;005319E4&quot;/&gt;&lt;wsp:rsid wsp:val=&quot;005766A8&quot;/&gt;&lt;wsp:rsid wsp:val=&quot;006027E3&quot;/&gt;&lt;wsp:rsid wsp:val=&quot;0063487E&quot;/&gt;&lt;wsp:rsid wsp:val=&quot;00711C6C&quot;/&gt;&lt;wsp:rsid wsp:val=&quot;00722C2A&quot;/&gt;&lt;wsp:rsid wsp:val=&quot;00833D0C&quot;/&gt;&lt;wsp:rsid wsp:val=&quot;00875BF3&quot;/&gt;&lt;wsp:rsid wsp:val=&quot;008B11C9&quot;/&gt;&lt;wsp:rsid wsp:val=&quot;008E2507&quot;/&gt;&lt;wsp:rsid wsp:val=&quot;008E7156&quot;/&gt;&lt;wsp:rsid wsp:val=&quot;009E0621&quot;/&gt;&lt;wsp:rsid wsp:val=&quot;00A1108E&quot;/&gt;&lt;wsp:rsid wsp:val=&quot;00B26852&quot;/&gt;&lt;wsp:rsid wsp:val=&quot;00CD18F9&quot;/&gt;&lt;wsp:rsid wsp:val=&quot;00D02143&quot;/&gt;&lt;wsp:rsid wsp:val=&quot;00D724B6&quot;/&gt;&lt;wsp:rsid wsp:val=&quot;00DA07DE&quot;/&gt;&lt;wsp:rsid wsp:val=&quot;00F17BE8&quot;/&gt;&lt;wsp:rsid wsp:val=&quot;00FF2206&quot;/&gt;&lt;/wsp:rsids&gt;&lt;/w:docPr&gt;&lt;w:body&gt;&lt;w:p wsp:rsidR=&quot;00000000&quot; wsp:rsidRDefault=&quot;00DA07DE&quot;&gt;&lt;m:oMathPara&gt;&lt;m:oMath&gt;&lt;m:box&gt;&lt;m:boxPr&gt;&lt;m:ctrlPr&gt;&lt;w:rPr&gt;&lt;w:rFonts w:ascii=&quot;Cambria Math&quot; w:h-ansi=&quot;Times New Roman&quot;/&gt;&lt;wx:font wx:val=&quot;Cambria Math&quot;/&gt;&lt;w:b/&gt;&lt;w:i/&gt;&lt;w:color w:val=&quot;000000&quot;/&gt;&lt;w:sz w:val=&quot;44&quot;/&gt;&lt;w:sz-cs w:val=&quot;44&quot;/&gt;&lt;/w:rPr&gt;&lt;/m:ctrlPr&gt;&lt;/m:boxPr&gt;&lt;m:e&gt;&lt;m:argPr&gt;&lt;m:argSz m:val=&quot;-1&quot;/&gt;&lt;/m:argPr&gt;&lt;m:f&gt;&lt;m:fPr&gt;&lt;m:ctrlPr&gt;&lt;w:rPr&gt;&lt;w:rFonts w:ascii=&quot;Cambria Math&quot; w:h-ansi=&quot;Times New Roman&quot;/&gt;&lt;wx:font wx:val=&quot;Cambria Math&quot;/&gt;&lt;w:b/&gt;&lt;w:i/&gt;&lt;w:color w:val=&quot;000000&quot;/&gt;&lt;w:sz w:val=&quot;44&quot;/&gt;&lt;w:sz-cs w:val=&quot;44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4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7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3" o:title="" chromakey="white"/>
          </v:shape>
        </w:pict>
      </w:r>
      <w:r w:rsidRPr="0063487E">
        <w:rPr>
          <w:color w:val="000000"/>
        </w:rPr>
        <w:instrText xml:space="preserve"> </w:instrText>
      </w:r>
      <w:r w:rsidRPr="0063487E">
        <w:rPr>
          <w:color w:val="000000"/>
        </w:rPr>
        <w:fldChar w:fldCharType="separate"/>
      </w:r>
      <w:r w:rsidRPr="0063487E">
        <w:pict>
          <v:shape id="_x0000_i1062" type="#_x0000_t75" style="width:14.25pt;height:36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75BF3&quot;/&gt;&lt;wsp:rsid wsp:val=&quot;00113C20&quot;/&gt;&lt;wsp:rsid wsp:val=&quot;001A0D0E&quot;/&gt;&lt;wsp:rsid wsp:val=&quot;0023029F&quot;/&gt;&lt;wsp:rsid wsp:val=&quot;002C30EA&quot;/&gt;&lt;wsp:rsid wsp:val=&quot;00356A06&quot;/&gt;&lt;wsp:rsid wsp:val=&quot;003F2762&quot;/&gt;&lt;wsp:rsid wsp:val=&quot;004C5D7E&quot;/&gt;&lt;wsp:rsid wsp:val=&quot;00524791&quot;/&gt;&lt;wsp:rsid wsp:val=&quot;005319E4&quot;/&gt;&lt;wsp:rsid wsp:val=&quot;005766A8&quot;/&gt;&lt;wsp:rsid wsp:val=&quot;006027E3&quot;/&gt;&lt;wsp:rsid wsp:val=&quot;0063487E&quot;/&gt;&lt;wsp:rsid wsp:val=&quot;00711C6C&quot;/&gt;&lt;wsp:rsid wsp:val=&quot;00722C2A&quot;/&gt;&lt;wsp:rsid wsp:val=&quot;00833D0C&quot;/&gt;&lt;wsp:rsid wsp:val=&quot;00875BF3&quot;/&gt;&lt;wsp:rsid wsp:val=&quot;008B11C9&quot;/&gt;&lt;wsp:rsid wsp:val=&quot;008E2507&quot;/&gt;&lt;wsp:rsid wsp:val=&quot;008E7156&quot;/&gt;&lt;wsp:rsid wsp:val=&quot;009E0621&quot;/&gt;&lt;wsp:rsid wsp:val=&quot;00A1108E&quot;/&gt;&lt;wsp:rsid wsp:val=&quot;00B26852&quot;/&gt;&lt;wsp:rsid wsp:val=&quot;00CD18F9&quot;/&gt;&lt;wsp:rsid wsp:val=&quot;00D02143&quot;/&gt;&lt;wsp:rsid wsp:val=&quot;00D724B6&quot;/&gt;&lt;wsp:rsid wsp:val=&quot;00DA07DE&quot;/&gt;&lt;wsp:rsid wsp:val=&quot;00F17BE8&quot;/&gt;&lt;wsp:rsid wsp:val=&quot;00FF2206&quot;/&gt;&lt;/wsp:rsids&gt;&lt;/w:docPr&gt;&lt;w:body&gt;&lt;w:p wsp:rsidR=&quot;00000000&quot; wsp:rsidRDefault=&quot;00DA07DE&quot;&gt;&lt;m:oMathPara&gt;&lt;m:oMath&gt;&lt;m:box&gt;&lt;m:boxPr&gt;&lt;m:ctrlPr&gt;&lt;w:rPr&gt;&lt;w:rFonts w:ascii=&quot;Cambria Math&quot; w:h-ansi=&quot;Times New Roman&quot;/&gt;&lt;wx:font wx:val=&quot;Cambria Math&quot;/&gt;&lt;w:b/&gt;&lt;w:i/&gt;&lt;w:color w:val=&quot;000000&quot;/&gt;&lt;w:sz w:val=&quot;44&quot;/&gt;&lt;w:sz-cs w:val=&quot;44&quot;/&gt;&lt;/w:rPr&gt;&lt;/m:ctrlPr&gt;&lt;/m:boxPr&gt;&lt;m:e&gt;&lt;m:argPr&gt;&lt;m:argSz m:val=&quot;-1&quot;/&gt;&lt;/m:argPr&gt;&lt;m:f&gt;&lt;m:fPr&gt;&lt;m:ctrlPr&gt;&lt;w:rPr&gt;&lt;w:rFonts w:ascii=&quot;Cambria Math&quot; w:h-ansi=&quot;Times New Roman&quot;/&gt;&lt;wx:font wx:val=&quot;Cambria Math&quot;/&gt;&lt;w:b/&gt;&lt;w:i/&gt;&lt;w:color w:val=&quot;000000&quot;/&gt;&lt;w:sz w:val=&quot;44&quot;/&gt;&lt;w:sz-cs w:val=&quot;44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4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7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3" o:title="" chromakey="white"/>
          </v:shape>
        </w:pict>
      </w:r>
      <w:r w:rsidRPr="0063487E">
        <w:rPr>
          <w:color w:val="000000"/>
        </w:rPr>
        <w:fldChar w:fldCharType="end"/>
      </w:r>
    </w:p>
    <w:p w:rsidR="00736999" w:rsidRPr="008E2507" w:rsidRDefault="00736999" w:rsidP="00524791">
      <w:pPr>
        <w:pStyle w:val="NoSpacing"/>
        <w:rPr>
          <w:color w:val="000000"/>
        </w:rPr>
      </w:pPr>
    </w:p>
    <w:p w:rsidR="00736999" w:rsidRPr="008E2507" w:rsidRDefault="00736999" w:rsidP="00524791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524791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524791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524791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524791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524791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524791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524791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524791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524791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524791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524791">
      <w:pPr>
        <w:pStyle w:val="NoSpacing"/>
        <w:rPr>
          <w:color w:val="000000"/>
        </w:rPr>
      </w:pPr>
      <w:r>
        <w:rPr>
          <w:noProof/>
        </w:rPr>
        <w:pict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_x0000_s1055" type="#_x0000_t23" style="position:absolute;margin-left:195.05pt;margin-top:.35pt;width:24pt;height:19.5pt;z-index:251631104" fillcolor="black" strokeweight="1.75pt">
            <v:fill r:id="rId13" o:title="" type="pattern"/>
          </v:shape>
        </w:pict>
      </w:r>
      <w:r>
        <w:rPr>
          <w:noProof/>
        </w:rPr>
        <w:pict>
          <v:shape id="_x0000_s1056" type="#_x0000_t23" style="position:absolute;margin-left:171.05pt;margin-top:.35pt;width:24pt;height:19.5pt;z-index:251630080" strokeweight="1.75pt"/>
        </w:pict>
      </w:r>
      <w:r>
        <w:rPr>
          <w:noProof/>
        </w:rPr>
        <w:pict>
          <v:shape id="_x0000_s1057" type="#_x0000_t23" style="position:absolute;margin-left:147.05pt;margin-top:.35pt;width:24pt;height:19.5pt;z-index:251629056" fillcolor="black" strokeweight="1.75pt">
            <v:fill r:id="rId13" o:title="" type="pattern"/>
          </v:shape>
        </w:pict>
      </w:r>
      <w:r>
        <w:rPr>
          <w:noProof/>
        </w:rPr>
        <w:pict>
          <v:shape id="_x0000_s1058" type="#_x0000_t23" style="position:absolute;margin-left:123.05pt;margin-top:.35pt;width:24pt;height:19.5pt;z-index:251628032" strokeweight="1.75pt"/>
        </w:pict>
      </w:r>
      <w:r>
        <w:rPr>
          <w:noProof/>
        </w:rPr>
        <w:pict>
          <v:shape id="_x0000_s1059" type="#_x0000_t23" style="position:absolute;margin-left:96.8pt;margin-top:.35pt;width:24pt;height:19.5pt;z-index:251627008" strokeweight="1.75pt"/>
        </w:pict>
      </w:r>
      <w:r>
        <w:rPr>
          <w:noProof/>
        </w:rPr>
        <w:pict>
          <v:shape id="_x0000_s1060" type="#_x0000_t23" style="position:absolute;margin-left:72.8pt;margin-top:.35pt;width:24pt;height:19.5pt;z-index:251625984" strokeweight="1.75pt"/>
        </w:pict>
      </w:r>
      <w:r>
        <w:rPr>
          <w:noProof/>
        </w:rPr>
        <w:pict>
          <v:shape id="_x0000_s1061" type="#_x0000_t23" style="position:absolute;margin-left:48.05pt;margin-top:.35pt;width:24pt;height:19.5pt;z-index:251624960" fillcolor="black" strokeweight="1.75pt">
            <v:fill r:id="rId13" o:title="" type="pattern"/>
          </v:shape>
        </w:pict>
      </w:r>
      <w:r>
        <w:rPr>
          <w:noProof/>
        </w:rPr>
        <w:pict>
          <v:shape id="_x0000_s1062" type="#_x0000_t23" style="position:absolute;margin-left:24.05pt;margin-top:.35pt;width:24pt;height:19.5pt;z-index:251623936" strokeweight="1.75pt"/>
        </w:pict>
      </w:r>
      <w:r w:rsidRPr="008E2507">
        <w:rPr>
          <w:rFonts w:ascii="Times New Roman" w:hAnsi="Times New Roman"/>
          <w:b/>
          <w:color w:val="000000"/>
          <w:sz w:val="24"/>
          <w:szCs w:val="24"/>
        </w:rPr>
        <w:t xml:space="preserve">10-) </w:t>
      </w:r>
    </w:p>
    <w:p w:rsidR="00736999" w:rsidRPr="008E2507" w:rsidRDefault="00736999" w:rsidP="00524791">
      <w:pPr>
        <w:pStyle w:val="NoSpacing"/>
        <w:rPr>
          <w:color w:val="000000"/>
        </w:rPr>
      </w:pPr>
    </w:p>
    <w:p w:rsidR="00736999" w:rsidRPr="008E2507" w:rsidRDefault="00736999" w:rsidP="00524791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8E2507">
        <w:rPr>
          <w:rFonts w:ascii="Times New Roman" w:hAnsi="Times New Roman"/>
          <w:b/>
          <w:color w:val="000000"/>
          <w:sz w:val="24"/>
          <w:szCs w:val="24"/>
        </w:rPr>
        <w:t xml:space="preserve">Yukarıdaki şekilde </w:t>
      </w:r>
      <w:r w:rsidRPr="008E2507">
        <w:rPr>
          <w:rFonts w:ascii="Times New Roman" w:hAnsi="Times New Roman"/>
          <w:b/>
          <w:color w:val="000000"/>
          <w:sz w:val="24"/>
          <w:szCs w:val="24"/>
          <w:u w:val="single"/>
        </w:rPr>
        <w:t>taralı kısmın</w:t>
      </w:r>
      <w:r w:rsidRPr="008E2507">
        <w:rPr>
          <w:rFonts w:ascii="Times New Roman" w:hAnsi="Times New Roman"/>
          <w:b/>
          <w:color w:val="000000"/>
          <w:sz w:val="24"/>
          <w:szCs w:val="24"/>
        </w:rPr>
        <w:t xml:space="preserve"> kesirle ifade edilişi </w:t>
      </w:r>
    </w:p>
    <w:p w:rsidR="00736999" w:rsidRPr="008E2507" w:rsidRDefault="00736999" w:rsidP="00524791">
      <w:pPr>
        <w:pStyle w:val="NoSpacing"/>
        <w:rPr>
          <w:color w:val="000000"/>
        </w:rPr>
      </w:pPr>
      <w:r w:rsidRPr="008E2507">
        <w:rPr>
          <w:rFonts w:ascii="Times New Roman" w:hAnsi="Times New Roman"/>
          <w:b/>
          <w:color w:val="000000"/>
          <w:sz w:val="24"/>
          <w:szCs w:val="24"/>
        </w:rPr>
        <w:t xml:space="preserve"> aşağıdakilerden hangisidir?</w:t>
      </w:r>
    </w:p>
    <w:p w:rsidR="00736999" w:rsidRPr="008E2507" w:rsidRDefault="00736999" w:rsidP="00524791">
      <w:pPr>
        <w:pStyle w:val="NoSpacing"/>
        <w:rPr>
          <w:color w:val="000000"/>
        </w:rPr>
      </w:pPr>
      <w:r w:rsidRPr="008E2507">
        <w:rPr>
          <w:rFonts w:ascii="Times New Roman" w:hAnsi="Times New Roman"/>
          <w:b/>
          <w:color w:val="000000"/>
        </w:rPr>
        <w:t xml:space="preserve">A-)   </w:t>
      </w:r>
      <w:r w:rsidRPr="0063487E">
        <w:rPr>
          <w:rFonts w:ascii="Times New Roman" w:hAnsi="Times New Roman"/>
          <w:b/>
          <w:color w:val="000000"/>
          <w:sz w:val="48"/>
          <w:szCs w:val="48"/>
        </w:rPr>
        <w:fldChar w:fldCharType="begin"/>
      </w:r>
      <w:r w:rsidRPr="0063487E">
        <w:rPr>
          <w:rFonts w:ascii="Times New Roman" w:hAnsi="Times New Roman"/>
          <w:b/>
          <w:color w:val="000000"/>
          <w:sz w:val="48"/>
          <w:szCs w:val="48"/>
        </w:rPr>
        <w:instrText xml:space="preserve"> QUOTE </w:instrText>
      </w:r>
      <w:r w:rsidRPr="0063487E">
        <w:pict>
          <v:shape id="_x0000_i1063" type="#_x0000_t75" style="width:14.25pt;height:36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75BF3&quot;/&gt;&lt;wsp:rsid wsp:val=&quot;00113C20&quot;/&gt;&lt;wsp:rsid wsp:val=&quot;001A0D0E&quot;/&gt;&lt;wsp:rsid wsp:val=&quot;0023029F&quot;/&gt;&lt;wsp:rsid wsp:val=&quot;002C30EA&quot;/&gt;&lt;wsp:rsid wsp:val=&quot;00356A06&quot;/&gt;&lt;wsp:rsid wsp:val=&quot;003F2762&quot;/&gt;&lt;wsp:rsid wsp:val=&quot;004C5D7E&quot;/&gt;&lt;wsp:rsid wsp:val=&quot;00524791&quot;/&gt;&lt;wsp:rsid wsp:val=&quot;005319E4&quot;/&gt;&lt;wsp:rsid wsp:val=&quot;005766A8&quot;/&gt;&lt;wsp:rsid wsp:val=&quot;006027E3&quot;/&gt;&lt;wsp:rsid wsp:val=&quot;0063487E&quot;/&gt;&lt;wsp:rsid wsp:val=&quot;00711C6C&quot;/&gt;&lt;wsp:rsid wsp:val=&quot;00722C2A&quot;/&gt;&lt;wsp:rsid wsp:val=&quot;00776ACF&quot;/&gt;&lt;wsp:rsid wsp:val=&quot;00833D0C&quot;/&gt;&lt;wsp:rsid wsp:val=&quot;00875BF3&quot;/&gt;&lt;wsp:rsid wsp:val=&quot;008B11C9&quot;/&gt;&lt;wsp:rsid wsp:val=&quot;008E2507&quot;/&gt;&lt;wsp:rsid wsp:val=&quot;008E7156&quot;/&gt;&lt;wsp:rsid wsp:val=&quot;009E0621&quot;/&gt;&lt;wsp:rsid wsp:val=&quot;00A1108E&quot;/&gt;&lt;wsp:rsid wsp:val=&quot;00B26852&quot;/&gt;&lt;wsp:rsid wsp:val=&quot;00CD18F9&quot;/&gt;&lt;wsp:rsid wsp:val=&quot;00D02143&quot;/&gt;&lt;wsp:rsid wsp:val=&quot;00D724B6&quot;/&gt;&lt;wsp:rsid wsp:val=&quot;00F17BE8&quot;/&gt;&lt;wsp:rsid wsp:val=&quot;00FF2206&quot;/&gt;&lt;/wsp:rsids&gt;&lt;/w:docPr&gt;&lt;w:body&gt;&lt;w:p wsp:rsidR=&quot;00000000&quot; wsp:rsidRDefault=&quot;00776ACF&quot;&gt;&lt;m:oMathPara&gt;&lt;m:oMath&gt;&lt;m:box&gt;&lt;m:boxPr&gt;&lt;m:ctrlPr&gt;&lt;w:rPr&gt;&lt;w:rFonts w:ascii=&quot;Cambria Math&quot; w:h-ansi=&quot;Arial Black&quot;/&gt;&lt;wx:font wx:val=&quot;Cambria Math&quot;/&gt;&lt;w:b/&gt;&lt;w:i/&gt;&lt;w:color w:val=&quot;000000&quot;/&gt;&lt;w:sz w:val=&quot;44&quot;/&gt;&lt;w:sz-cs w:val=&quot;44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44&quot;/&gt;&lt;w:sz-cs w:val=&quot;44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3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8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4" o:title="" chromakey="white"/>
          </v:shape>
        </w:pict>
      </w:r>
      <w:r w:rsidRPr="0063487E">
        <w:rPr>
          <w:rFonts w:ascii="Times New Roman" w:hAnsi="Times New Roman"/>
          <w:b/>
          <w:color w:val="000000"/>
          <w:sz w:val="48"/>
          <w:szCs w:val="48"/>
        </w:rPr>
        <w:instrText xml:space="preserve"> </w:instrText>
      </w:r>
      <w:r w:rsidRPr="0063487E">
        <w:rPr>
          <w:rFonts w:ascii="Times New Roman" w:hAnsi="Times New Roman"/>
          <w:b/>
          <w:color w:val="000000"/>
          <w:sz w:val="48"/>
          <w:szCs w:val="48"/>
        </w:rPr>
        <w:fldChar w:fldCharType="separate"/>
      </w:r>
      <w:r w:rsidRPr="0063487E">
        <w:pict>
          <v:shape id="_x0000_i1064" type="#_x0000_t75" style="width:14.25pt;height:36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75BF3&quot;/&gt;&lt;wsp:rsid wsp:val=&quot;00113C20&quot;/&gt;&lt;wsp:rsid wsp:val=&quot;001A0D0E&quot;/&gt;&lt;wsp:rsid wsp:val=&quot;0023029F&quot;/&gt;&lt;wsp:rsid wsp:val=&quot;002C30EA&quot;/&gt;&lt;wsp:rsid wsp:val=&quot;00356A06&quot;/&gt;&lt;wsp:rsid wsp:val=&quot;003F2762&quot;/&gt;&lt;wsp:rsid wsp:val=&quot;004C5D7E&quot;/&gt;&lt;wsp:rsid wsp:val=&quot;00524791&quot;/&gt;&lt;wsp:rsid wsp:val=&quot;005319E4&quot;/&gt;&lt;wsp:rsid wsp:val=&quot;005766A8&quot;/&gt;&lt;wsp:rsid wsp:val=&quot;006027E3&quot;/&gt;&lt;wsp:rsid wsp:val=&quot;0063487E&quot;/&gt;&lt;wsp:rsid wsp:val=&quot;00711C6C&quot;/&gt;&lt;wsp:rsid wsp:val=&quot;00722C2A&quot;/&gt;&lt;wsp:rsid wsp:val=&quot;00776ACF&quot;/&gt;&lt;wsp:rsid wsp:val=&quot;00833D0C&quot;/&gt;&lt;wsp:rsid wsp:val=&quot;00875BF3&quot;/&gt;&lt;wsp:rsid wsp:val=&quot;008B11C9&quot;/&gt;&lt;wsp:rsid wsp:val=&quot;008E2507&quot;/&gt;&lt;wsp:rsid wsp:val=&quot;008E7156&quot;/&gt;&lt;wsp:rsid wsp:val=&quot;009E0621&quot;/&gt;&lt;wsp:rsid wsp:val=&quot;00A1108E&quot;/&gt;&lt;wsp:rsid wsp:val=&quot;00B26852&quot;/&gt;&lt;wsp:rsid wsp:val=&quot;00CD18F9&quot;/&gt;&lt;wsp:rsid wsp:val=&quot;00D02143&quot;/&gt;&lt;wsp:rsid wsp:val=&quot;00D724B6&quot;/&gt;&lt;wsp:rsid wsp:val=&quot;00F17BE8&quot;/&gt;&lt;wsp:rsid wsp:val=&quot;00FF2206&quot;/&gt;&lt;/wsp:rsids&gt;&lt;/w:docPr&gt;&lt;w:body&gt;&lt;w:p wsp:rsidR=&quot;00000000&quot; wsp:rsidRDefault=&quot;00776ACF&quot;&gt;&lt;m:oMathPara&gt;&lt;m:oMath&gt;&lt;m:box&gt;&lt;m:boxPr&gt;&lt;m:ctrlPr&gt;&lt;w:rPr&gt;&lt;w:rFonts w:ascii=&quot;Cambria Math&quot; w:h-ansi=&quot;Arial Black&quot;/&gt;&lt;wx:font wx:val=&quot;Cambria Math&quot;/&gt;&lt;w:b/&gt;&lt;w:i/&gt;&lt;w:color w:val=&quot;000000&quot;/&gt;&lt;w:sz w:val=&quot;44&quot;/&gt;&lt;w:sz-cs w:val=&quot;44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44&quot;/&gt;&lt;w:sz-cs w:val=&quot;44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3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8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4" o:title="" chromakey="white"/>
          </v:shape>
        </w:pict>
      </w:r>
      <w:r w:rsidRPr="0063487E">
        <w:rPr>
          <w:rFonts w:ascii="Times New Roman" w:hAnsi="Times New Roman"/>
          <w:b/>
          <w:color w:val="000000"/>
          <w:sz w:val="48"/>
          <w:szCs w:val="48"/>
        </w:rPr>
        <w:fldChar w:fldCharType="end"/>
      </w:r>
      <w:r w:rsidRPr="008E2507">
        <w:rPr>
          <w:rFonts w:ascii="Times New Roman" w:hAnsi="Times New Roman"/>
          <w:b/>
          <w:color w:val="000000"/>
          <w:sz w:val="48"/>
          <w:szCs w:val="48"/>
        </w:rPr>
        <w:t xml:space="preserve">            </w:t>
      </w:r>
      <w:r w:rsidRPr="008E2507">
        <w:rPr>
          <w:rFonts w:ascii="Times New Roman" w:hAnsi="Times New Roman"/>
          <w:b/>
          <w:color w:val="000000"/>
        </w:rPr>
        <w:t>B-)</w:t>
      </w:r>
      <w:r w:rsidRPr="008E2507">
        <w:rPr>
          <w:rFonts w:ascii="Times New Roman" w:hAnsi="Times New Roman"/>
          <w:b/>
          <w:color w:val="000000"/>
          <w:sz w:val="48"/>
          <w:szCs w:val="48"/>
        </w:rPr>
        <w:t xml:space="preserve">  </w:t>
      </w:r>
      <w:r w:rsidRPr="0063487E">
        <w:rPr>
          <w:rFonts w:ascii="Times New Roman" w:hAnsi="Times New Roman"/>
          <w:b/>
          <w:color w:val="000000"/>
          <w:sz w:val="48"/>
          <w:szCs w:val="48"/>
        </w:rPr>
        <w:fldChar w:fldCharType="begin"/>
      </w:r>
      <w:r w:rsidRPr="0063487E">
        <w:rPr>
          <w:rFonts w:ascii="Times New Roman" w:hAnsi="Times New Roman"/>
          <w:b/>
          <w:color w:val="000000"/>
          <w:sz w:val="48"/>
          <w:szCs w:val="48"/>
        </w:rPr>
        <w:instrText xml:space="preserve"> QUOTE </w:instrText>
      </w:r>
      <w:r w:rsidRPr="0063487E">
        <w:pict>
          <v:shape id="_x0000_i1065" type="#_x0000_t75" style="width:14.25pt;height:37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75BF3&quot;/&gt;&lt;wsp:rsid wsp:val=&quot;00113C20&quot;/&gt;&lt;wsp:rsid wsp:val=&quot;001A0D0E&quot;/&gt;&lt;wsp:rsid wsp:val=&quot;0023029F&quot;/&gt;&lt;wsp:rsid wsp:val=&quot;002C30EA&quot;/&gt;&lt;wsp:rsid wsp:val=&quot;00356A06&quot;/&gt;&lt;wsp:rsid wsp:val=&quot;003F2762&quot;/&gt;&lt;wsp:rsid wsp:val=&quot;004219F8&quot;/&gt;&lt;wsp:rsid wsp:val=&quot;004C5D7E&quot;/&gt;&lt;wsp:rsid wsp:val=&quot;00524791&quot;/&gt;&lt;wsp:rsid wsp:val=&quot;005319E4&quot;/&gt;&lt;wsp:rsid wsp:val=&quot;005766A8&quot;/&gt;&lt;wsp:rsid wsp:val=&quot;006027E3&quot;/&gt;&lt;wsp:rsid wsp:val=&quot;0063487E&quot;/&gt;&lt;wsp:rsid wsp:val=&quot;00711C6C&quot;/&gt;&lt;wsp:rsid wsp:val=&quot;00722C2A&quot;/&gt;&lt;wsp:rsid wsp:val=&quot;00833D0C&quot;/&gt;&lt;wsp:rsid wsp:val=&quot;00875BF3&quot;/&gt;&lt;wsp:rsid wsp:val=&quot;008B11C9&quot;/&gt;&lt;wsp:rsid wsp:val=&quot;008E2507&quot;/&gt;&lt;wsp:rsid wsp:val=&quot;008E7156&quot;/&gt;&lt;wsp:rsid wsp:val=&quot;009E0621&quot;/&gt;&lt;wsp:rsid wsp:val=&quot;00A1108E&quot;/&gt;&lt;wsp:rsid wsp:val=&quot;00B26852&quot;/&gt;&lt;wsp:rsid wsp:val=&quot;00CD18F9&quot;/&gt;&lt;wsp:rsid wsp:val=&quot;00D02143&quot;/&gt;&lt;wsp:rsid wsp:val=&quot;00D724B6&quot;/&gt;&lt;wsp:rsid wsp:val=&quot;00F17BE8&quot;/&gt;&lt;wsp:rsid wsp:val=&quot;00FF2206&quot;/&gt;&lt;/wsp:rsids&gt;&lt;/w:docPr&gt;&lt;w:body&gt;&lt;w:p wsp:rsidR=&quot;00000000&quot; wsp:rsidRDefault=&quot;004219F8&quot;&gt;&lt;m:oMathPara&gt;&lt;m:oMath&gt;&lt;m:box&gt;&lt;m:boxPr&gt;&lt;m:ctrlPr&gt;&lt;w:rPr&gt;&lt;w:rFonts w:ascii=&quot;Cambria Math&quot; w:h-ansi=&quot;Arial Black&quot;/&gt;&lt;wx:font wx:val=&quot;Cambria Math&quot;/&gt;&lt;w:b/&gt;&lt;w:i/&gt;&lt;w:color w:val=&quot;000000&quot;/&gt;&lt;w:sz w:val=&quot;44&quot;/&gt;&lt;w:sz-cs w:val=&quot;44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44&quot;/&gt;&lt;w:sz-cs w:val=&quot;44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5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8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5" o:title="" chromakey="white"/>
          </v:shape>
        </w:pict>
      </w:r>
      <w:r w:rsidRPr="0063487E">
        <w:rPr>
          <w:rFonts w:ascii="Times New Roman" w:hAnsi="Times New Roman"/>
          <w:b/>
          <w:color w:val="000000"/>
          <w:sz w:val="48"/>
          <w:szCs w:val="48"/>
        </w:rPr>
        <w:instrText xml:space="preserve"> </w:instrText>
      </w:r>
      <w:r w:rsidRPr="0063487E">
        <w:rPr>
          <w:rFonts w:ascii="Times New Roman" w:hAnsi="Times New Roman"/>
          <w:b/>
          <w:color w:val="000000"/>
          <w:sz w:val="48"/>
          <w:szCs w:val="48"/>
        </w:rPr>
        <w:fldChar w:fldCharType="separate"/>
      </w:r>
      <w:r w:rsidRPr="0063487E">
        <w:pict>
          <v:shape id="_x0000_i1066" type="#_x0000_t75" style="width:14.25pt;height:37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75BF3&quot;/&gt;&lt;wsp:rsid wsp:val=&quot;00113C20&quot;/&gt;&lt;wsp:rsid wsp:val=&quot;001A0D0E&quot;/&gt;&lt;wsp:rsid wsp:val=&quot;0023029F&quot;/&gt;&lt;wsp:rsid wsp:val=&quot;002C30EA&quot;/&gt;&lt;wsp:rsid wsp:val=&quot;00356A06&quot;/&gt;&lt;wsp:rsid wsp:val=&quot;003F2762&quot;/&gt;&lt;wsp:rsid wsp:val=&quot;004219F8&quot;/&gt;&lt;wsp:rsid wsp:val=&quot;004C5D7E&quot;/&gt;&lt;wsp:rsid wsp:val=&quot;00524791&quot;/&gt;&lt;wsp:rsid wsp:val=&quot;005319E4&quot;/&gt;&lt;wsp:rsid wsp:val=&quot;005766A8&quot;/&gt;&lt;wsp:rsid wsp:val=&quot;006027E3&quot;/&gt;&lt;wsp:rsid wsp:val=&quot;0063487E&quot;/&gt;&lt;wsp:rsid wsp:val=&quot;00711C6C&quot;/&gt;&lt;wsp:rsid wsp:val=&quot;00722C2A&quot;/&gt;&lt;wsp:rsid wsp:val=&quot;00833D0C&quot;/&gt;&lt;wsp:rsid wsp:val=&quot;00875BF3&quot;/&gt;&lt;wsp:rsid wsp:val=&quot;008B11C9&quot;/&gt;&lt;wsp:rsid wsp:val=&quot;008E2507&quot;/&gt;&lt;wsp:rsid wsp:val=&quot;008E7156&quot;/&gt;&lt;wsp:rsid wsp:val=&quot;009E0621&quot;/&gt;&lt;wsp:rsid wsp:val=&quot;00A1108E&quot;/&gt;&lt;wsp:rsid wsp:val=&quot;00B26852&quot;/&gt;&lt;wsp:rsid wsp:val=&quot;00CD18F9&quot;/&gt;&lt;wsp:rsid wsp:val=&quot;00D02143&quot;/&gt;&lt;wsp:rsid wsp:val=&quot;00D724B6&quot;/&gt;&lt;wsp:rsid wsp:val=&quot;00F17BE8&quot;/&gt;&lt;wsp:rsid wsp:val=&quot;00FF2206&quot;/&gt;&lt;/wsp:rsids&gt;&lt;/w:docPr&gt;&lt;w:body&gt;&lt;w:p wsp:rsidR=&quot;00000000&quot; wsp:rsidRDefault=&quot;004219F8&quot;&gt;&lt;m:oMathPara&gt;&lt;m:oMath&gt;&lt;m:box&gt;&lt;m:boxPr&gt;&lt;m:ctrlPr&gt;&lt;w:rPr&gt;&lt;w:rFonts w:ascii=&quot;Cambria Math&quot; w:h-ansi=&quot;Arial Black&quot;/&gt;&lt;wx:font wx:val=&quot;Cambria Math&quot;/&gt;&lt;w:b/&gt;&lt;w:i/&gt;&lt;w:color w:val=&quot;000000&quot;/&gt;&lt;w:sz w:val=&quot;44&quot;/&gt;&lt;w:sz-cs w:val=&quot;44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44&quot;/&gt;&lt;w:sz-cs w:val=&quot;44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5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8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5" o:title="" chromakey="white"/>
          </v:shape>
        </w:pict>
      </w:r>
      <w:r w:rsidRPr="0063487E">
        <w:rPr>
          <w:rFonts w:ascii="Times New Roman" w:hAnsi="Times New Roman"/>
          <w:b/>
          <w:color w:val="000000"/>
          <w:sz w:val="48"/>
          <w:szCs w:val="48"/>
        </w:rPr>
        <w:fldChar w:fldCharType="end"/>
      </w:r>
      <w:r w:rsidRPr="008E2507">
        <w:rPr>
          <w:rFonts w:ascii="Times New Roman" w:hAnsi="Times New Roman"/>
          <w:b/>
          <w:color w:val="000000"/>
          <w:sz w:val="48"/>
          <w:szCs w:val="48"/>
        </w:rPr>
        <w:t xml:space="preserve">            </w:t>
      </w:r>
      <w:r w:rsidRPr="008E2507">
        <w:rPr>
          <w:rFonts w:ascii="Times New Roman" w:hAnsi="Times New Roman"/>
          <w:b/>
          <w:color w:val="000000"/>
        </w:rPr>
        <w:t xml:space="preserve">C-)  </w:t>
      </w:r>
      <w:r w:rsidRPr="008E2507">
        <w:rPr>
          <w:rFonts w:ascii="Times New Roman" w:hAnsi="Times New Roman"/>
          <w:b/>
          <w:color w:val="000000"/>
          <w:sz w:val="48"/>
          <w:szCs w:val="48"/>
        </w:rPr>
        <w:t xml:space="preserve"> </w:t>
      </w:r>
      <w:r w:rsidRPr="0063487E">
        <w:rPr>
          <w:color w:val="000000"/>
        </w:rPr>
        <w:fldChar w:fldCharType="begin"/>
      </w:r>
      <w:r w:rsidRPr="0063487E">
        <w:rPr>
          <w:color w:val="000000"/>
        </w:rPr>
        <w:instrText xml:space="preserve"> QUOTE </w:instrText>
      </w:r>
      <w:r w:rsidRPr="0063487E">
        <w:pict>
          <v:shape id="_x0000_i1067" type="#_x0000_t75" style="width:14.25pt;height:36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75BF3&quot;/&gt;&lt;wsp:rsid wsp:val=&quot;00113C20&quot;/&gt;&lt;wsp:rsid wsp:val=&quot;001A0D0E&quot;/&gt;&lt;wsp:rsid wsp:val=&quot;001F3CD0&quot;/&gt;&lt;wsp:rsid wsp:val=&quot;0023029F&quot;/&gt;&lt;wsp:rsid wsp:val=&quot;002C30EA&quot;/&gt;&lt;wsp:rsid wsp:val=&quot;00356A06&quot;/&gt;&lt;wsp:rsid wsp:val=&quot;003F2762&quot;/&gt;&lt;wsp:rsid wsp:val=&quot;004C5D7E&quot;/&gt;&lt;wsp:rsid wsp:val=&quot;00524791&quot;/&gt;&lt;wsp:rsid wsp:val=&quot;005319E4&quot;/&gt;&lt;wsp:rsid wsp:val=&quot;005766A8&quot;/&gt;&lt;wsp:rsid wsp:val=&quot;006027E3&quot;/&gt;&lt;wsp:rsid wsp:val=&quot;0063487E&quot;/&gt;&lt;wsp:rsid wsp:val=&quot;00711C6C&quot;/&gt;&lt;wsp:rsid wsp:val=&quot;00722C2A&quot;/&gt;&lt;wsp:rsid wsp:val=&quot;00833D0C&quot;/&gt;&lt;wsp:rsid wsp:val=&quot;00875BF3&quot;/&gt;&lt;wsp:rsid wsp:val=&quot;008B11C9&quot;/&gt;&lt;wsp:rsid wsp:val=&quot;008E2507&quot;/&gt;&lt;wsp:rsid wsp:val=&quot;008E7156&quot;/&gt;&lt;wsp:rsid wsp:val=&quot;009E0621&quot;/&gt;&lt;wsp:rsid wsp:val=&quot;00A1108E&quot;/&gt;&lt;wsp:rsid wsp:val=&quot;00B26852&quot;/&gt;&lt;wsp:rsid wsp:val=&quot;00CD18F9&quot;/&gt;&lt;wsp:rsid wsp:val=&quot;00D02143&quot;/&gt;&lt;wsp:rsid wsp:val=&quot;00D724B6&quot;/&gt;&lt;wsp:rsid wsp:val=&quot;00F17BE8&quot;/&gt;&lt;wsp:rsid wsp:val=&quot;00FF2206&quot;/&gt;&lt;/wsp:rsids&gt;&lt;/w:docPr&gt;&lt;w:body&gt;&lt;w:p wsp:rsidR=&quot;00000000&quot; wsp:rsidRDefault=&quot;001F3CD0&quot;&gt;&lt;m:oMathPara&gt;&lt;m:oMath&gt;&lt;m:box&gt;&lt;m:boxPr&gt;&lt;m:ctrlPr&gt;&lt;w:rPr&gt;&lt;w:rFonts w:ascii=&quot;Cambria Math&quot; w:h-ansi=&quot;Times New Roman&quot;/&gt;&lt;wx:font wx:val=&quot;Cambria Math&quot;/&gt;&lt;w:b/&gt;&lt;w:i/&gt;&lt;w:color w:val=&quot;000000&quot;/&gt;&lt;w:sz w:val=&quot;44&quot;/&gt;&lt;w:sz-cs w:val=&quot;44&quot;/&gt;&lt;/w:rPr&gt;&lt;/m:ctrlPr&gt;&lt;/m:boxPr&gt;&lt;m:e&gt;&lt;m:argPr&gt;&lt;m:argSz m:val=&quot;-1&quot;/&gt;&lt;/m:argPr&gt;&lt;m:f&gt;&lt;m:fPr&gt;&lt;m:ctrlPr&gt;&lt;w:rPr&gt;&lt;w:rFonts w:ascii=&quot;Cambria Math&quot; w:h-ansi=&quot;Times New Roman&quot;/&gt;&lt;wx:font wx:val=&quot;Cambria Math&quot;/&gt;&lt;w:b/&gt;&lt;w:i/&gt;&lt;w:color w:val=&quot;000000&quot;/&gt;&lt;w:sz w:val=&quot;44&quot;/&gt;&lt;w:sz-cs w:val=&quot;44&quot;/&gt;&lt;/w:rPr&gt;&lt;/m:ctrlPr&gt;&lt;/m:fPr&gt;&lt;m:num&gt;&lt;m:r&gt;&lt;m:rPr&gt;&lt;m:sty m:val=&quot;bi&quot;/&gt;&lt;/m:rPr&gt;&lt;w:rPr&gt;&lt;w:rFonts w:ascii=&quot;Cambria Math&quot; w:h-ansi=&quot;Times New Roman&quot;/&gt;&lt;wx:font wx:val=&quot;Cambria Math&quot;/&gt;&lt;w:b/&gt;&lt;w:i/&gt;&lt;w:color w:val=&quot;000000&quot;/&gt;&lt;w:sz w:val=&quot;44&quot;/&gt;&lt;w:sz-cs w:val=&quot;44&quot;/&gt;&lt;/w:rPr&gt;&lt;m:t&gt;4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8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6" o:title="" chromakey="white"/>
          </v:shape>
        </w:pict>
      </w:r>
      <w:r w:rsidRPr="0063487E">
        <w:rPr>
          <w:color w:val="000000"/>
        </w:rPr>
        <w:instrText xml:space="preserve"> </w:instrText>
      </w:r>
      <w:r w:rsidRPr="0063487E">
        <w:rPr>
          <w:color w:val="000000"/>
        </w:rPr>
        <w:fldChar w:fldCharType="separate"/>
      </w:r>
      <w:r w:rsidRPr="0063487E">
        <w:pict>
          <v:shape id="_x0000_i1068" type="#_x0000_t75" style="width:14.25pt;height:36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75BF3&quot;/&gt;&lt;wsp:rsid wsp:val=&quot;00113C20&quot;/&gt;&lt;wsp:rsid wsp:val=&quot;001A0D0E&quot;/&gt;&lt;wsp:rsid wsp:val=&quot;001F3CD0&quot;/&gt;&lt;wsp:rsid wsp:val=&quot;0023029F&quot;/&gt;&lt;wsp:rsid wsp:val=&quot;002C30EA&quot;/&gt;&lt;wsp:rsid wsp:val=&quot;00356A06&quot;/&gt;&lt;wsp:rsid wsp:val=&quot;003F2762&quot;/&gt;&lt;wsp:rsid wsp:val=&quot;004C5D7E&quot;/&gt;&lt;wsp:rsid wsp:val=&quot;00524791&quot;/&gt;&lt;wsp:rsid wsp:val=&quot;005319E4&quot;/&gt;&lt;wsp:rsid wsp:val=&quot;005766A8&quot;/&gt;&lt;wsp:rsid wsp:val=&quot;006027E3&quot;/&gt;&lt;wsp:rsid wsp:val=&quot;0063487E&quot;/&gt;&lt;wsp:rsid wsp:val=&quot;00711C6C&quot;/&gt;&lt;wsp:rsid wsp:val=&quot;00722C2A&quot;/&gt;&lt;wsp:rsid wsp:val=&quot;00833D0C&quot;/&gt;&lt;wsp:rsid wsp:val=&quot;00875BF3&quot;/&gt;&lt;wsp:rsid wsp:val=&quot;008B11C9&quot;/&gt;&lt;wsp:rsid wsp:val=&quot;008E2507&quot;/&gt;&lt;wsp:rsid wsp:val=&quot;008E7156&quot;/&gt;&lt;wsp:rsid wsp:val=&quot;009E0621&quot;/&gt;&lt;wsp:rsid wsp:val=&quot;00A1108E&quot;/&gt;&lt;wsp:rsid wsp:val=&quot;00B26852&quot;/&gt;&lt;wsp:rsid wsp:val=&quot;00CD18F9&quot;/&gt;&lt;wsp:rsid wsp:val=&quot;00D02143&quot;/&gt;&lt;wsp:rsid wsp:val=&quot;00D724B6&quot;/&gt;&lt;wsp:rsid wsp:val=&quot;00F17BE8&quot;/&gt;&lt;wsp:rsid wsp:val=&quot;00FF2206&quot;/&gt;&lt;/wsp:rsids&gt;&lt;/w:docPr&gt;&lt;w:body&gt;&lt;w:p wsp:rsidR=&quot;00000000&quot; wsp:rsidRDefault=&quot;001F3CD0&quot;&gt;&lt;m:oMathPara&gt;&lt;m:oMath&gt;&lt;m:box&gt;&lt;m:boxPr&gt;&lt;m:ctrlPr&gt;&lt;w:rPr&gt;&lt;w:rFonts w:ascii=&quot;Cambria Math&quot; w:h-ansi=&quot;Times New Roman&quot;/&gt;&lt;wx:font wx:val=&quot;Cambria Math&quot;/&gt;&lt;w:b/&gt;&lt;w:i/&gt;&lt;w:color w:val=&quot;000000&quot;/&gt;&lt;w:sz w:val=&quot;44&quot;/&gt;&lt;w:sz-cs w:val=&quot;44&quot;/&gt;&lt;/w:rPr&gt;&lt;/m:ctrlPr&gt;&lt;/m:boxPr&gt;&lt;m:e&gt;&lt;m:argPr&gt;&lt;m:argSz m:val=&quot;-1&quot;/&gt;&lt;/m:argPr&gt;&lt;m:f&gt;&lt;m:fPr&gt;&lt;m:ctrlPr&gt;&lt;w:rPr&gt;&lt;w:rFonts w:ascii=&quot;Cambria Math&quot; w:h-ansi=&quot;Times New Roman&quot;/&gt;&lt;wx:font wx:val=&quot;Cambria Math&quot;/&gt;&lt;w:b/&gt;&lt;w:i/&gt;&lt;w:color w:val=&quot;000000&quot;/&gt;&lt;w:sz w:val=&quot;44&quot;/&gt;&lt;w:sz-cs w:val=&quot;44&quot;/&gt;&lt;/w:rPr&gt;&lt;/m:ctrlPr&gt;&lt;/m:fPr&gt;&lt;m:num&gt;&lt;m:r&gt;&lt;m:rPr&gt;&lt;m:sty m:val=&quot;bi&quot;/&gt;&lt;/m:rPr&gt;&lt;w:rPr&gt;&lt;w:rFonts w:ascii=&quot;Cambria Math&quot; w:h-ansi=&quot;Times New Roman&quot;/&gt;&lt;wx:font wx:val=&quot;Cambria Math&quot;/&gt;&lt;w:b/&gt;&lt;w:i/&gt;&lt;w:color w:val=&quot;000000&quot;/&gt;&lt;w:sz w:val=&quot;44&quot;/&gt;&lt;w:sz-cs w:val=&quot;44&quot;/&gt;&lt;/w:rPr&gt;&lt;m:t&gt;4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8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6" o:title="" chromakey="white"/>
          </v:shape>
        </w:pict>
      </w:r>
      <w:r w:rsidRPr="0063487E">
        <w:rPr>
          <w:color w:val="000000"/>
        </w:rPr>
        <w:fldChar w:fldCharType="end"/>
      </w:r>
    </w:p>
    <w:p w:rsidR="00736999" w:rsidRPr="008E2507" w:rsidRDefault="00736999" w:rsidP="00524791">
      <w:pPr>
        <w:pStyle w:val="NoSpacing"/>
        <w:rPr>
          <w:color w:val="000000"/>
        </w:rPr>
      </w:pPr>
    </w:p>
    <w:p w:rsidR="00736999" w:rsidRPr="008E2507" w:rsidRDefault="00736999" w:rsidP="00833D0C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833D0C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833D0C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833D0C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833D0C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833D0C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833D0C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833D0C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833D0C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833D0C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833D0C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833D0C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833D0C">
      <w:pPr>
        <w:pStyle w:val="NoSpacing"/>
        <w:rPr>
          <w:color w:val="000000"/>
        </w:rPr>
      </w:pPr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63" type="#_x0000_t5" style="position:absolute;margin-left:160.55pt;margin-top:2pt;width:15pt;height:21.75pt;z-index:251641344" strokeweight="1.75pt"/>
        </w:pict>
      </w:r>
      <w:r>
        <w:rPr>
          <w:noProof/>
        </w:rPr>
        <w:pict>
          <v:shape id="_x0000_s1064" type="#_x0000_t5" style="position:absolute;margin-left:144.05pt;margin-top:2pt;width:15pt;height:21.75pt;z-index:251640320" strokeweight="1.75pt"/>
        </w:pict>
      </w:r>
      <w:r>
        <w:rPr>
          <w:noProof/>
        </w:rPr>
        <w:pict>
          <v:shape id="_x0000_s1065" type="#_x0000_t5" style="position:absolute;margin-left:129.05pt;margin-top:2pt;width:15pt;height:21.75pt;z-index:251639296" strokeweight="1.75pt"/>
        </w:pict>
      </w:r>
      <w:r>
        <w:rPr>
          <w:noProof/>
        </w:rPr>
        <w:pict>
          <v:shape id="_x0000_s1066" type="#_x0000_t5" style="position:absolute;margin-left:114.05pt;margin-top:2pt;width:15pt;height:21.75pt;z-index:251638272" fillcolor="black" strokeweight="1.75pt">
            <v:fill r:id="rId27" o:title="" type="pattern"/>
          </v:shape>
        </w:pict>
      </w:r>
      <w:r>
        <w:rPr>
          <w:noProof/>
        </w:rPr>
        <w:pict>
          <v:shape id="_x0000_s1067" type="#_x0000_t5" style="position:absolute;margin-left:99.05pt;margin-top:2pt;width:15pt;height:21.75pt;z-index:251637248" fillcolor="black" strokeweight="1.75pt">
            <v:fill r:id="rId27" o:title="" type="pattern"/>
          </v:shape>
        </w:pict>
      </w:r>
      <w:r>
        <w:rPr>
          <w:noProof/>
        </w:rPr>
        <w:pict>
          <v:shape id="_x0000_s1068" type="#_x0000_t5" style="position:absolute;margin-left:84.05pt;margin-top:2pt;width:15pt;height:21.75pt;z-index:251636224" strokeweight="1.75pt"/>
        </w:pict>
      </w:r>
      <w:r>
        <w:rPr>
          <w:noProof/>
        </w:rPr>
        <w:pict>
          <v:shape id="_x0000_s1069" type="#_x0000_t5" style="position:absolute;margin-left:69.05pt;margin-top:2pt;width:15pt;height:21.75pt;z-index:251635200" strokeweight="1.75pt"/>
        </w:pict>
      </w:r>
      <w:r>
        <w:rPr>
          <w:noProof/>
        </w:rPr>
        <w:pict>
          <v:shape id="_x0000_s1070" type="#_x0000_t5" style="position:absolute;margin-left:54.05pt;margin-top:2pt;width:15pt;height:21.75pt;z-index:251634176" strokeweight="1.75pt"/>
        </w:pict>
      </w:r>
      <w:r>
        <w:rPr>
          <w:noProof/>
        </w:rPr>
        <w:pict>
          <v:shape id="_x0000_s1071" type="#_x0000_t5" style="position:absolute;margin-left:39.05pt;margin-top:2pt;width:15pt;height:21.75pt;z-index:251633152" fillcolor="black" strokeweight="1.75pt">
            <v:fill r:id="rId27" o:title="" type="pattern"/>
          </v:shape>
        </w:pict>
      </w:r>
      <w:r>
        <w:rPr>
          <w:noProof/>
        </w:rPr>
        <w:pict>
          <v:shape id="_x0000_s1072" type="#_x0000_t5" style="position:absolute;margin-left:24.05pt;margin-top:2pt;width:15pt;height:21.75pt;z-index:251632128" strokeweight="1.75pt"/>
        </w:pict>
      </w:r>
      <w:r w:rsidRPr="008E2507">
        <w:rPr>
          <w:rFonts w:ascii="Times New Roman" w:hAnsi="Times New Roman"/>
          <w:b/>
          <w:color w:val="000000"/>
          <w:sz w:val="24"/>
          <w:szCs w:val="24"/>
        </w:rPr>
        <w:t xml:space="preserve">11-) </w:t>
      </w:r>
    </w:p>
    <w:p w:rsidR="00736999" w:rsidRPr="008E2507" w:rsidRDefault="00736999" w:rsidP="00833D0C">
      <w:pPr>
        <w:pStyle w:val="NoSpacing"/>
        <w:rPr>
          <w:color w:val="000000"/>
          <w:sz w:val="2"/>
          <w:szCs w:val="2"/>
        </w:rPr>
      </w:pPr>
    </w:p>
    <w:p w:rsidR="00736999" w:rsidRPr="008E2507" w:rsidRDefault="00736999" w:rsidP="00833D0C">
      <w:pPr>
        <w:pStyle w:val="NoSpacing"/>
        <w:rPr>
          <w:color w:val="000000"/>
          <w:sz w:val="2"/>
          <w:szCs w:val="2"/>
        </w:rPr>
      </w:pPr>
    </w:p>
    <w:p w:rsidR="00736999" w:rsidRPr="008E2507" w:rsidRDefault="00736999" w:rsidP="00833D0C">
      <w:pPr>
        <w:pStyle w:val="NoSpacing"/>
        <w:rPr>
          <w:color w:val="000000"/>
          <w:sz w:val="2"/>
          <w:szCs w:val="2"/>
        </w:rPr>
      </w:pPr>
    </w:p>
    <w:p w:rsidR="00736999" w:rsidRPr="008E2507" w:rsidRDefault="00736999" w:rsidP="00833D0C">
      <w:pPr>
        <w:pStyle w:val="NoSpacing"/>
        <w:rPr>
          <w:color w:val="000000"/>
          <w:sz w:val="2"/>
          <w:szCs w:val="2"/>
        </w:rPr>
      </w:pPr>
    </w:p>
    <w:p w:rsidR="00736999" w:rsidRPr="008E2507" w:rsidRDefault="00736999" w:rsidP="00833D0C">
      <w:pPr>
        <w:pStyle w:val="NoSpacing"/>
        <w:rPr>
          <w:color w:val="000000"/>
          <w:sz w:val="2"/>
          <w:szCs w:val="2"/>
        </w:rPr>
      </w:pPr>
    </w:p>
    <w:p w:rsidR="00736999" w:rsidRPr="008E2507" w:rsidRDefault="00736999" w:rsidP="00833D0C">
      <w:pPr>
        <w:pStyle w:val="NoSpacing"/>
        <w:rPr>
          <w:color w:val="000000"/>
          <w:sz w:val="2"/>
          <w:szCs w:val="2"/>
        </w:rPr>
      </w:pPr>
    </w:p>
    <w:p w:rsidR="00736999" w:rsidRPr="008E2507" w:rsidRDefault="00736999" w:rsidP="00833D0C">
      <w:pPr>
        <w:pStyle w:val="NoSpacing"/>
        <w:rPr>
          <w:color w:val="000000"/>
          <w:sz w:val="2"/>
          <w:szCs w:val="2"/>
        </w:rPr>
      </w:pPr>
    </w:p>
    <w:p w:rsidR="00736999" w:rsidRPr="008E2507" w:rsidRDefault="00736999" w:rsidP="00833D0C">
      <w:pPr>
        <w:pStyle w:val="NoSpacing"/>
        <w:rPr>
          <w:color w:val="000000"/>
          <w:sz w:val="2"/>
          <w:szCs w:val="2"/>
        </w:rPr>
      </w:pPr>
    </w:p>
    <w:p w:rsidR="00736999" w:rsidRPr="008E2507" w:rsidRDefault="00736999" w:rsidP="00833D0C">
      <w:pPr>
        <w:pStyle w:val="NoSpacing"/>
        <w:rPr>
          <w:color w:val="000000"/>
          <w:sz w:val="2"/>
          <w:szCs w:val="2"/>
        </w:rPr>
      </w:pPr>
    </w:p>
    <w:p w:rsidR="00736999" w:rsidRPr="008E2507" w:rsidRDefault="00736999" w:rsidP="00833D0C">
      <w:pPr>
        <w:pStyle w:val="NoSpacing"/>
        <w:rPr>
          <w:color w:val="000000"/>
          <w:sz w:val="2"/>
          <w:szCs w:val="2"/>
        </w:rPr>
      </w:pPr>
    </w:p>
    <w:p w:rsidR="00736999" w:rsidRPr="008E2507" w:rsidRDefault="00736999" w:rsidP="00833D0C">
      <w:pPr>
        <w:pStyle w:val="NoSpacing"/>
        <w:rPr>
          <w:color w:val="000000"/>
          <w:sz w:val="2"/>
          <w:szCs w:val="2"/>
        </w:rPr>
      </w:pPr>
    </w:p>
    <w:p w:rsidR="00736999" w:rsidRPr="008E2507" w:rsidRDefault="00736999" w:rsidP="00833D0C">
      <w:pPr>
        <w:pStyle w:val="NoSpacing"/>
        <w:rPr>
          <w:color w:val="000000"/>
          <w:sz w:val="2"/>
          <w:szCs w:val="2"/>
        </w:rPr>
      </w:pPr>
    </w:p>
    <w:p w:rsidR="00736999" w:rsidRPr="008E2507" w:rsidRDefault="00736999" w:rsidP="00833D0C">
      <w:pPr>
        <w:pStyle w:val="NoSpacing"/>
        <w:rPr>
          <w:color w:val="000000"/>
          <w:sz w:val="2"/>
          <w:szCs w:val="2"/>
        </w:rPr>
      </w:pPr>
    </w:p>
    <w:p w:rsidR="00736999" w:rsidRPr="008E2507" w:rsidRDefault="00736999" w:rsidP="00833D0C">
      <w:pPr>
        <w:pStyle w:val="NoSpacing"/>
        <w:rPr>
          <w:color w:val="000000"/>
          <w:sz w:val="2"/>
          <w:szCs w:val="2"/>
        </w:rPr>
      </w:pPr>
    </w:p>
    <w:p w:rsidR="00736999" w:rsidRPr="008E2507" w:rsidRDefault="00736999" w:rsidP="00833D0C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8E2507">
        <w:rPr>
          <w:rFonts w:ascii="Times New Roman" w:hAnsi="Times New Roman"/>
          <w:b/>
          <w:color w:val="000000"/>
          <w:sz w:val="24"/>
          <w:szCs w:val="24"/>
        </w:rPr>
        <w:t xml:space="preserve">Yukarıdaki şekilde </w:t>
      </w:r>
      <w:r w:rsidRPr="008E2507">
        <w:rPr>
          <w:rFonts w:ascii="Times New Roman" w:hAnsi="Times New Roman"/>
          <w:b/>
          <w:color w:val="000000"/>
          <w:sz w:val="24"/>
          <w:szCs w:val="24"/>
          <w:u w:val="single"/>
        </w:rPr>
        <w:t>taralı olmayan kısmın</w:t>
      </w:r>
      <w:r w:rsidRPr="008E2507">
        <w:rPr>
          <w:rFonts w:ascii="Times New Roman" w:hAnsi="Times New Roman"/>
          <w:b/>
          <w:color w:val="000000"/>
          <w:sz w:val="24"/>
          <w:szCs w:val="24"/>
        </w:rPr>
        <w:t xml:space="preserve"> kesirle ifade edilişi aşağıdakilerden hangisidir?</w:t>
      </w:r>
    </w:p>
    <w:p w:rsidR="00736999" w:rsidRPr="008E2507" w:rsidRDefault="00736999" w:rsidP="00833D0C">
      <w:pPr>
        <w:rPr>
          <w:color w:val="000000"/>
        </w:rPr>
      </w:pPr>
      <w:r w:rsidRPr="008E2507">
        <w:rPr>
          <w:rFonts w:ascii="Times New Roman" w:hAnsi="Times New Roman"/>
          <w:b/>
          <w:color w:val="000000"/>
        </w:rPr>
        <w:t xml:space="preserve"> A-)  </w:t>
      </w:r>
      <w:r w:rsidRPr="008E2507">
        <w:rPr>
          <w:rFonts w:ascii="Times New Roman" w:hAnsi="Times New Roman"/>
          <w:b/>
          <w:color w:val="000000"/>
          <w:sz w:val="40"/>
          <w:szCs w:val="40"/>
        </w:rPr>
        <w:t xml:space="preserve"> </w:t>
      </w:r>
      <w:r w:rsidRPr="0063487E">
        <w:rPr>
          <w:rFonts w:ascii="Times New Roman" w:hAnsi="Times New Roman"/>
          <w:b/>
          <w:color w:val="000000"/>
          <w:sz w:val="48"/>
          <w:szCs w:val="48"/>
        </w:rPr>
        <w:fldChar w:fldCharType="begin"/>
      </w:r>
      <w:r w:rsidRPr="0063487E">
        <w:rPr>
          <w:rFonts w:ascii="Times New Roman" w:hAnsi="Times New Roman"/>
          <w:b/>
          <w:color w:val="000000"/>
          <w:sz w:val="48"/>
          <w:szCs w:val="48"/>
        </w:rPr>
        <w:instrText xml:space="preserve"> QUOTE </w:instrText>
      </w:r>
      <w:r w:rsidRPr="0063487E">
        <w:pict>
          <v:shape id="_x0000_i1069" type="#_x0000_t75" style="width:25.5pt;height:35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75BF3&quot;/&gt;&lt;wsp:rsid wsp:val=&quot;00113C20&quot;/&gt;&lt;wsp:rsid wsp:val=&quot;001A0D0E&quot;/&gt;&lt;wsp:rsid wsp:val=&quot;0023029F&quot;/&gt;&lt;wsp:rsid wsp:val=&quot;002C30EA&quot;/&gt;&lt;wsp:rsid wsp:val=&quot;00356A06&quot;/&gt;&lt;wsp:rsid wsp:val=&quot;003F1B30&quot;/&gt;&lt;wsp:rsid wsp:val=&quot;003F2762&quot;/&gt;&lt;wsp:rsid wsp:val=&quot;004C5D7E&quot;/&gt;&lt;wsp:rsid wsp:val=&quot;00524791&quot;/&gt;&lt;wsp:rsid wsp:val=&quot;005319E4&quot;/&gt;&lt;wsp:rsid wsp:val=&quot;005766A8&quot;/&gt;&lt;wsp:rsid wsp:val=&quot;006027E3&quot;/&gt;&lt;wsp:rsid wsp:val=&quot;0063487E&quot;/&gt;&lt;wsp:rsid wsp:val=&quot;00711C6C&quot;/&gt;&lt;wsp:rsid wsp:val=&quot;00722C2A&quot;/&gt;&lt;wsp:rsid wsp:val=&quot;00833D0C&quot;/&gt;&lt;wsp:rsid wsp:val=&quot;00875BF3&quot;/&gt;&lt;wsp:rsid wsp:val=&quot;008B11C9&quot;/&gt;&lt;wsp:rsid wsp:val=&quot;008E2507&quot;/&gt;&lt;wsp:rsid wsp:val=&quot;008E7156&quot;/&gt;&lt;wsp:rsid wsp:val=&quot;009E0621&quot;/&gt;&lt;wsp:rsid wsp:val=&quot;00A1108E&quot;/&gt;&lt;wsp:rsid wsp:val=&quot;00B26852&quot;/&gt;&lt;wsp:rsid wsp:val=&quot;00CD18F9&quot;/&gt;&lt;wsp:rsid wsp:val=&quot;00D02143&quot;/&gt;&lt;wsp:rsid wsp:val=&quot;00D724B6&quot;/&gt;&lt;wsp:rsid wsp:val=&quot;00F17BE8&quot;/&gt;&lt;wsp:rsid wsp:val=&quot;00FF2206&quot;/&gt;&lt;/wsp:rsids&gt;&lt;/w:docPr&gt;&lt;w:body&gt;&lt;w:p wsp:rsidR=&quot;00000000&quot; wsp:rsidRDefault=&quot;003F1B30&quot;&gt;&lt;m:oMathPara&gt;&lt;m:oMath&gt;&lt;m:box&gt;&lt;m:boxPr&gt;&lt;m:ctrlPr&gt;&lt;w:rPr&gt;&lt;w:rFonts w:ascii=&quot;Cambria Math&quot; w:h-ansi=&quot;Arial Black&quot;/&gt;&lt;wx:font wx:val=&quot;Cambria Math&quot;/&gt;&lt;w:b/&gt;&lt;w:i/&gt;&lt;w:color w:val=&quot;000000&quot;/&gt;&lt;w:sz w:val=&quot;40&quot;/&gt;&lt;w:sz-cs w:val=&quot;40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40&quot;/&gt;&lt;w:sz-cs w:val=&quot;40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0&quot;/&gt;&lt;w:sz-cs w:val=&quot;40&quot;/&gt;&lt;/w:rPr&gt;&lt;m:t&gt;3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0&quot;/&gt;&lt;w:sz-cs w:val=&quot;40&quot;/&gt;&lt;/w:rPr&gt;&lt;m:t&gt;10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8" o:title="" chromakey="white"/>
          </v:shape>
        </w:pict>
      </w:r>
      <w:r w:rsidRPr="0063487E">
        <w:rPr>
          <w:rFonts w:ascii="Times New Roman" w:hAnsi="Times New Roman"/>
          <w:b/>
          <w:color w:val="000000"/>
          <w:sz w:val="48"/>
          <w:szCs w:val="48"/>
        </w:rPr>
        <w:instrText xml:space="preserve"> </w:instrText>
      </w:r>
      <w:r w:rsidRPr="0063487E">
        <w:rPr>
          <w:rFonts w:ascii="Times New Roman" w:hAnsi="Times New Roman"/>
          <w:b/>
          <w:color w:val="000000"/>
          <w:sz w:val="48"/>
          <w:szCs w:val="48"/>
        </w:rPr>
        <w:fldChar w:fldCharType="separate"/>
      </w:r>
      <w:r w:rsidRPr="0063487E">
        <w:pict>
          <v:shape id="_x0000_i1070" type="#_x0000_t75" style="width:25.5pt;height:35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75BF3&quot;/&gt;&lt;wsp:rsid wsp:val=&quot;00113C20&quot;/&gt;&lt;wsp:rsid wsp:val=&quot;001A0D0E&quot;/&gt;&lt;wsp:rsid wsp:val=&quot;0023029F&quot;/&gt;&lt;wsp:rsid wsp:val=&quot;002C30EA&quot;/&gt;&lt;wsp:rsid wsp:val=&quot;00356A06&quot;/&gt;&lt;wsp:rsid wsp:val=&quot;003F1B30&quot;/&gt;&lt;wsp:rsid wsp:val=&quot;003F2762&quot;/&gt;&lt;wsp:rsid wsp:val=&quot;004C5D7E&quot;/&gt;&lt;wsp:rsid wsp:val=&quot;00524791&quot;/&gt;&lt;wsp:rsid wsp:val=&quot;005319E4&quot;/&gt;&lt;wsp:rsid wsp:val=&quot;005766A8&quot;/&gt;&lt;wsp:rsid wsp:val=&quot;006027E3&quot;/&gt;&lt;wsp:rsid wsp:val=&quot;0063487E&quot;/&gt;&lt;wsp:rsid wsp:val=&quot;00711C6C&quot;/&gt;&lt;wsp:rsid wsp:val=&quot;00722C2A&quot;/&gt;&lt;wsp:rsid wsp:val=&quot;00833D0C&quot;/&gt;&lt;wsp:rsid wsp:val=&quot;00875BF3&quot;/&gt;&lt;wsp:rsid wsp:val=&quot;008B11C9&quot;/&gt;&lt;wsp:rsid wsp:val=&quot;008E2507&quot;/&gt;&lt;wsp:rsid wsp:val=&quot;008E7156&quot;/&gt;&lt;wsp:rsid wsp:val=&quot;009E0621&quot;/&gt;&lt;wsp:rsid wsp:val=&quot;00A1108E&quot;/&gt;&lt;wsp:rsid wsp:val=&quot;00B26852&quot;/&gt;&lt;wsp:rsid wsp:val=&quot;00CD18F9&quot;/&gt;&lt;wsp:rsid wsp:val=&quot;00D02143&quot;/&gt;&lt;wsp:rsid wsp:val=&quot;00D724B6&quot;/&gt;&lt;wsp:rsid wsp:val=&quot;00F17BE8&quot;/&gt;&lt;wsp:rsid wsp:val=&quot;00FF2206&quot;/&gt;&lt;/wsp:rsids&gt;&lt;/w:docPr&gt;&lt;w:body&gt;&lt;w:p wsp:rsidR=&quot;00000000&quot; wsp:rsidRDefault=&quot;003F1B30&quot;&gt;&lt;m:oMathPara&gt;&lt;m:oMath&gt;&lt;m:box&gt;&lt;m:boxPr&gt;&lt;m:ctrlPr&gt;&lt;w:rPr&gt;&lt;w:rFonts w:ascii=&quot;Cambria Math&quot; w:h-ansi=&quot;Arial Black&quot;/&gt;&lt;wx:font wx:val=&quot;Cambria Math&quot;/&gt;&lt;w:b/&gt;&lt;w:i/&gt;&lt;w:color w:val=&quot;000000&quot;/&gt;&lt;w:sz w:val=&quot;40&quot;/&gt;&lt;w:sz-cs w:val=&quot;40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40&quot;/&gt;&lt;w:sz-cs w:val=&quot;40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0&quot;/&gt;&lt;w:sz-cs w:val=&quot;40&quot;/&gt;&lt;/w:rPr&gt;&lt;m:t&gt;3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0&quot;/&gt;&lt;w:sz-cs w:val=&quot;40&quot;/&gt;&lt;/w:rPr&gt;&lt;m:t&gt;10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8" o:title="" chromakey="white"/>
          </v:shape>
        </w:pict>
      </w:r>
      <w:r w:rsidRPr="0063487E">
        <w:rPr>
          <w:rFonts w:ascii="Times New Roman" w:hAnsi="Times New Roman"/>
          <w:b/>
          <w:color w:val="000000"/>
          <w:sz w:val="48"/>
          <w:szCs w:val="48"/>
        </w:rPr>
        <w:fldChar w:fldCharType="end"/>
      </w:r>
      <w:r w:rsidRPr="008E2507">
        <w:rPr>
          <w:rFonts w:ascii="Times New Roman" w:hAnsi="Times New Roman"/>
          <w:b/>
          <w:color w:val="000000"/>
          <w:sz w:val="48"/>
          <w:szCs w:val="48"/>
        </w:rPr>
        <w:t xml:space="preserve">           </w:t>
      </w:r>
      <w:r w:rsidRPr="008E2507">
        <w:rPr>
          <w:rFonts w:ascii="Times New Roman" w:hAnsi="Times New Roman"/>
          <w:b/>
          <w:color w:val="000000"/>
        </w:rPr>
        <w:t>B-)</w:t>
      </w:r>
      <w:r w:rsidRPr="008E2507">
        <w:rPr>
          <w:rFonts w:ascii="Times New Roman" w:hAnsi="Times New Roman"/>
          <w:b/>
          <w:color w:val="000000"/>
          <w:sz w:val="40"/>
          <w:szCs w:val="40"/>
        </w:rPr>
        <w:t xml:space="preserve">  </w:t>
      </w:r>
      <w:r w:rsidRPr="0063487E">
        <w:rPr>
          <w:rFonts w:ascii="Times New Roman" w:hAnsi="Times New Roman"/>
          <w:b/>
          <w:color w:val="000000"/>
          <w:sz w:val="40"/>
          <w:szCs w:val="40"/>
        </w:rPr>
        <w:fldChar w:fldCharType="begin"/>
      </w:r>
      <w:r w:rsidRPr="0063487E">
        <w:rPr>
          <w:rFonts w:ascii="Times New Roman" w:hAnsi="Times New Roman"/>
          <w:b/>
          <w:color w:val="000000"/>
          <w:sz w:val="40"/>
          <w:szCs w:val="40"/>
        </w:rPr>
        <w:instrText xml:space="preserve"> QUOTE </w:instrText>
      </w:r>
      <w:r w:rsidRPr="0063487E">
        <w:pict>
          <v:shape id="_x0000_i1071" type="#_x0000_t75" style="width:25.5pt;height:3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75BF3&quot;/&gt;&lt;wsp:rsid wsp:val=&quot;00113C20&quot;/&gt;&lt;wsp:rsid wsp:val=&quot;001A0D0E&quot;/&gt;&lt;wsp:rsid wsp:val=&quot;0023029F&quot;/&gt;&lt;wsp:rsid wsp:val=&quot;002C30EA&quot;/&gt;&lt;wsp:rsid wsp:val=&quot;00356A06&quot;/&gt;&lt;wsp:rsid wsp:val=&quot;003F2762&quot;/&gt;&lt;wsp:rsid wsp:val=&quot;004C5D7E&quot;/&gt;&lt;wsp:rsid wsp:val=&quot;00524791&quot;/&gt;&lt;wsp:rsid wsp:val=&quot;005319E4&quot;/&gt;&lt;wsp:rsid wsp:val=&quot;005766A8&quot;/&gt;&lt;wsp:rsid wsp:val=&quot;006027E3&quot;/&gt;&lt;wsp:rsid wsp:val=&quot;0063487E&quot;/&gt;&lt;wsp:rsid wsp:val=&quot;00711C6C&quot;/&gt;&lt;wsp:rsid wsp:val=&quot;00722C2A&quot;/&gt;&lt;wsp:rsid wsp:val=&quot;00833D0C&quot;/&gt;&lt;wsp:rsid wsp:val=&quot;00875BF3&quot;/&gt;&lt;wsp:rsid wsp:val=&quot;008B11C9&quot;/&gt;&lt;wsp:rsid wsp:val=&quot;008C53FA&quot;/&gt;&lt;wsp:rsid wsp:val=&quot;008E2507&quot;/&gt;&lt;wsp:rsid wsp:val=&quot;008E7156&quot;/&gt;&lt;wsp:rsid wsp:val=&quot;009E0621&quot;/&gt;&lt;wsp:rsid wsp:val=&quot;00A1108E&quot;/&gt;&lt;wsp:rsid wsp:val=&quot;00B26852&quot;/&gt;&lt;wsp:rsid wsp:val=&quot;00CD18F9&quot;/&gt;&lt;wsp:rsid wsp:val=&quot;00D02143&quot;/&gt;&lt;wsp:rsid wsp:val=&quot;00D724B6&quot;/&gt;&lt;wsp:rsid wsp:val=&quot;00F17BE8&quot;/&gt;&lt;wsp:rsid wsp:val=&quot;00FF2206&quot;/&gt;&lt;/wsp:rsids&gt;&lt;/w:docPr&gt;&lt;w:body&gt;&lt;w:p wsp:rsidR=&quot;00000000&quot; wsp:rsidRDefault=&quot;008C53FA&quot;&gt;&lt;m:oMathPara&gt;&lt;m:oMath&gt;&lt;m:box&gt;&lt;m:boxPr&gt;&lt;m:ctrlPr&gt;&lt;w:rPr&gt;&lt;w:rFonts w:ascii=&quot;Cambria Math&quot; w:h-ansi=&quot;Arial Black&quot;/&gt;&lt;wx:font wx:val=&quot;Cambria Math&quot;/&gt;&lt;w:b/&gt;&lt;w:i/&gt;&lt;w:color w:val=&quot;000000&quot;/&gt;&lt;w:sz w:val=&quot;40&quot;/&gt;&lt;w:sz-cs w:val=&quot;40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40&quot;/&gt;&lt;w:sz-cs w:val=&quot;40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0&quot;/&gt;&lt;w:sz-cs w:val=&quot;40&quot;/&gt;&lt;/w:rPr&gt;&lt;m:t&gt;5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0&quot;/&gt;&lt;w:sz-cs w:val=&quot;40&quot;/&gt;&lt;/w:rPr&gt;&lt;m:t&gt;10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9" o:title="" chromakey="white"/>
          </v:shape>
        </w:pict>
      </w:r>
      <w:r w:rsidRPr="0063487E">
        <w:rPr>
          <w:rFonts w:ascii="Times New Roman" w:hAnsi="Times New Roman"/>
          <w:b/>
          <w:color w:val="000000"/>
          <w:sz w:val="40"/>
          <w:szCs w:val="40"/>
        </w:rPr>
        <w:instrText xml:space="preserve"> </w:instrText>
      </w:r>
      <w:r w:rsidRPr="0063487E">
        <w:rPr>
          <w:rFonts w:ascii="Times New Roman" w:hAnsi="Times New Roman"/>
          <w:b/>
          <w:color w:val="000000"/>
          <w:sz w:val="40"/>
          <w:szCs w:val="40"/>
        </w:rPr>
        <w:fldChar w:fldCharType="separate"/>
      </w:r>
      <w:r w:rsidRPr="0063487E">
        <w:pict>
          <v:shape id="_x0000_i1072" type="#_x0000_t75" style="width:25.5pt;height:3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75BF3&quot;/&gt;&lt;wsp:rsid wsp:val=&quot;00113C20&quot;/&gt;&lt;wsp:rsid wsp:val=&quot;001A0D0E&quot;/&gt;&lt;wsp:rsid wsp:val=&quot;0023029F&quot;/&gt;&lt;wsp:rsid wsp:val=&quot;002C30EA&quot;/&gt;&lt;wsp:rsid wsp:val=&quot;00356A06&quot;/&gt;&lt;wsp:rsid wsp:val=&quot;003F2762&quot;/&gt;&lt;wsp:rsid wsp:val=&quot;004C5D7E&quot;/&gt;&lt;wsp:rsid wsp:val=&quot;00524791&quot;/&gt;&lt;wsp:rsid wsp:val=&quot;005319E4&quot;/&gt;&lt;wsp:rsid wsp:val=&quot;005766A8&quot;/&gt;&lt;wsp:rsid wsp:val=&quot;006027E3&quot;/&gt;&lt;wsp:rsid wsp:val=&quot;0063487E&quot;/&gt;&lt;wsp:rsid wsp:val=&quot;00711C6C&quot;/&gt;&lt;wsp:rsid wsp:val=&quot;00722C2A&quot;/&gt;&lt;wsp:rsid wsp:val=&quot;00833D0C&quot;/&gt;&lt;wsp:rsid wsp:val=&quot;00875BF3&quot;/&gt;&lt;wsp:rsid wsp:val=&quot;008B11C9&quot;/&gt;&lt;wsp:rsid wsp:val=&quot;008C53FA&quot;/&gt;&lt;wsp:rsid wsp:val=&quot;008E2507&quot;/&gt;&lt;wsp:rsid wsp:val=&quot;008E7156&quot;/&gt;&lt;wsp:rsid wsp:val=&quot;009E0621&quot;/&gt;&lt;wsp:rsid wsp:val=&quot;00A1108E&quot;/&gt;&lt;wsp:rsid wsp:val=&quot;00B26852&quot;/&gt;&lt;wsp:rsid wsp:val=&quot;00CD18F9&quot;/&gt;&lt;wsp:rsid wsp:val=&quot;00D02143&quot;/&gt;&lt;wsp:rsid wsp:val=&quot;00D724B6&quot;/&gt;&lt;wsp:rsid wsp:val=&quot;00F17BE8&quot;/&gt;&lt;wsp:rsid wsp:val=&quot;00FF2206&quot;/&gt;&lt;/wsp:rsids&gt;&lt;/w:docPr&gt;&lt;w:body&gt;&lt;w:p wsp:rsidR=&quot;00000000&quot; wsp:rsidRDefault=&quot;008C53FA&quot;&gt;&lt;m:oMathPara&gt;&lt;m:oMath&gt;&lt;m:box&gt;&lt;m:boxPr&gt;&lt;m:ctrlPr&gt;&lt;w:rPr&gt;&lt;w:rFonts w:ascii=&quot;Cambria Math&quot; w:h-ansi=&quot;Arial Black&quot;/&gt;&lt;wx:font wx:val=&quot;Cambria Math&quot;/&gt;&lt;w:b/&gt;&lt;w:i/&gt;&lt;w:color w:val=&quot;000000&quot;/&gt;&lt;w:sz w:val=&quot;40&quot;/&gt;&lt;w:sz-cs w:val=&quot;40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40&quot;/&gt;&lt;w:sz-cs w:val=&quot;40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0&quot;/&gt;&lt;w:sz-cs w:val=&quot;40&quot;/&gt;&lt;/w:rPr&gt;&lt;m:t&gt;5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0&quot;/&gt;&lt;w:sz-cs w:val=&quot;40&quot;/&gt;&lt;/w:rPr&gt;&lt;m:t&gt;10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9" o:title="" chromakey="white"/>
          </v:shape>
        </w:pict>
      </w:r>
      <w:r w:rsidRPr="0063487E">
        <w:rPr>
          <w:rFonts w:ascii="Times New Roman" w:hAnsi="Times New Roman"/>
          <w:b/>
          <w:color w:val="000000"/>
          <w:sz w:val="40"/>
          <w:szCs w:val="40"/>
        </w:rPr>
        <w:fldChar w:fldCharType="end"/>
      </w:r>
      <w:r w:rsidRPr="008E2507">
        <w:rPr>
          <w:rFonts w:ascii="Times New Roman" w:hAnsi="Times New Roman"/>
          <w:b/>
          <w:color w:val="000000"/>
          <w:sz w:val="40"/>
          <w:szCs w:val="40"/>
        </w:rPr>
        <w:t xml:space="preserve"> </w:t>
      </w:r>
      <w:r w:rsidRPr="008E2507">
        <w:rPr>
          <w:rFonts w:ascii="Times New Roman" w:hAnsi="Times New Roman"/>
          <w:b/>
          <w:color w:val="000000"/>
          <w:sz w:val="48"/>
          <w:szCs w:val="48"/>
        </w:rPr>
        <w:t xml:space="preserve">         </w:t>
      </w:r>
      <w:r w:rsidRPr="008E2507">
        <w:rPr>
          <w:rFonts w:ascii="Times New Roman" w:hAnsi="Times New Roman"/>
          <w:b/>
          <w:color w:val="000000"/>
        </w:rPr>
        <w:t xml:space="preserve">C-)  </w:t>
      </w:r>
      <w:r w:rsidRPr="008E2507">
        <w:rPr>
          <w:rFonts w:ascii="Times New Roman" w:hAnsi="Times New Roman"/>
          <w:b/>
          <w:color w:val="000000"/>
          <w:sz w:val="40"/>
          <w:szCs w:val="40"/>
        </w:rPr>
        <w:t xml:space="preserve"> </w:t>
      </w:r>
      <w:r w:rsidRPr="0063487E">
        <w:rPr>
          <w:color w:val="000000"/>
        </w:rPr>
        <w:fldChar w:fldCharType="begin"/>
      </w:r>
      <w:r w:rsidRPr="0063487E">
        <w:rPr>
          <w:color w:val="000000"/>
        </w:rPr>
        <w:instrText xml:space="preserve"> QUOTE </w:instrText>
      </w:r>
      <w:r w:rsidRPr="0063487E">
        <w:pict>
          <v:shape id="_x0000_i1073" type="#_x0000_t75" style="width:25.5pt;height:35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75BF3&quot;/&gt;&lt;wsp:rsid wsp:val=&quot;00113C20&quot;/&gt;&lt;wsp:rsid wsp:val=&quot;001A0D0E&quot;/&gt;&lt;wsp:rsid wsp:val=&quot;0023029F&quot;/&gt;&lt;wsp:rsid wsp:val=&quot;002C30EA&quot;/&gt;&lt;wsp:rsid wsp:val=&quot;00356A06&quot;/&gt;&lt;wsp:rsid wsp:val=&quot;003F2762&quot;/&gt;&lt;wsp:rsid wsp:val=&quot;004C5D7E&quot;/&gt;&lt;wsp:rsid wsp:val=&quot;00524791&quot;/&gt;&lt;wsp:rsid wsp:val=&quot;005319E4&quot;/&gt;&lt;wsp:rsid wsp:val=&quot;005766A8&quot;/&gt;&lt;wsp:rsid wsp:val=&quot;006027E3&quot;/&gt;&lt;wsp:rsid wsp:val=&quot;0063487E&quot;/&gt;&lt;wsp:rsid wsp:val=&quot;00711C6C&quot;/&gt;&lt;wsp:rsid wsp:val=&quot;00722C2A&quot;/&gt;&lt;wsp:rsid wsp:val=&quot;00833D0C&quot;/&gt;&lt;wsp:rsid wsp:val=&quot;00875BF3&quot;/&gt;&lt;wsp:rsid wsp:val=&quot;008B11C9&quot;/&gt;&lt;wsp:rsid wsp:val=&quot;008E2507&quot;/&gt;&lt;wsp:rsid wsp:val=&quot;008E7156&quot;/&gt;&lt;wsp:rsid wsp:val=&quot;009E0621&quot;/&gt;&lt;wsp:rsid wsp:val=&quot;00A1108E&quot;/&gt;&lt;wsp:rsid wsp:val=&quot;00B26852&quot;/&gt;&lt;wsp:rsid wsp:val=&quot;00CD18F9&quot;/&gt;&lt;wsp:rsid wsp:val=&quot;00CD4E4C&quot;/&gt;&lt;wsp:rsid wsp:val=&quot;00D02143&quot;/&gt;&lt;wsp:rsid wsp:val=&quot;00D724B6&quot;/&gt;&lt;wsp:rsid wsp:val=&quot;00F17BE8&quot;/&gt;&lt;wsp:rsid wsp:val=&quot;00FF2206&quot;/&gt;&lt;/wsp:rsids&gt;&lt;/w:docPr&gt;&lt;w:body&gt;&lt;w:p wsp:rsidR=&quot;00000000&quot; wsp:rsidRDefault=&quot;00CD4E4C&quot;&gt;&lt;m:oMathPara&gt;&lt;m:oMath&gt;&lt;m:box&gt;&lt;m:boxPr&gt;&lt;m:ctrlPr&gt;&lt;w:rPr&gt;&lt;w:rFonts w:ascii=&quot;Cambria Math&quot; w:h-ansi=&quot;Times New Roman&quot;/&gt;&lt;wx:font wx:val=&quot;Cambria Math&quot;/&gt;&lt;w:b/&gt;&lt;w:i/&gt;&lt;w:color w:val=&quot;000000&quot;/&gt;&lt;w:sz w:val=&quot;40&quot;/&gt;&lt;w:sz-cs w:val=&quot;40&quot;/&gt;&lt;/w:rPr&gt;&lt;/m:ctrlPr&gt;&lt;/m:boxPr&gt;&lt;m:e&gt;&lt;m:argPr&gt;&lt;m:argSz m:val=&quot;-1&quot;/&gt;&lt;/m:argPr&gt;&lt;m:f&gt;&lt;m:fPr&gt;&lt;m:ctrlPr&gt;&lt;w:rPr&gt;&lt;w:rFonts w:ascii=&quot;Cambria Math&quot; w:h-ansi=&quot;Times New Roman&quot;/&gt;&lt;wx:font wx:val=&quot;Cambria Math&quot;/&gt;&lt;w:b/&gt;&lt;w:i/&gt;&lt;w:color w:val=&quot;000000&quot;/&gt;&lt;w:sz w:val=&quot;40&quot;/&gt;&lt;w:sz-cs w:val=&quot;40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0&quot;/&gt;&lt;w:sz-cs w:val=&quot;40&quot;/&gt;&lt;/w:rPr&gt;&lt;m:t&gt;7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0&quot;/&gt;&lt;w:sz-cs w:val=&quot;40&quot;/&gt;&lt;/w:rPr&gt;&lt;m:t&gt;10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0" o:title="" chromakey="white"/>
          </v:shape>
        </w:pict>
      </w:r>
      <w:r w:rsidRPr="0063487E">
        <w:rPr>
          <w:color w:val="000000"/>
        </w:rPr>
        <w:instrText xml:space="preserve"> </w:instrText>
      </w:r>
      <w:r w:rsidRPr="0063487E">
        <w:rPr>
          <w:color w:val="000000"/>
        </w:rPr>
        <w:fldChar w:fldCharType="separate"/>
      </w:r>
      <w:r w:rsidRPr="0063487E">
        <w:pict>
          <v:shape id="_x0000_i1074" type="#_x0000_t75" style="width:25.5pt;height:35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75BF3&quot;/&gt;&lt;wsp:rsid wsp:val=&quot;00113C20&quot;/&gt;&lt;wsp:rsid wsp:val=&quot;001A0D0E&quot;/&gt;&lt;wsp:rsid wsp:val=&quot;0023029F&quot;/&gt;&lt;wsp:rsid wsp:val=&quot;002C30EA&quot;/&gt;&lt;wsp:rsid wsp:val=&quot;00356A06&quot;/&gt;&lt;wsp:rsid wsp:val=&quot;003F2762&quot;/&gt;&lt;wsp:rsid wsp:val=&quot;004C5D7E&quot;/&gt;&lt;wsp:rsid wsp:val=&quot;00524791&quot;/&gt;&lt;wsp:rsid wsp:val=&quot;005319E4&quot;/&gt;&lt;wsp:rsid wsp:val=&quot;005766A8&quot;/&gt;&lt;wsp:rsid wsp:val=&quot;006027E3&quot;/&gt;&lt;wsp:rsid wsp:val=&quot;0063487E&quot;/&gt;&lt;wsp:rsid wsp:val=&quot;00711C6C&quot;/&gt;&lt;wsp:rsid wsp:val=&quot;00722C2A&quot;/&gt;&lt;wsp:rsid wsp:val=&quot;00833D0C&quot;/&gt;&lt;wsp:rsid wsp:val=&quot;00875BF3&quot;/&gt;&lt;wsp:rsid wsp:val=&quot;008B11C9&quot;/&gt;&lt;wsp:rsid wsp:val=&quot;008E2507&quot;/&gt;&lt;wsp:rsid wsp:val=&quot;008E7156&quot;/&gt;&lt;wsp:rsid wsp:val=&quot;009E0621&quot;/&gt;&lt;wsp:rsid wsp:val=&quot;00A1108E&quot;/&gt;&lt;wsp:rsid wsp:val=&quot;00B26852&quot;/&gt;&lt;wsp:rsid wsp:val=&quot;00CD18F9&quot;/&gt;&lt;wsp:rsid wsp:val=&quot;00CD4E4C&quot;/&gt;&lt;wsp:rsid wsp:val=&quot;00D02143&quot;/&gt;&lt;wsp:rsid wsp:val=&quot;00D724B6&quot;/&gt;&lt;wsp:rsid wsp:val=&quot;00F17BE8&quot;/&gt;&lt;wsp:rsid wsp:val=&quot;00FF2206&quot;/&gt;&lt;/wsp:rsids&gt;&lt;/w:docPr&gt;&lt;w:body&gt;&lt;w:p wsp:rsidR=&quot;00000000&quot; wsp:rsidRDefault=&quot;00CD4E4C&quot;&gt;&lt;m:oMathPara&gt;&lt;m:oMath&gt;&lt;m:box&gt;&lt;m:boxPr&gt;&lt;m:ctrlPr&gt;&lt;w:rPr&gt;&lt;w:rFonts w:ascii=&quot;Cambria Math&quot; w:h-ansi=&quot;Times New Roman&quot;/&gt;&lt;wx:font wx:val=&quot;Cambria Math&quot;/&gt;&lt;w:b/&gt;&lt;w:i/&gt;&lt;w:color w:val=&quot;000000&quot;/&gt;&lt;w:sz w:val=&quot;40&quot;/&gt;&lt;w:sz-cs w:val=&quot;40&quot;/&gt;&lt;/w:rPr&gt;&lt;/m:ctrlPr&gt;&lt;/m:boxPr&gt;&lt;m:e&gt;&lt;m:argPr&gt;&lt;m:argSz m:val=&quot;-1&quot;/&gt;&lt;/m:argPr&gt;&lt;m:f&gt;&lt;m:fPr&gt;&lt;m:ctrlPr&gt;&lt;w:rPr&gt;&lt;w:rFonts w:ascii=&quot;Cambria Math&quot; w:h-ansi=&quot;Times New Roman&quot;/&gt;&lt;wx:font wx:val=&quot;Cambria Math&quot;/&gt;&lt;w:b/&gt;&lt;w:i/&gt;&lt;w:color w:val=&quot;000000&quot;/&gt;&lt;w:sz w:val=&quot;40&quot;/&gt;&lt;w:sz-cs w:val=&quot;40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0&quot;/&gt;&lt;w:sz-cs w:val=&quot;40&quot;/&gt;&lt;/w:rPr&gt;&lt;m:t&gt;7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0&quot;/&gt;&lt;w:sz-cs w:val=&quot;40&quot;/&gt;&lt;/w:rPr&gt;&lt;m:t&gt;10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0" o:title="" chromakey="white"/>
          </v:shape>
        </w:pict>
      </w:r>
      <w:r w:rsidRPr="0063487E">
        <w:rPr>
          <w:color w:val="000000"/>
        </w:rPr>
        <w:fldChar w:fldCharType="end"/>
      </w:r>
    </w:p>
    <w:p w:rsidR="00736999" w:rsidRPr="008E2507" w:rsidRDefault="00736999" w:rsidP="00833D0C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833D0C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833D0C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833D0C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833D0C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833D0C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833D0C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833D0C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833D0C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833D0C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833D0C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833D0C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833D0C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833D0C">
      <w:pPr>
        <w:pStyle w:val="NoSpacing"/>
        <w:rPr>
          <w:color w:val="000000"/>
        </w:rPr>
      </w:pPr>
      <w:r w:rsidRPr="008E2507">
        <w:rPr>
          <w:rFonts w:ascii="Times New Roman" w:hAnsi="Times New Roman"/>
          <w:b/>
          <w:color w:val="000000"/>
          <w:sz w:val="24"/>
          <w:szCs w:val="24"/>
        </w:rPr>
        <w:t xml:space="preserve">12-) </w:t>
      </w:r>
      <w:r w:rsidRPr="008E2507">
        <w:rPr>
          <w:rFonts w:ascii="Times New Roman" w:hAnsi="Times New Roman"/>
          <w:b/>
          <w:color w:val="000000"/>
        </w:rPr>
        <w:t xml:space="preserve"> </w:t>
      </w:r>
      <w:r w:rsidRPr="008E2507">
        <w:rPr>
          <w:rFonts w:ascii="Times New Roman" w:hAnsi="Times New Roman"/>
          <w:b/>
          <w:color w:val="000000"/>
          <w:sz w:val="40"/>
          <w:szCs w:val="40"/>
        </w:rPr>
        <w:t xml:space="preserve"> </w:t>
      </w:r>
      <w:r w:rsidRPr="0063487E">
        <w:rPr>
          <w:rFonts w:ascii="Times New Roman" w:hAnsi="Times New Roman"/>
          <w:b/>
          <w:color w:val="000000"/>
          <w:sz w:val="40"/>
          <w:szCs w:val="40"/>
        </w:rPr>
        <w:fldChar w:fldCharType="begin"/>
      </w:r>
      <w:r w:rsidRPr="0063487E">
        <w:rPr>
          <w:rFonts w:ascii="Times New Roman" w:hAnsi="Times New Roman"/>
          <w:b/>
          <w:color w:val="000000"/>
          <w:sz w:val="40"/>
          <w:szCs w:val="40"/>
        </w:rPr>
        <w:instrText xml:space="preserve"> QUOTE </w:instrText>
      </w:r>
      <w:r w:rsidRPr="0063487E">
        <w:pict>
          <v:shape id="_x0000_i1075" type="#_x0000_t75" style="width:13.5pt;height:35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75BF3&quot;/&gt;&lt;wsp:rsid wsp:val=&quot;00113C20&quot;/&gt;&lt;wsp:rsid wsp:val=&quot;001A0D0E&quot;/&gt;&lt;wsp:rsid wsp:val=&quot;0023029F&quot;/&gt;&lt;wsp:rsid wsp:val=&quot;002C30EA&quot;/&gt;&lt;wsp:rsid wsp:val=&quot;00356A06&quot;/&gt;&lt;wsp:rsid wsp:val=&quot;003F2762&quot;/&gt;&lt;wsp:rsid wsp:val=&quot;004C5D7E&quot;/&gt;&lt;wsp:rsid wsp:val=&quot;00524791&quot;/&gt;&lt;wsp:rsid wsp:val=&quot;005319E4&quot;/&gt;&lt;wsp:rsid wsp:val=&quot;005766A8&quot;/&gt;&lt;wsp:rsid wsp:val=&quot;006027E3&quot;/&gt;&lt;wsp:rsid wsp:val=&quot;0063487E&quot;/&gt;&lt;wsp:rsid wsp:val=&quot;00711C6C&quot;/&gt;&lt;wsp:rsid wsp:val=&quot;00722C2A&quot;/&gt;&lt;wsp:rsid wsp:val=&quot;00833D0C&quot;/&gt;&lt;wsp:rsid wsp:val=&quot;00875BF3&quot;/&gt;&lt;wsp:rsid wsp:val=&quot;008B11C9&quot;/&gt;&lt;wsp:rsid wsp:val=&quot;008E2507&quot;/&gt;&lt;wsp:rsid wsp:val=&quot;008E7156&quot;/&gt;&lt;wsp:rsid wsp:val=&quot;009E0621&quot;/&gt;&lt;wsp:rsid wsp:val=&quot;00A1108E&quot;/&gt;&lt;wsp:rsid wsp:val=&quot;00B26852&quot;/&gt;&lt;wsp:rsid wsp:val=&quot;00CD18F9&quot;/&gt;&lt;wsp:rsid wsp:val=&quot;00D02143&quot;/&gt;&lt;wsp:rsid wsp:val=&quot;00D724B6&quot;/&gt;&lt;wsp:rsid wsp:val=&quot;00F17BE8&quot;/&gt;&lt;wsp:rsid wsp:val=&quot;00FB6360&quot;/&gt;&lt;wsp:rsid wsp:val=&quot;00FF2206&quot;/&gt;&lt;/wsp:rsids&gt;&lt;/w:docPr&gt;&lt;w:body&gt;&lt;w:p wsp:rsidR=&quot;00000000&quot; wsp:rsidRDefault=&quot;00FB6360&quot;&gt;&lt;m:oMathPara&gt;&lt;m:oMath&gt;&lt;m:box&gt;&lt;m:boxPr&gt;&lt;m:ctrlPr&gt;&lt;w:rPr&gt;&lt;w:rFonts w:ascii=&quot;Cambria Math&quot; w:h-ansi=&quot;Arial Black&quot;/&gt;&lt;wx:font wx:val=&quot;Cambria Math&quot;/&gt;&lt;w:b/&gt;&lt;w:i/&gt;&lt;w:color w:val=&quot;000000&quot;/&gt;&lt;w:sz w:val=&quot;40&quot;/&gt;&lt;w:sz-cs w:val=&quot;40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40&quot;/&gt;&lt;w:sz-cs w:val=&quot;40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0&quot;/&gt;&lt;w:sz-cs w:val=&quot;40&quot;/&gt;&lt;/w:rPr&gt;&lt;m:t&gt;7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0&quot;/&gt;&lt;w:sz-cs w:val=&quot;40&quot;/&gt;&lt;/w:rPr&gt;&lt;m:t&gt;4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1" o:title="" chromakey="white"/>
          </v:shape>
        </w:pict>
      </w:r>
      <w:r w:rsidRPr="0063487E">
        <w:rPr>
          <w:rFonts w:ascii="Times New Roman" w:hAnsi="Times New Roman"/>
          <w:b/>
          <w:color w:val="000000"/>
          <w:sz w:val="40"/>
          <w:szCs w:val="40"/>
        </w:rPr>
        <w:instrText xml:space="preserve"> </w:instrText>
      </w:r>
      <w:r w:rsidRPr="0063487E">
        <w:rPr>
          <w:rFonts w:ascii="Times New Roman" w:hAnsi="Times New Roman"/>
          <w:b/>
          <w:color w:val="000000"/>
          <w:sz w:val="40"/>
          <w:szCs w:val="40"/>
        </w:rPr>
        <w:fldChar w:fldCharType="separate"/>
      </w:r>
      <w:r w:rsidRPr="0063487E">
        <w:pict>
          <v:shape id="_x0000_i1076" type="#_x0000_t75" style="width:13.5pt;height:35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75BF3&quot;/&gt;&lt;wsp:rsid wsp:val=&quot;00113C20&quot;/&gt;&lt;wsp:rsid wsp:val=&quot;001A0D0E&quot;/&gt;&lt;wsp:rsid wsp:val=&quot;0023029F&quot;/&gt;&lt;wsp:rsid wsp:val=&quot;002C30EA&quot;/&gt;&lt;wsp:rsid wsp:val=&quot;00356A06&quot;/&gt;&lt;wsp:rsid wsp:val=&quot;003F2762&quot;/&gt;&lt;wsp:rsid wsp:val=&quot;004C5D7E&quot;/&gt;&lt;wsp:rsid wsp:val=&quot;00524791&quot;/&gt;&lt;wsp:rsid wsp:val=&quot;005319E4&quot;/&gt;&lt;wsp:rsid wsp:val=&quot;005766A8&quot;/&gt;&lt;wsp:rsid wsp:val=&quot;006027E3&quot;/&gt;&lt;wsp:rsid wsp:val=&quot;0063487E&quot;/&gt;&lt;wsp:rsid wsp:val=&quot;00711C6C&quot;/&gt;&lt;wsp:rsid wsp:val=&quot;00722C2A&quot;/&gt;&lt;wsp:rsid wsp:val=&quot;00833D0C&quot;/&gt;&lt;wsp:rsid wsp:val=&quot;00875BF3&quot;/&gt;&lt;wsp:rsid wsp:val=&quot;008B11C9&quot;/&gt;&lt;wsp:rsid wsp:val=&quot;008E2507&quot;/&gt;&lt;wsp:rsid wsp:val=&quot;008E7156&quot;/&gt;&lt;wsp:rsid wsp:val=&quot;009E0621&quot;/&gt;&lt;wsp:rsid wsp:val=&quot;00A1108E&quot;/&gt;&lt;wsp:rsid wsp:val=&quot;00B26852&quot;/&gt;&lt;wsp:rsid wsp:val=&quot;00CD18F9&quot;/&gt;&lt;wsp:rsid wsp:val=&quot;00D02143&quot;/&gt;&lt;wsp:rsid wsp:val=&quot;00D724B6&quot;/&gt;&lt;wsp:rsid wsp:val=&quot;00F17BE8&quot;/&gt;&lt;wsp:rsid wsp:val=&quot;00FB6360&quot;/&gt;&lt;wsp:rsid wsp:val=&quot;00FF2206&quot;/&gt;&lt;/wsp:rsids&gt;&lt;/w:docPr&gt;&lt;w:body&gt;&lt;w:p wsp:rsidR=&quot;00000000&quot; wsp:rsidRDefault=&quot;00FB6360&quot;&gt;&lt;m:oMathPara&gt;&lt;m:oMath&gt;&lt;m:box&gt;&lt;m:boxPr&gt;&lt;m:ctrlPr&gt;&lt;w:rPr&gt;&lt;w:rFonts w:ascii=&quot;Cambria Math&quot; w:h-ansi=&quot;Arial Black&quot;/&gt;&lt;wx:font wx:val=&quot;Cambria Math&quot;/&gt;&lt;w:b/&gt;&lt;w:i/&gt;&lt;w:color w:val=&quot;000000&quot;/&gt;&lt;w:sz w:val=&quot;40&quot;/&gt;&lt;w:sz-cs w:val=&quot;40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40&quot;/&gt;&lt;w:sz-cs w:val=&quot;40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0&quot;/&gt;&lt;w:sz-cs w:val=&quot;40&quot;/&gt;&lt;/w:rPr&gt;&lt;m:t&gt;7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0&quot;/&gt;&lt;w:sz-cs w:val=&quot;40&quot;/&gt;&lt;/w:rPr&gt;&lt;m:t&gt;4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1" o:title="" chromakey="white"/>
          </v:shape>
        </w:pict>
      </w:r>
      <w:r w:rsidRPr="0063487E">
        <w:rPr>
          <w:rFonts w:ascii="Times New Roman" w:hAnsi="Times New Roman"/>
          <w:b/>
          <w:color w:val="000000"/>
          <w:sz w:val="40"/>
          <w:szCs w:val="40"/>
        </w:rPr>
        <w:fldChar w:fldCharType="end"/>
      </w:r>
      <w:r w:rsidRPr="008E2507">
        <w:rPr>
          <w:rFonts w:ascii="Times New Roman" w:hAnsi="Times New Roman"/>
          <w:b/>
          <w:color w:val="000000"/>
          <w:sz w:val="40"/>
          <w:szCs w:val="40"/>
        </w:rPr>
        <w:t xml:space="preserve"> </w:t>
      </w:r>
      <w:r w:rsidRPr="008E2507">
        <w:rPr>
          <w:rFonts w:ascii="Times New Roman" w:hAnsi="Times New Roman"/>
          <w:b/>
          <w:color w:val="000000"/>
          <w:sz w:val="24"/>
          <w:szCs w:val="24"/>
        </w:rPr>
        <w:t>kesrinin şekille ifade edilişi aşağıdakilerden hangisidir?</w:t>
      </w:r>
    </w:p>
    <w:p w:rsidR="00736999" w:rsidRPr="008E2507" w:rsidRDefault="00736999" w:rsidP="00833D0C">
      <w:pPr>
        <w:pStyle w:val="NoSpacing"/>
        <w:rPr>
          <w:color w:val="000000"/>
        </w:rPr>
      </w:pPr>
      <w:r>
        <w:rPr>
          <w:noProof/>
        </w:rPr>
        <w:pict>
          <v:rect id="_x0000_s1073" style="position:absolute;margin-left:106.55pt;margin-top:6.35pt;width:11.25pt;height:28.5pt;z-index:251642368" filled="f" fillcolor="black" strokeweight="1.75pt">
            <v:fill type="pattern"/>
          </v:rect>
        </w:pict>
      </w:r>
      <w:r>
        <w:rPr>
          <w:noProof/>
        </w:rPr>
        <w:pict>
          <v:rect id="_x0000_s1074" style="position:absolute;margin-left:95.3pt;margin-top:6.35pt;width:11.25pt;height:28.5pt;z-index:251647488" fillcolor="black" strokeweight="1.75pt">
            <v:fill r:id="rId21" o:title="" type="pattern"/>
          </v:rect>
        </w:pict>
      </w:r>
      <w:r>
        <w:rPr>
          <w:noProof/>
        </w:rPr>
        <w:pict>
          <v:rect id="_x0000_s1075" style="position:absolute;margin-left:84.05pt;margin-top:6.35pt;width:11.25pt;height:28.5pt;z-index:251646464" fillcolor="black" strokeweight="1.75pt">
            <v:fill r:id="rId21" o:title="" type="pattern"/>
          </v:rect>
        </w:pict>
      </w:r>
      <w:r>
        <w:rPr>
          <w:noProof/>
        </w:rPr>
        <w:pict>
          <v:rect id="_x0000_s1076" style="position:absolute;margin-left:54.05pt;margin-top:6.35pt;width:11.25pt;height:28.5pt;z-index:251645440" fillcolor="black" strokeweight="1.75pt">
            <v:fill r:id="rId21" o:title="" type="pattern"/>
          </v:rect>
        </w:pict>
      </w:r>
      <w:r>
        <w:rPr>
          <w:noProof/>
        </w:rPr>
        <w:pict>
          <v:rect id="_x0000_s1077" style="position:absolute;margin-left:42.8pt;margin-top:6.35pt;width:11.25pt;height:28.5pt;z-index:251644416" fillcolor="black" strokeweight="1.75pt">
            <v:fill r:id="rId21" o:title="" type="pattern"/>
          </v:rect>
        </w:pict>
      </w:r>
      <w:r>
        <w:rPr>
          <w:noProof/>
        </w:rPr>
        <w:pict>
          <v:rect id="_x0000_s1078" style="position:absolute;margin-left:33.05pt;margin-top:6.35pt;width:11.25pt;height:28.5pt;z-index:251643392" fillcolor="black" strokeweight="1.75pt">
            <v:fill r:id="rId21" o:title="" type="pattern"/>
          </v:rect>
        </w:pict>
      </w:r>
    </w:p>
    <w:p w:rsidR="00736999" w:rsidRPr="008E2507" w:rsidRDefault="00736999" w:rsidP="00F17BE8">
      <w:pPr>
        <w:pStyle w:val="NoSpacing"/>
        <w:rPr>
          <w:color w:val="000000"/>
        </w:rPr>
      </w:pPr>
      <w:r w:rsidRPr="008E2507">
        <w:rPr>
          <w:rFonts w:ascii="Times New Roman" w:hAnsi="Times New Roman"/>
          <w:b/>
          <w:color w:val="000000"/>
          <w:sz w:val="24"/>
          <w:szCs w:val="24"/>
        </w:rPr>
        <w:t xml:space="preserve">A-)  </w:t>
      </w:r>
    </w:p>
    <w:p w:rsidR="00736999" w:rsidRPr="008E2507" w:rsidRDefault="00736999">
      <w:pPr>
        <w:rPr>
          <w:color w:val="000000"/>
        </w:rPr>
      </w:pPr>
      <w:r>
        <w:rPr>
          <w:noProof/>
        </w:rPr>
        <w:pict>
          <v:rect id="_x0000_s1079" style="position:absolute;margin-left:136.55pt;margin-top:19.65pt;width:11.25pt;height:28.5pt;z-index:251655680" filled="f" fillcolor="black" strokeweight="1.75pt">
            <v:fill type="pattern"/>
          </v:rect>
        </w:pict>
      </w:r>
      <w:r>
        <w:rPr>
          <w:noProof/>
        </w:rPr>
        <w:pict>
          <v:rect id="_x0000_s1080" style="position:absolute;margin-left:125.3pt;margin-top:19.65pt;width:11.25pt;height:28.5pt;z-index:251654656" fillcolor="black" strokeweight="1.75pt">
            <v:fill r:id="rId21" o:title="" type="pattern"/>
          </v:rect>
        </w:pict>
      </w:r>
      <w:r>
        <w:rPr>
          <w:noProof/>
        </w:rPr>
        <w:pict>
          <v:rect id="_x0000_s1081" style="position:absolute;margin-left:114.05pt;margin-top:19.65pt;width:11.25pt;height:28.5pt;z-index:251653632" fillcolor="black" strokeweight="1.75pt">
            <v:fill r:id="rId21" o:title="" type="pattern"/>
          </v:rect>
        </w:pict>
      </w:r>
      <w:r>
        <w:rPr>
          <w:noProof/>
        </w:rPr>
        <w:pict>
          <v:rect id="_x0000_s1082" style="position:absolute;margin-left:102.8pt;margin-top:19.65pt;width:11.25pt;height:28.5pt;z-index:251652608" fillcolor="black" strokeweight="1.75pt">
            <v:fill r:id="rId21" o:title="" type="pattern"/>
          </v:rect>
        </w:pict>
      </w:r>
      <w:r>
        <w:rPr>
          <w:noProof/>
        </w:rPr>
        <w:pict>
          <v:rect id="_x0000_s1083" style="position:absolute;margin-left:67.55pt;margin-top:19.65pt;width:11.25pt;height:28.5pt;z-index:251651584" fillcolor="black" strokeweight="1.75pt">
            <v:fill r:id="rId21" o:title="" type="pattern"/>
          </v:rect>
        </w:pict>
      </w:r>
      <w:r>
        <w:rPr>
          <w:noProof/>
        </w:rPr>
        <w:pict>
          <v:rect id="_x0000_s1084" style="position:absolute;margin-left:56.3pt;margin-top:19.65pt;width:11.25pt;height:28.5pt;z-index:251650560" fillcolor="black" strokeweight="1.75pt">
            <v:fill r:id="rId21" o:title="" type="pattern"/>
          </v:rect>
        </w:pict>
      </w:r>
      <w:r>
        <w:rPr>
          <w:noProof/>
        </w:rPr>
        <w:pict>
          <v:rect id="_x0000_s1085" style="position:absolute;margin-left:45.05pt;margin-top:19.65pt;width:11.25pt;height:28.5pt;z-index:251649536" fillcolor="black" strokeweight="1.75pt">
            <v:fill r:id="rId21" o:title="" type="pattern"/>
          </v:rect>
        </w:pict>
      </w:r>
      <w:r>
        <w:rPr>
          <w:noProof/>
        </w:rPr>
        <w:pict>
          <v:rect id="_x0000_s1086" style="position:absolute;margin-left:33.05pt;margin-top:19.65pt;width:11.25pt;height:28.5pt;z-index:251648512" fillcolor="black" strokeweight="1.75pt">
            <v:fill r:id="rId21" o:title="" type="pattern"/>
          </v:rect>
        </w:pict>
      </w:r>
    </w:p>
    <w:p w:rsidR="00736999" w:rsidRPr="008E2507" w:rsidRDefault="00736999" w:rsidP="00F17BE8">
      <w:pPr>
        <w:pStyle w:val="NoSpacing"/>
        <w:rPr>
          <w:color w:val="000000"/>
        </w:rPr>
      </w:pPr>
      <w:r w:rsidRPr="008E2507">
        <w:rPr>
          <w:rFonts w:ascii="Times New Roman" w:hAnsi="Times New Roman"/>
          <w:b/>
          <w:color w:val="000000"/>
        </w:rPr>
        <w:t>B-)</w:t>
      </w:r>
    </w:p>
    <w:p w:rsidR="00736999" w:rsidRPr="008E2507" w:rsidRDefault="00736999">
      <w:pPr>
        <w:rPr>
          <w:color w:val="000000"/>
        </w:rPr>
      </w:pPr>
      <w:r>
        <w:rPr>
          <w:noProof/>
        </w:rPr>
        <w:pict>
          <v:rect id="_x0000_s1087" style="position:absolute;margin-left:99.05pt;margin-top:22.05pt;width:11.25pt;height:28.5pt;z-index:251662848" filled="f" fillcolor="black" strokeweight="1.75pt">
            <v:fill type="pattern"/>
          </v:rect>
        </w:pict>
      </w:r>
      <w:r>
        <w:rPr>
          <w:noProof/>
        </w:rPr>
        <w:pict>
          <v:rect id="_x0000_s1088" style="position:absolute;margin-left:87.8pt;margin-top:22.05pt;width:11.25pt;height:28.5pt;z-index:251661824" filled="f" fillcolor="black" strokeweight="1.75pt">
            <v:fill type="pattern"/>
          </v:rect>
        </w:pict>
      </w:r>
      <w:r>
        <w:rPr>
          <w:noProof/>
        </w:rPr>
        <w:pict>
          <v:rect id="_x0000_s1089" style="position:absolute;margin-left:76.55pt;margin-top:22.05pt;width:11.25pt;height:28.5pt;z-index:251660800" filled="f" fillcolor="black" strokeweight="1.75pt">
            <v:fill type="pattern"/>
          </v:rect>
        </w:pict>
      </w:r>
      <w:r>
        <w:rPr>
          <w:noProof/>
        </w:rPr>
        <w:pict>
          <v:rect id="_x0000_s1090" style="position:absolute;margin-left:65.3pt;margin-top:22.05pt;width:11.25pt;height:28.5pt;z-index:251659776" fillcolor="black" strokeweight="1.75pt">
            <v:fill r:id="rId21" o:title="" type="pattern"/>
          </v:rect>
        </w:pict>
      </w:r>
      <w:r>
        <w:rPr>
          <w:noProof/>
        </w:rPr>
        <w:pict>
          <v:rect id="_x0000_s1091" style="position:absolute;margin-left:54.05pt;margin-top:22.05pt;width:11.25pt;height:28.5pt;z-index:251658752" fillcolor="black" strokeweight="1.75pt">
            <v:fill r:id="rId21" o:title="" type="pattern"/>
          </v:rect>
        </w:pict>
      </w:r>
      <w:r>
        <w:rPr>
          <w:noProof/>
        </w:rPr>
        <w:pict>
          <v:rect id="_x0000_s1092" style="position:absolute;margin-left:42.8pt;margin-top:22.05pt;width:11.25pt;height:28.5pt;z-index:251657728" fillcolor="black" strokeweight="1.75pt">
            <v:fill r:id="rId21" o:title="" type="pattern"/>
          </v:rect>
        </w:pict>
      </w:r>
      <w:r>
        <w:rPr>
          <w:noProof/>
        </w:rPr>
        <w:pict>
          <v:rect id="_x0000_s1093" style="position:absolute;margin-left:31.55pt;margin-top:22.05pt;width:11.25pt;height:28.5pt;z-index:251656704" fillcolor="black" strokeweight="1.75pt">
            <v:fill r:id="rId21" o:title="" type="pattern"/>
          </v:rect>
        </w:pict>
      </w:r>
    </w:p>
    <w:p w:rsidR="00736999" w:rsidRPr="008E2507" w:rsidRDefault="00736999" w:rsidP="00F17BE8">
      <w:pPr>
        <w:pStyle w:val="NoSpacing"/>
        <w:rPr>
          <w:color w:val="000000"/>
        </w:rPr>
      </w:pPr>
      <w:r w:rsidRPr="008E2507">
        <w:rPr>
          <w:rFonts w:ascii="Times New Roman" w:hAnsi="Times New Roman"/>
          <w:b/>
          <w:color w:val="000000"/>
        </w:rPr>
        <w:t>C-)</w:t>
      </w:r>
    </w:p>
    <w:p w:rsidR="00736999" w:rsidRPr="008E2507" w:rsidRDefault="00736999">
      <w:pPr>
        <w:rPr>
          <w:color w:val="000000"/>
        </w:rPr>
      </w:pPr>
    </w:p>
    <w:p w:rsidR="00736999" w:rsidRPr="008E2507" w:rsidRDefault="00736999" w:rsidP="00F17BE8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F17BE8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F17BE8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F17BE8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F17BE8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F17BE8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F17BE8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F17BE8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F17BE8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F17BE8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F17BE8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F17BE8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F17BE8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F17BE8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F17BE8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F17BE8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F17BE8">
      <w:pPr>
        <w:pStyle w:val="NoSpacing"/>
        <w:rPr>
          <w:color w:val="000000"/>
        </w:rPr>
      </w:pPr>
      <w:r w:rsidRPr="008E2507">
        <w:rPr>
          <w:rFonts w:ascii="Times New Roman" w:hAnsi="Times New Roman"/>
          <w:b/>
          <w:color w:val="000000"/>
          <w:sz w:val="24"/>
          <w:szCs w:val="24"/>
        </w:rPr>
        <w:t xml:space="preserve">13-) </w:t>
      </w:r>
      <w:r w:rsidRPr="008E2507">
        <w:rPr>
          <w:rFonts w:ascii="Times New Roman" w:hAnsi="Times New Roman"/>
          <w:color w:val="000000"/>
          <w:sz w:val="40"/>
          <w:szCs w:val="40"/>
        </w:rPr>
        <w:t>3</w:t>
      </w:r>
      <w:r w:rsidRPr="008E2507">
        <w:rPr>
          <w:rFonts w:ascii="Times New Roman" w:hAnsi="Times New Roman"/>
          <w:b/>
          <w:color w:val="000000"/>
          <w:sz w:val="40"/>
          <w:szCs w:val="40"/>
        </w:rPr>
        <w:t xml:space="preserve"> </w:t>
      </w:r>
      <w:r w:rsidRPr="0063487E">
        <w:rPr>
          <w:rFonts w:ascii="Times New Roman" w:hAnsi="Times New Roman"/>
          <w:b/>
          <w:color w:val="000000"/>
          <w:sz w:val="24"/>
          <w:szCs w:val="24"/>
        </w:rPr>
        <w:fldChar w:fldCharType="begin"/>
      </w:r>
      <w:r w:rsidRPr="0063487E">
        <w:rPr>
          <w:rFonts w:ascii="Times New Roman" w:hAnsi="Times New Roman"/>
          <w:b/>
          <w:color w:val="000000"/>
          <w:sz w:val="24"/>
          <w:szCs w:val="24"/>
        </w:rPr>
        <w:instrText xml:space="preserve"> QUOTE </w:instrText>
      </w:r>
      <w:r w:rsidRPr="0063487E">
        <w:pict>
          <v:shape id="_x0000_i1077" type="#_x0000_t75" style="width:13.5pt;height:35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75BF3&quot;/&gt;&lt;wsp:rsid wsp:val=&quot;00113C20&quot;/&gt;&lt;wsp:rsid wsp:val=&quot;001A0D0E&quot;/&gt;&lt;wsp:rsid wsp:val=&quot;0023029F&quot;/&gt;&lt;wsp:rsid wsp:val=&quot;002C30EA&quot;/&gt;&lt;wsp:rsid wsp:val=&quot;00356A06&quot;/&gt;&lt;wsp:rsid wsp:val=&quot;003F2762&quot;/&gt;&lt;wsp:rsid wsp:val=&quot;004C5D7E&quot;/&gt;&lt;wsp:rsid wsp:val=&quot;00524791&quot;/&gt;&lt;wsp:rsid wsp:val=&quot;005319E4&quot;/&gt;&lt;wsp:rsid wsp:val=&quot;005766A8&quot;/&gt;&lt;wsp:rsid wsp:val=&quot;006027E3&quot;/&gt;&lt;wsp:rsid wsp:val=&quot;0063487E&quot;/&gt;&lt;wsp:rsid wsp:val=&quot;00711C6C&quot;/&gt;&lt;wsp:rsid wsp:val=&quot;00722C2A&quot;/&gt;&lt;wsp:rsid wsp:val=&quot;00833D0C&quot;/&gt;&lt;wsp:rsid wsp:val=&quot;00875BF3&quot;/&gt;&lt;wsp:rsid wsp:val=&quot;008B11C9&quot;/&gt;&lt;wsp:rsid wsp:val=&quot;008E2507&quot;/&gt;&lt;wsp:rsid wsp:val=&quot;008E7156&quot;/&gt;&lt;wsp:rsid wsp:val=&quot;009E0621&quot;/&gt;&lt;wsp:rsid wsp:val=&quot;00A1108E&quot;/&gt;&lt;wsp:rsid wsp:val=&quot;00B26852&quot;/&gt;&lt;wsp:rsid wsp:val=&quot;00CD18F9&quot;/&gt;&lt;wsp:rsid wsp:val=&quot;00CE5DFC&quot;/&gt;&lt;wsp:rsid wsp:val=&quot;00D02143&quot;/&gt;&lt;wsp:rsid wsp:val=&quot;00D724B6&quot;/&gt;&lt;wsp:rsid wsp:val=&quot;00F17BE8&quot;/&gt;&lt;wsp:rsid wsp:val=&quot;00FF2206&quot;/&gt;&lt;/wsp:rsids&gt;&lt;/w:docPr&gt;&lt;w:body&gt;&lt;w:p wsp:rsidR=&quot;00000000&quot; wsp:rsidRDefault=&quot;00CE5DFC&quot;&gt;&lt;m:oMathPara&gt;&lt;m:oMath&gt;&lt;m:box&gt;&lt;m:boxPr&gt;&lt;m:ctrlPr&gt;&lt;w:rPr&gt;&lt;w:rFonts w:ascii=&quot;Cambria Math&quot; w:h-ansi=&quot;Arial Black&quot;/&gt;&lt;wx:font wx:val=&quot;Cambria Math&quot;/&gt;&lt;w:b/&gt;&lt;w:i/&gt;&lt;w:color w:val=&quot;000000&quot;/&gt;&lt;w:sz w:val=&quot;40&quot;/&gt;&lt;w:sz-cs w:val=&quot;40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40&quot;/&gt;&lt;w:sz-cs w:val=&quot;40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0&quot;/&gt;&lt;w:sz-cs w:val=&quot;40&quot;/&gt;&lt;/w:rPr&gt;&lt;m:t&gt;1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0&quot;/&gt;&lt;w:sz-cs w:val=&quot;40&quot;/&gt;&lt;/w:rPr&gt;&lt;m:t&gt;3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2" o:title="" chromakey="white"/>
          </v:shape>
        </w:pict>
      </w:r>
      <w:r w:rsidRPr="0063487E">
        <w:rPr>
          <w:rFonts w:ascii="Times New Roman" w:hAnsi="Times New Roman"/>
          <w:b/>
          <w:color w:val="000000"/>
          <w:sz w:val="24"/>
          <w:szCs w:val="24"/>
        </w:rPr>
        <w:instrText xml:space="preserve"> </w:instrText>
      </w:r>
      <w:r w:rsidRPr="0063487E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Pr="0063487E">
        <w:pict>
          <v:shape id="_x0000_i1078" type="#_x0000_t75" style="width:13.5pt;height:35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75BF3&quot;/&gt;&lt;wsp:rsid wsp:val=&quot;00113C20&quot;/&gt;&lt;wsp:rsid wsp:val=&quot;001A0D0E&quot;/&gt;&lt;wsp:rsid wsp:val=&quot;0023029F&quot;/&gt;&lt;wsp:rsid wsp:val=&quot;002C30EA&quot;/&gt;&lt;wsp:rsid wsp:val=&quot;00356A06&quot;/&gt;&lt;wsp:rsid wsp:val=&quot;003F2762&quot;/&gt;&lt;wsp:rsid wsp:val=&quot;004C5D7E&quot;/&gt;&lt;wsp:rsid wsp:val=&quot;00524791&quot;/&gt;&lt;wsp:rsid wsp:val=&quot;005319E4&quot;/&gt;&lt;wsp:rsid wsp:val=&quot;005766A8&quot;/&gt;&lt;wsp:rsid wsp:val=&quot;006027E3&quot;/&gt;&lt;wsp:rsid wsp:val=&quot;0063487E&quot;/&gt;&lt;wsp:rsid wsp:val=&quot;00711C6C&quot;/&gt;&lt;wsp:rsid wsp:val=&quot;00722C2A&quot;/&gt;&lt;wsp:rsid wsp:val=&quot;00833D0C&quot;/&gt;&lt;wsp:rsid wsp:val=&quot;00875BF3&quot;/&gt;&lt;wsp:rsid wsp:val=&quot;008B11C9&quot;/&gt;&lt;wsp:rsid wsp:val=&quot;008E2507&quot;/&gt;&lt;wsp:rsid wsp:val=&quot;008E7156&quot;/&gt;&lt;wsp:rsid wsp:val=&quot;009E0621&quot;/&gt;&lt;wsp:rsid wsp:val=&quot;00A1108E&quot;/&gt;&lt;wsp:rsid wsp:val=&quot;00B26852&quot;/&gt;&lt;wsp:rsid wsp:val=&quot;00CD18F9&quot;/&gt;&lt;wsp:rsid wsp:val=&quot;00CE5DFC&quot;/&gt;&lt;wsp:rsid wsp:val=&quot;00D02143&quot;/&gt;&lt;wsp:rsid wsp:val=&quot;00D724B6&quot;/&gt;&lt;wsp:rsid wsp:val=&quot;00F17BE8&quot;/&gt;&lt;wsp:rsid wsp:val=&quot;00FF2206&quot;/&gt;&lt;/wsp:rsids&gt;&lt;/w:docPr&gt;&lt;w:body&gt;&lt;w:p wsp:rsidR=&quot;00000000&quot; wsp:rsidRDefault=&quot;00CE5DFC&quot;&gt;&lt;m:oMathPara&gt;&lt;m:oMath&gt;&lt;m:box&gt;&lt;m:boxPr&gt;&lt;m:ctrlPr&gt;&lt;w:rPr&gt;&lt;w:rFonts w:ascii=&quot;Cambria Math&quot; w:h-ansi=&quot;Arial Black&quot;/&gt;&lt;wx:font wx:val=&quot;Cambria Math&quot;/&gt;&lt;w:b/&gt;&lt;w:i/&gt;&lt;w:color w:val=&quot;000000&quot;/&gt;&lt;w:sz w:val=&quot;40&quot;/&gt;&lt;w:sz-cs w:val=&quot;40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40&quot;/&gt;&lt;w:sz-cs w:val=&quot;40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0&quot;/&gt;&lt;w:sz-cs w:val=&quot;40&quot;/&gt;&lt;/w:rPr&gt;&lt;m:t&gt;1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0&quot;/&gt;&lt;w:sz-cs w:val=&quot;40&quot;/&gt;&lt;/w:rPr&gt;&lt;m:t&gt;3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2" o:title="" chromakey="white"/>
          </v:shape>
        </w:pict>
      </w:r>
      <w:r w:rsidRPr="0063487E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8E2507">
        <w:rPr>
          <w:rFonts w:ascii="Times New Roman" w:hAnsi="Times New Roman"/>
          <w:b/>
          <w:color w:val="000000"/>
          <w:sz w:val="24"/>
          <w:szCs w:val="24"/>
        </w:rPr>
        <w:t xml:space="preserve"> kesrinin şekille ifade edilişi aşağıdakilerden</w:t>
      </w:r>
      <w:r w:rsidRPr="008E2507">
        <w:rPr>
          <w:rFonts w:ascii="Times New Roman" w:hAnsi="Times New Roman"/>
          <w:b/>
          <w:color w:val="000000"/>
          <w:sz w:val="40"/>
          <w:szCs w:val="40"/>
        </w:rPr>
        <w:t xml:space="preserve"> </w:t>
      </w:r>
    </w:p>
    <w:p w:rsidR="00736999" w:rsidRPr="008E2507" w:rsidRDefault="00736999" w:rsidP="00F17BE8">
      <w:pPr>
        <w:pStyle w:val="NoSpacing"/>
        <w:rPr>
          <w:color w:val="000000"/>
        </w:rPr>
      </w:pPr>
      <w:r w:rsidRPr="008E2507">
        <w:rPr>
          <w:rFonts w:ascii="Times New Roman" w:hAnsi="Times New Roman"/>
          <w:b/>
          <w:color w:val="000000"/>
          <w:sz w:val="24"/>
          <w:szCs w:val="24"/>
        </w:rPr>
        <w:t>hangisidir?</w:t>
      </w:r>
    </w:p>
    <w:p w:rsidR="00736999" w:rsidRPr="008E2507" w:rsidRDefault="00736999" w:rsidP="00F17BE8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noProof/>
        </w:rPr>
        <w:pict>
          <v:rect id="_x0000_s1094" style="position:absolute;margin-left:235.75pt;margin-top:10pt;width:16.7pt;height:24.75pt;z-index:251664896" strokeweight="1.75pt"/>
        </w:pict>
      </w:r>
      <w:r>
        <w:rPr>
          <w:noProof/>
        </w:rPr>
        <w:pict>
          <v:rect id="_x0000_s1095" style="position:absolute;margin-left:219.05pt;margin-top:10pt;width:16.7pt;height:24.75pt;z-index:251667968" strokeweight="1.75pt"/>
        </w:pict>
      </w:r>
      <w:r>
        <w:rPr>
          <w:noProof/>
        </w:rPr>
        <w:pict>
          <v:rect id="_x0000_s1096" style="position:absolute;margin-left:202.35pt;margin-top:10pt;width:16.7pt;height:24.75pt;z-index:251668992" fillcolor="black" strokeweight="1.75pt">
            <v:fill r:id="rId33" o:title="" type="pattern"/>
          </v:rect>
        </w:pict>
      </w:r>
      <w:r>
        <w:rPr>
          <w:noProof/>
        </w:rPr>
        <w:pict>
          <v:rect id="_x0000_s1097" style="position:absolute;margin-left:138.05pt;margin-top:10pt;width:46.5pt;height:24.75pt;z-index:251666944" fillcolor="black" strokeweight="1.75pt">
            <v:fill r:id="rId33" o:title="" type="pattern"/>
          </v:rect>
        </w:pict>
      </w:r>
      <w:r>
        <w:rPr>
          <w:noProof/>
        </w:rPr>
        <w:pict>
          <v:rect id="_x0000_s1098" style="position:absolute;margin-left:82.55pt;margin-top:10pt;width:46.5pt;height:24.75pt;z-index:251665920" fillcolor="black" strokeweight="1.75pt">
            <v:fill r:id="rId33" o:title="" type="pattern"/>
          </v:rect>
        </w:pict>
      </w:r>
      <w:r>
        <w:rPr>
          <w:noProof/>
        </w:rPr>
        <w:pict>
          <v:rect id="_x0000_s1099" style="position:absolute;margin-left:25.55pt;margin-top:10pt;width:46.5pt;height:24.75pt;z-index:251663872" fillcolor="black" strokeweight="1.75pt">
            <v:fill r:id="rId33" o:title="" type="pattern"/>
          </v:rect>
        </w:pict>
      </w:r>
    </w:p>
    <w:p w:rsidR="00736999" w:rsidRPr="008E2507" w:rsidRDefault="00736999" w:rsidP="00F17BE8">
      <w:pPr>
        <w:pStyle w:val="NoSpacing"/>
        <w:rPr>
          <w:color w:val="000000"/>
        </w:rPr>
      </w:pPr>
      <w:r w:rsidRPr="008E2507">
        <w:rPr>
          <w:rFonts w:ascii="Times New Roman" w:hAnsi="Times New Roman"/>
          <w:b/>
          <w:color w:val="000000"/>
          <w:sz w:val="24"/>
          <w:szCs w:val="24"/>
        </w:rPr>
        <w:t xml:space="preserve">A-)  </w:t>
      </w:r>
    </w:p>
    <w:p w:rsidR="00736999" w:rsidRPr="008E2507" w:rsidRDefault="00736999" w:rsidP="00F17BE8">
      <w:pPr>
        <w:rPr>
          <w:color w:val="000000"/>
        </w:rPr>
      </w:pPr>
      <w:r>
        <w:rPr>
          <w:noProof/>
        </w:rPr>
        <w:pict>
          <v:rect id="_x0000_s1100" style="position:absolute;margin-left:171.05pt;margin-top:19.15pt;width:16.7pt;height:24.75pt;z-index:251674112" strokeweight="1.75pt"/>
        </w:pict>
      </w:r>
      <w:r>
        <w:rPr>
          <w:noProof/>
        </w:rPr>
        <w:pict>
          <v:rect id="_x0000_s1101" style="position:absolute;margin-left:154.35pt;margin-top:19.15pt;width:16.7pt;height:24.75pt;z-index:251673088" strokeweight="1.75pt"/>
        </w:pict>
      </w:r>
      <w:r>
        <w:rPr>
          <w:noProof/>
        </w:rPr>
        <w:pict>
          <v:rect id="_x0000_s1102" style="position:absolute;margin-left:138.05pt;margin-top:19.15pt;width:16.7pt;height:24.75pt;z-index:251672064" fillcolor="black" strokeweight="1.75pt">
            <v:fill r:id="rId33" o:title="" type="pattern"/>
          </v:rect>
        </w:pict>
      </w:r>
      <w:r>
        <w:rPr>
          <w:noProof/>
        </w:rPr>
        <w:pict>
          <v:rect id="_x0000_s1103" style="position:absolute;margin-left:84.05pt;margin-top:19.15pt;width:46.5pt;height:24.75pt;z-index:251671040" fillcolor="black" strokeweight="1.75pt">
            <v:fill r:id="rId33" o:title="" type="pattern"/>
          </v:rect>
        </w:pict>
      </w:r>
      <w:r>
        <w:rPr>
          <w:noProof/>
        </w:rPr>
        <w:pict>
          <v:rect id="_x0000_s1104" style="position:absolute;margin-left:24.05pt;margin-top:19.15pt;width:46.5pt;height:24.75pt;z-index:251670016" fillcolor="black" strokeweight="1.75pt">
            <v:fill r:id="rId33" o:title="" type="pattern"/>
          </v:rect>
        </w:pict>
      </w:r>
    </w:p>
    <w:p w:rsidR="00736999" w:rsidRPr="008E2507" w:rsidRDefault="00736999" w:rsidP="00F17BE8">
      <w:pPr>
        <w:pStyle w:val="NoSpacing"/>
        <w:rPr>
          <w:color w:val="000000"/>
        </w:rPr>
      </w:pPr>
      <w:r w:rsidRPr="008E2507">
        <w:rPr>
          <w:rFonts w:ascii="Times New Roman" w:hAnsi="Times New Roman"/>
          <w:b/>
          <w:color w:val="000000"/>
        </w:rPr>
        <w:t>B-)</w:t>
      </w:r>
    </w:p>
    <w:p w:rsidR="00736999" w:rsidRPr="008E2507" w:rsidRDefault="00736999" w:rsidP="00F17BE8">
      <w:pPr>
        <w:rPr>
          <w:color w:val="000000"/>
        </w:rPr>
      </w:pPr>
      <w:r>
        <w:rPr>
          <w:noProof/>
        </w:rPr>
        <w:pict>
          <v:rect id="_x0000_s1105" style="position:absolute;margin-left:247.75pt;margin-top:20.8pt;width:16.7pt;height:24.75pt;z-index:251681280" strokeweight="1.75pt"/>
        </w:pict>
      </w:r>
      <w:r>
        <w:rPr>
          <w:noProof/>
        </w:rPr>
        <w:pict>
          <v:rect id="_x0000_s1106" style="position:absolute;margin-left:231.05pt;margin-top:20.8pt;width:16.7pt;height:24.75pt;z-index:251680256" strokeweight="1.75pt"/>
        </w:pict>
      </w:r>
      <w:r>
        <w:rPr>
          <w:noProof/>
        </w:rPr>
        <w:pict>
          <v:rect id="_x0000_s1107" style="position:absolute;margin-left:214.35pt;margin-top:20.8pt;width:16.7pt;height:24.75pt;z-index:251679232" strokeweight="1.75pt"/>
        </w:pict>
      </w:r>
      <w:r>
        <w:rPr>
          <w:noProof/>
        </w:rPr>
        <w:pict>
          <v:rect id="_x0000_s1108" style="position:absolute;margin-left:197.65pt;margin-top:20.8pt;width:16.7pt;height:24.75pt;z-index:251678208" fillcolor="black" strokeweight="1.75pt">
            <v:fill r:id="rId33" o:title="" type="pattern"/>
          </v:rect>
        </w:pict>
      </w:r>
      <w:r>
        <w:rPr>
          <w:noProof/>
        </w:rPr>
        <w:pict>
          <v:rect id="_x0000_s1109" style="position:absolute;margin-left:141.25pt;margin-top:20.8pt;width:46.5pt;height:24.75pt;z-index:251677184" fillcolor="black" strokeweight="1.75pt">
            <v:fill r:id="rId33" o:title="" type="pattern"/>
          </v:rect>
        </w:pict>
      </w:r>
      <w:r>
        <w:rPr>
          <w:noProof/>
        </w:rPr>
        <w:pict>
          <v:rect id="_x0000_s1110" style="position:absolute;margin-left:84.05pt;margin-top:20.8pt;width:46.5pt;height:24.75pt;z-index:251676160" fillcolor="black" strokeweight="1.75pt">
            <v:fill r:id="rId33" o:title="" type="pattern"/>
          </v:rect>
        </w:pict>
      </w:r>
      <w:r>
        <w:rPr>
          <w:noProof/>
        </w:rPr>
        <w:pict>
          <v:rect id="_x0000_s1111" style="position:absolute;margin-left:26.3pt;margin-top:20.8pt;width:46.5pt;height:24.75pt;z-index:251675136" fillcolor="black" strokeweight="1.75pt">
            <v:fill r:id="rId33" o:title="" type="pattern"/>
          </v:rect>
        </w:pict>
      </w:r>
    </w:p>
    <w:p w:rsidR="00736999" w:rsidRPr="008E2507" w:rsidRDefault="00736999" w:rsidP="00F17BE8">
      <w:pPr>
        <w:pStyle w:val="NoSpacing"/>
        <w:rPr>
          <w:color w:val="000000"/>
        </w:rPr>
      </w:pPr>
      <w:r w:rsidRPr="008E2507">
        <w:rPr>
          <w:rFonts w:ascii="Times New Roman" w:hAnsi="Times New Roman"/>
          <w:b/>
          <w:color w:val="000000"/>
        </w:rPr>
        <w:t>C-)</w:t>
      </w:r>
    </w:p>
    <w:p w:rsidR="00736999" w:rsidRPr="008E2507" w:rsidRDefault="00736999">
      <w:pPr>
        <w:rPr>
          <w:color w:val="000000"/>
        </w:rPr>
      </w:pPr>
    </w:p>
    <w:p w:rsidR="00736999" w:rsidRPr="008E2507" w:rsidRDefault="00736999" w:rsidP="005766A8">
      <w:pPr>
        <w:pStyle w:val="NoSpacing"/>
        <w:rPr>
          <w:color w:val="000000"/>
        </w:rPr>
      </w:pPr>
    </w:p>
    <w:p w:rsidR="00736999" w:rsidRPr="008E2507" w:rsidRDefault="00736999">
      <w:pPr>
        <w:rPr>
          <w:color w:val="000000"/>
        </w:rPr>
      </w:pPr>
    </w:p>
    <w:p w:rsidR="00736999" w:rsidRPr="008E2507" w:rsidRDefault="00736999">
      <w:pPr>
        <w:rPr>
          <w:color w:val="000000"/>
        </w:rPr>
      </w:pPr>
    </w:p>
    <w:p w:rsidR="00736999" w:rsidRPr="008E2507" w:rsidRDefault="00736999">
      <w:pPr>
        <w:rPr>
          <w:color w:val="000000"/>
        </w:rPr>
      </w:pPr>
    </w:p>
    <w:p w:rsidR="00736999" w:rsidRPr="008E2507" w:rsidRDefault="00736999" w:rsidP="005766A8">
      <w:pPr>
        <w:pStyle w:val="NoSpacing"/>
        <w:rPr>
          <w:color w:val="000000"/>
        </w:rPr>
      </w:pPr>
    </w:p>
    <w:p w:rsidR="00736999" w:rsidRPr="008E2507" w:rsidRDefault="00736999" w:rsidP="005766A8">
      <w:pPr>
        <w:pStyle w:val="NoSpacing"/>
        <w:rPr>
          <w:color w:val="000000"/>
        </w:rPr>
      </w:pPr>
      <w:r w:rsidRPr="008E2507">
        <w:rPr>
          <w:color w:val="000000"/>
        </w:rPr>
        <w:t xml:space="preserve">       </w:t>
      </w:r>
    </w:p>
    <w:p w:rsidR="00736999" w:rsidRPr="008E2507" w:rsidRDefault="00736999" w:rsidP="005766A8">
      <w:pPr>
        <w:pStyle w:val="NoSpacing"/>
        <w:rPr>
          <w:color w:val="000000"/>
        </w:rPr>
      </w:pPr>
      <w:r w:rsidRPr="008E2507">
        <w:rPr>
          <w:color w:val="000000"/>
        </w:rPr>
        <w:t xml:space="preserve">      </w:t>
      </w:r>
      <w:r w:rsidRPr="008E2507">
        <w:rPr>
          <w:rFonts w:ascii="Times New Roman" w:hAnsi="Times New Roman"/>
          <w:b/>
          <w:color w:val="000000"/>
          <w:sz w:val="24"/>
          <w:szCs w:val="24"/>
        </w:rPr>
        <w:t xml:space="preserve">14-) Aşağıdakilerden hangisi bileşik kesir </w:t>
      </w:r>
      <w:r w:rsidRPr="008E2507">
        <w:rPr>
          <w:rFonts w:ascii="Times New Roman" w:hAnsi="Times New Roman"/>
          <w:b/>
          <w:color w:val="000000"/>
          <w:sz w:val="24"/>
          <w:szCs w:val="24"/>
          <w:u w:val="single"/>
        </w:rPr>
        <w:t>değildir?</w:t>
      </w:r>
      <w:r w:rsidRPr="008E2507">
        <w:rPr>
          <w:rFonts w:ascii="Times New Roman" w:hAnsi="Times New Roman"/>
          <w:b/>
          <w:color w:val="000000"/>
          <w:sz w:val="24"/>
          <w:szCs w:val="24"/>
        </w:rPr>
        <w:t xml:space="preserve">  </w:t>
      </w:r>
      <w:r w:rsidRPr="008E2507">
        <w:rPr>
          <w:color w:val="000000"/>
        </w:rPr>
        <w:t xml:space="preserve">  </w:t>
      </w:r>
    </w:p>
    <w:p w:rsidR="00736999" w:rsidRPr="008E2507" w:rsidRDefault="00736999">
      <w:pPr>
        <w:rPr>
          <w:color w:val="000000"/>
        </w:rPr>
      </w:pPr>
      <w:r w:rsidRPr="008E2507">
        <w:rPr>
          <w:rFonts w:ascii="Times New Roman" w:hAnsi="Times New Roman"/>
          <w:b/>
          <w:color w:val="000000"/>
        </w:rPr>
        <w:t xml:space="preserve">          A-)  </w:t>
      </w:r>
      <w:r w:rsidRPr="008E2507">
        <w:rPr>
          <w:rFonts w:ascii="Times New Roman" w:hAnsi="Times New Roman"/>
          <w:b/>
          <w:color w:val="000000"/>
          <w:sz w:val="40"/>
          <w:szCs w:val="40"/>
        </w:rPr>
        <w:t xml:space="preserve"> </w:t>
      </w:r>
      <w:r w:rsidRPr="0063487E">
        <w:rPr>
          <w:rFonts w:ascii="Times New Roman" w:hAnsi="Times New Roman"/>
          <w:b/>
          <w:color w:val="000000"/>
          <w:sz w:val="48"/>
          <w:szCs w:val="48"/>
        </w:rPr>
        <w:fldChar w:fldCharType="begin"/>
      </w:r>
      <w:r w:rsidRPr="0063487E">
        <w:rPr>
          <w:rFonts w:ascii="Times New Roman" w:hAnsi="Times New Roman"/>
          <w:b/>
          <w:color w:val="000000"/>
          <w:sz w:val="48"/>
          <w:szCs w:val="48"/>
        </w:rPr>
        <w:instrText xml:space="preserve"> QUOTE </w:instrText>
      </w:r>
      <w:r w:rsidRPr="0063487E">
        <w:pict>
          <v:shape id="_x0000_i1079" type="#_x0000_t75" style="width:13.5pt;height:36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75BF3&quot;/&gt;&lt;wsp:rsid wsp:val=&quot;00113C20&quot;/&gt;&lt;wsp:rsid wsp:val=&quot;001A0D0E&quot;/&gt;&lt;wsp:rsid wsp:val=&quot;0023029F&quot;/&gt;&lt;wsp:rsid wsp:val=&quot;002C30EA&quot;/&gt;&lt;wsp:rsid wsp:val=&quot;00353BBC&quot;/&gt;&lt;wsp:rsid wsp:val=&quot;00356A06&quot;/&gt;&lt;wsp:rsid wsp:val=&quot;003F2762&quot;/&gt;&lt;wsp:rsid wsp:val=&quot;004C5D7E&quot;/&gt;&lt;wsp:rsid wsp:val=&quot;00524791&quot;/&gt;&lt;wsp:rsid wsp:val=&quot;005319E4&quot;/&gt;&lt;wsp:rsid wsp:val=&quot;005766A8&quot;/&gt;&lt;wsp:rsid wsp:val=&quot;006027E3&quot;/&gt;&lt;wsp:rsid wsp:val=&quot;0063487E&quot;/&gt;&lt;wsp:rsid wsp:val=&quot;00711C6C&quot;/&gt;&lt;wsp:rsid wsp:val=&quot;00722C2A&quot;/&gt;&lt;wsp:rsid wsp:val=&quot;00833D0C&quot;/&gt;&lt;wsp:rsid wsp:val=&quot;00875BF3&quot;/&gt;&lt;wsp:rsid wsp:val=&quot;008B11C9&quot;/&gt;&lt;wsp:rsid wsp:val=&quot;008E2507&quot;/&gt;&lt;wsp:rsid wsp:val=&quot;008E7156&quot;/&gt;&lt;wsp:rsid wsp:val=&quot;009E0621&quot;/&gt;&lt;wsp:rsid wsp:val=&quot;00A1108E&quot;/&gt;&lt;wsp:rsid wsp:val=&quot;00B26852&quot;/&gt;&lt;wsp:rsid wsp:val=&quot;00CD18F9&quot;/&gt;&lt;wsp:rsid wsp:val=&quot;00D02143&quot;/&gt;&lt;wsp:rsid wsp:val=&quot;00D724B6&quot;/&gt;&lt;wsp:rsid wsp:val=&quot;00F17BE8&quot;/&gt;&lt;wsp:rsid wsp:val=&quot;00FF2206&quot;/&gt;&lt;/wsp:rsids&gt;&lt;/w:docPr&gt;&lt;w:body&gt;&lt;w:p wsp:rsidR=&quot;00000000&quot; wsp:rsidRDefault=&quot;00353BBC&quot;&gt;&lt;m:oMathPara&gt;&lt;m:oMath&gt;&lt;m:box&gt;&lt;m:boxPr&gt;&lt;m:ctrlPr&gt;&lt;w:rPr&gt;&lt;w:rFonts w:ascii=&quot;Cambria Math&quot; w:h-ansi=&quot;Arial Black&quot;/&gt;&lt;wx:font wx:val=&quot;Cambria Math&quot;/&gt;&lt;w:b/&gt;&lt;w:i/&gt;&lt;w:color w:val=&quot;000000&quot;/&gt;&lt;w:sz w:val=&quot;40&quot;/&gt;&lt;w:sz-cs w:val=&quot;40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40&quot;/&gt;&lt;w:sz-cs w:val=&quot;40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0&quot;/&gt;&lt;w:sz-cs w:val=&quot;40&quot;/&gt;&lt;/w:rPr&gt;&lt;m:t&gt;5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0&quot;/&gt;&lt;w:sz-cs w:val=&quot;40&quot;/&gt;&lt;/w:rPr&gt;&lt;m:t&gt;5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4" o:title="" chromakey="white"/>
          </v:shape>
        </w:pict>
      </w:r>
      <w:r w:rsidRPr="0063487E">
        <w:rPr>
          <w:rFonts w:ascii="Times New Roman" w:hAnsi="Times New Roman"/>
          <w:b/>
          <w:color w:val="000000"/>
          <w:sz w:val="48"/>
          <w:szCs w:val="48"/>
        </w:rPr>
        <w:instrText xml:space="preserve"> </w:instrText>
      </w:r>
      <w:r w:rsidRPr="0063487E">
        <w:rPr>
          <w:rFonts w:ascii="Times New Roman" w:hAnsi="Times New Roman"/>
          <w:b/>
          <w:color w:val="000000"/>
          <w:sz w:val="48"/>
          <w:szCs w:val="48"/>
        </w:rPr>
        <w:fldChar w:fldCharType="separate"/>
      </w:r>
      <w:r w:rsidRPr="0063487E">
        <w:pict>
          <v:shape id="_x0000_i1080" type="#_x0000_t75" style="width:13.5pt;height:36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75BF3&quot;/&gt;&lt;wsp:rsid wsp:val=&quot;00113C20&quot;/&gt;&lt;wsp:rsid wsp:val=&quot;001A0D0E&quot;/&gt;&lt;wsp:rsid wsp:val=&quot;0023029F&quot;/&gt;&lt;wsp:rsid wsp:val=&quot;002C30EA&quot;/&gt;&lt;wsp:rsid wsp:val=&quot;00353BBC&quot;/&gt;&lt;wsp:rsid wsp:val=&quot;00356A06&quot;/&gt;&lt;wsp:rsid wsp:val=&quot;003F2762&quot;/&gt;&lt;wsp:rsid wsp:val=&quot;004C5D7E&quot;/&gt;&lt;wsp:rsid wsp:val=&quot;00524791&quot;/&gt;&lt;wsp:rsid wsp:val=&quot;005319E4&quot;/&gt;&lt;wsp:rsid wsp:val=&quot;005766A8&quot;/&gt;&lt;wsp:rsid wsp:val=&quot;006027E3&quot;/&gt;&lt;wsp:rsid wsp:val=&quot;0063487E&quot;/&gt;&lt;wsp:rsid wsp:val=&quot;00711C6C&quot;/&gt;&lt;wsp:rsid wsp:val=&quot;00722C2A&quot;/&gt;&lt;wsp:rsid wsp:val=&quot;00833D0C&quot;/&gt;&lt;wsp:rsid wsp:val=&quot;00875BF3&quot;/&gt;&lt;wsp:rsid wsp:val=&quot;008B11C9&quot;/&gt;&lt;wsp:rsid wsp:val=&quot;008E2507&quot;/&gt;&lt;wsp:rsid wsp:val=&quot;008E7156&quot;/&gt;&lt;wsp:rsid wsp:val=&quot;009E0621&quot;/&gt;&lt;wsp:rsid wsp:val=&quot;00A1108E&quot;/&gt;&lt;wsp:rsid wsp:val=&quot;00B26852&quot;/&gt;&lt;wsp:rsid wsp:val=&quot;00CD18F9&quot;/&gt;&lt;wsp:rsid wsp:val=&quot;00D02143&quot;/&gt;&lt;wsp:rsid wsp:val=&quot;00D724B6&quot;/&gt;&lt;wsp:rsid wsp:val=&quot;00F17BE8&quot;/&gt;&lt;wsp:rsid wsp:val=&quot;00FF2206&quot;/&gt;&lt;/wsp:rsids&gt;&lt;/w:docPr&gt;&lt;w:body&gt;&lt;w:p wsp:rsidR=&quot;00000000&quot; wsp:rsidRDefault=&quot;00353BBC&quot;&gt;&lt;m:oMathPara&gt;&lt;m:oMath&gt;&lt;m:box&gt;&lt;m:boxPr&gt;&lt;m:ctrlPr&gt;&lt;w:rPr&gt;&lt;w:rFonts w:ascii=&quot;Cambria Math&quot; w:h-ansi=&quot;Arial Black&quot;/&gt;&lt;wx:font wx:val=&quot;Cambria Math&quot;/&gt;&lt;w:b/&gt;&lt;w:i/&gt;&lt;w:color w:val=&quot;000000&quot;/&gt;&lt;w:sz w:val=&quot;40&quot;/&gt;&lt;w:sz-cs w:val=&quot;40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40&quot;/&gt;&lt;w:sz-cs w:val=&quot;40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0&quot;/&gt;&lt;w:sz-cs w:val=&quot;40&quot;/&gt;&lt;/w:rPr&gt;&lt;m:t&gt;5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0&quot;/&gt;&lt;w:sz-cs w:val=&quot;40&quot;/&gt;&lt;/w:rPr&gt;&lt;m:t&gt;5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4" o:title="" chromakey="white"/>
          </v:shape>
        </w:pict>
      </w:r>
      <w:r w:rsidRPr="0063487E">
        <w:rPr>
          <w:rFonts w:ascii="Times New Roman" w:hAnsi="Times New Roman"/>
          <w:b/>
          <w:color w:val="000000"/>
          <w:sz w:val="48"/>
          <w:szCs w:val="48"/>
        </w:rPr>
        <w:fldChar w:fldCharType="end"/>
      </w:r>
      <w:r w:rsidRPr="008E2507">
        <w:rPr>
          <w:rFonts w:ascii="Times New Roman" w:hAnsi="Times New Roman"/>
          <w:b/>
          <w:color w:val="000000"/>
          <w:sz w:val="48"/>
          <w:szCs w:val="48"/>
        </w:rPr>
        <w:t xml:space="preserve">           </w:t>
      </w:r>
      <w:r w:rsidRPr="008E2507">
        <w:rPr>
          <w:rFonts w:ascii="Times New Roman" w:hAnsi="Times New Roman"/>
          <w:b/>
          <w:color w:val="000000"/>
        </w:rPr>
        <w:t>B-)</w:t>
      </w:r>
      <w:r w:rsidRPr="008E2507">
        <w:rPr>
          <w:rFonts w:ascii="Times New Roman" w:hAnsi="Times New Roman"/>
          <w:b/>
          <w:color w:val="000000"/>
          <w:sz w:val="40"/>
          <w:szCs w:val="40"/>
        </w:rPr>
        <w:t xml:space="preserve">  </w:t>
      </w:r>
      <w:r w:rsidRPr="0063487E">
        <w:rPr>
          <w:rFonts w:ascii="Times New Roman" w:hAnsi="Times New Roman"/>
          <w:b/>
          <w:color w:val="000000"/>
          <w:sz w:val="40"/>
          <w:szCs w:val="40"/>
        </w:rPr>
        <w:fldChar w:fldCharType="begin"/>
      </w:r>
      <w:r w:rsidRPr="0063487E">
        <w:rPr>
          <w:rFonts w:ascii="Times New Roman" w:hAnsi="Times New Roman"/>
          <w:b/>
          <w:color w:val="000000"/>
          <w:sz w:val="40"/>
          <w:szCs w:val="40"/>
        </w:rPr>
        <w:instrText xml:space="preserve"> QUOTE </w:instrText>
      </w:r>
      <w:r w:rsidRPr="0063487E">
        <w:pict>
          <v:shape id="_x0000_i1081" type="#_x0000_t75" style="width:13.5pt;height:3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75BF3&quot;/&gt;&lt;wsp:rsid wsp:val=&quot;000D68D9&quot;/&gt;&lt;wsp:rsid wsp:val=&quot;00113C20&quot;/&gt;&lt;wsp:rsid wsp:val=&quot;001A0D0E&quot;/&gt;&lt;wsp:rsid wsp:val=&quot;0023029F&quot;/&gt;&lt;wsp:rsid wsp:val=&quot;002C30EA&quot;/&gt;&lt;wsp:rsid wsp:val=&quot;00356A06&quot;/&gt;&lt;wsp:rsid wsp:val=&quot;003F2762&quot;/&gt;&lt;wsp:rsid wsp:val=&quot;004C5D7E&quot;/&gt;&lt;wsp:rsid wsp:val=&quot;00524791&quot;/&gt;&lt;wsp:rsid wsp:val=&quot;005319E4&quot;/&gt;&lt;wsp:rsid wsp:val=&quot;005766A8&quot;/&gt;&lt;wsp:rsid wsp:val=&quot;006027E3&quot;/&gt;&lt;wsp:rsid wsp:val=&quot;0063487E&quot;/&gt;&lt;wsp:rsid wsp:val=&quot;00711C6C&quot;/&gt;&lt;wsp:rsid wsp:val=&quot;00722C2A&quot;/&gt;&lt;wsp:rsid wsp:val=&quot;00833D0C&quot;/&gt;&lt;wsp:rsid wsp:val=&quot;00875BF3&quot;/&gt;&lt;wsp:rsid wsp:val=&quot;008B11C9&quot;/&gt;&lt;wsp:rsid wsp:val=&quot;008E2507&quot;/&gt;&lt;wsp:rsid wsp:val=&quot;008E7156&quot;/&gt;&lt;wsp:rsid wsp:val=&quot;009E0621&quot;/&gt;&lt;wsp:rsid wsp:val=&quot;00A1108E&quot;/&gt;&lt;wsp:rsid wsp:val=&quot;00B26852&quot;/&gt;&lt;wsp:rsid wsp:val=&quot;00CD18F9&quot;/&gt;&lt;wsp:rsid wsp:val=&quot;00D02143&quot;/&gt;&lt;wsp:rsid wsp:val=&quot;00D724B6&quot;/&gt;&lt;wsp:rsid wsp:val=&quot;00F17BE8&quot;/&gt;&lt;wsp:rsid wsp:val=&quot;00FF2206&quot;/&gt;&lt;/wsp:rsids&gt;&lt;/w:docPr&gt;&lt;w:body&gt;&lt;w:p wsp:rsidR=&quot;00000000&quot; wsp:rsidRDefault=&quot;000D68D9&quot;&gt;&lt;m:oMathPara&gt;&lt;m:oMath&gt;&lt;m:box&gt;&lt;m:boxPr&gt;&lt;m:ctrlPr&gt;&lt;w:rPr&gt;&lt;w:rFonts w:ascii=&quot;Cambria Math&quot; w:h-ansi=&quot;Arial Black&quot;/&gt;&lt;wx:font wx:val=&quot;Cambria Math&quot;/&gt;&lt;w:b/&gt;&lt;w:i/&gt;&lt;w:color w:val=&quot;000000&quot;/&gt;&lt;w:sz w:val=&quot;40&quot;/&gt;&lt;w:sz-cs w:val=&quot;40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40&quot;/&gt;&lt;w:sz-cs w:val=&quot;40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0&quot;/&gt;&lt;w:sz-cs w:val=&quot;40&quot;/&gt;&lt;/w:rPr&gt;&lt;m:t&gt;9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0&quot;/&gt;&lt;w:sz-cs w:val=&quot;40&quot;/&gt;&lt;/w:rPr&gt;&lt;m:t&gt;5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5" o:title="" chromakey="white"/>
          </v:shape>
        </w:pict>
      </w:r>
      <w:r w:rsidRPr="0063487E">
        <w:rPr>
          <w:rFonts w:ascii="Times New Roman" w:hAnsi="Times New Roman"/>
          <w:b/>
          <w:color w:val="000000"/>
          <w:sz w:val="40"/>
          <w:szCs w:val="40"/>
        </w:rPr>
        <w:instrText xml:space="preserve"> </w:instrText>
      </w:r>
      <w:r w:rsidRPr="0063487E">
        <w:rPr>
          <w:rFonts w:ascii="Times New Roman" w:hAnsi="Times New Roman"/>
          <w:b/>
          <w:color w:val="000000"/>
          <w:sz w:val="40"/>
          <w:szCs w:val="40"/>
        </w:rPr>
        <w:fldChar w:fldCharType="separate"/>
      </w:r>
      <w:r w:rsidRPr="0063487E">
        <w:pict>
          <v:shape id="_x0000_i1082" type="#_x0000_t75" style="width:13.5pt;height:3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75BF3&quot;/&gt;&lt;wsp:rsid wsp:val=&quot;000D68D9&quot;/&gt;&lt;wsp:rsid wsp:val=&quot;00113C20&quot;/&gt;&lt;wsp:rsid wsp:val=&quot;001A0D0E&quot;/&gt;&lt;wsp:rsid wsp:val=&quot;0023029F&quot;/&gt;&lt;wsp:rsid wsp:val=&quot;002C30EA&quot;/&gt;&lt;wsp:rsid wsp:val=&quot;00356A06&quot;/&gt;&lt;wsp:rsid wsp:val=&quot;003F2762&quot;/&gt;&lt;wsp:rsid wsp:val=&quot;004C5D7E&quot;/&gt;&lt;wsp:rsid wsp:val=&quot;00524791&quot;/&gt;&lt;wsp:rsid wsp:val=&quot;005319E4&quot;/&gt;&lt;wsp:rsid wsp:val=&quot;005766A8&quot;/&gt;&lt;wsp:rsid wsp:val=&quot;006027E3&quot;/&gt;&lt;wsp:rsid wsp:val=&quot;0063487E&quot;/&gt;&lt;wsp:rsid wsp:val=&quot;00711C6C&quot;/&gt;&lt;wsp:rsid wsp:val=&quot;00722C2A&quot;/&gt;&lt;wsp:rsid wsp:val=&quot;00833D0C&quot;/&gt;&lt;wsp:rsid wsp:val=&quot;00875BF3&quot;/&gt;&lt;wsp:rsid wsp:val=&quot;008B11C9&quot;/&gt;&lt;wsp:rsid wsp:val=&quot;008E2507&quot;/&gt;&lt;wsp:rsid wsp:val=&quot;008E7156&quot;/&gt;&lt;wsp:rsid wsp:val=&quot;009E0621&quot;/&gt;&lt;wsp:rsid wsp:val=&quot;00A1108E&quot;/&gt;&lt;wsp:rsid wsp:val=&quot;00B26852&quot;/&gt;&lt;wsp:rsid wsp:val=&quot;00CD18F9&quot;/&gt;&lt;wsp:rsid wsp:val=&quot;00D02143&quot;/&gt;&lt;wsp:rsid wsp:val=&quot;00D724B6&quot;/&gt;&lt;wsp:rsid wsp:val=&quot;00F17BE8&quot;/&gt;&lt;wsp:rsid wsp:val=&quot;00FF2206&quot;/&gt;&lt;/wsp:rsids&gt;&lt;/w:docPr&gt;&lt;w:body&gt;&lt;w:p wsp:rsidR=&quot;00000000&quot; wsp:rsidRDefault=&quot;000D68D9&quot;&gt;&lt;m:oMathPara&gt;&lt;m:oMath&gt;&lt;m:box&gt;&lt;m:boxPr&gt;&lt;m:ctrlPr&gt;&lt;w:rPr&gt;&lt;w:rFonts w:ascii=&quot;Cambria Math&quot; w:h-ansi=&quot;Arial Black&quot;/&gt;&lt;wx:font wx:val=&quot;Cambria Math&quot;/&gt;&lt;w:b/&gt;&lt;w:i/&gt;&lt;w:color w:val=&quot;000000&quot;/&gt;&lt;w:sz w:val=&quot;40&quot;/&gt;&lt;w:sz-cs w:val=&quot;40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40&quot;/&gt;&lt;w:sz-cs w:val=&quot;40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0&quot;/&gt;&lt;w:sz-cs w:val=&quot;40&quot;/&gt;&lt;/w:rPr&gt;&lt;m:t&gt;9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0&quot;/&gt;&lt;w:sz-cs w:val=&quot;40&quot;/&gt;&lt;/w:rPr&gt;&lt;m:t&gt;5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5" o:title="" chromakey="white"/>
          </v:shape>
        </w:pict>
      </w:r>
      <w:r w:rsidRPr="0063487E">
        <w:rPr>
          <w:rFonts w:ascii="Times New Roman" w:hAnsi="Times New Roman"/>
          <w:b/>
          <w:color w:val="000000"/>
          <w:sz w:val="40"/>
          <w:szCs w:val="40"/>
        </w:rPr>
        <w:fldChar w:fldCharType="end"/>
      </w:r>
      <w:r w:rsidRPr="008E2507">
        <w:rPr>
          <w:rFonts w:ascii="Times New Roman" w:hAnsi="Times New Roman"/>
          <w:b/>
          <w:color w:val="000000"/>
          <w:sz w:val="40"/>
          <w:szCs w:val="40"/>
        </w:rPr>
        <w:t xml:space="preserve"> </w:t>
      </w:r>
      <w:r w:rsidRPr="008E2507">
        <w:rPr>
          <w:rFonts w:ascii="Times New Roman" w:hAnsi="Times New Roman"/>
          <w:b/>
          <w:color w:val="000000"/>
          <w:sz w:val="48"/>
          <w:szCs w:val="48"/>
        </w:rPr>
        <w:t xml:space="preserve">          </w:t>
      </w:r>
      <w:r w:rsidRPr="008E2507">
        <w:rPr>
          <w:rFonts w:ascii="Times New Roman" w:hAnsi="Times New Roman"/>
          <w:b/>
          <w:color w:val="000000"/>
        </w:rPr>
        <w:t xml:space="preserve">C-)  </w:t>
      </w:r>
      <w:r w:rsidRPr="008E2507">
        <w:rPr>
          <w:rFonts w:ascii="Times New Roman" w:hAnsi="Times New Roman"/>
          <w:b/>
          <w:color w:val="000000"/>
          <w:sz w:val="40"/>
          <w:szCs w:val="40"/>
        </w:rPr>
        <w:t xml:space="preserve"> </w:t>
      </w:r>
      <w:r w:rsidRPr="0063487E">
        <w:rPr>
          <w:color w:val="000000"/>
        </w:rPr>
        <w:fldChar w:fldCharType="begin"/>
      </w:r>
      <w:r w:rsidRPr="0063487E">
        <w:rPr>
          <w:color w:val="000000"/>
        </w:rPr>
        <w:instrText xml:space="preserve"> QUOTE </w:instrText>
      </w:r>
      <w:r w:rsidRPr="0063487E">
        <w:pict>
          <v:shape id="_x0000_i1083" type="#_x0000_t75" style="width:13.5pt;height:3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75BF3&quot;/&gt;&lt;wsp:rsid wsp:val=&quot;00113C20&quot;/&gt;&lt;wsp:rsid wsp:val=&quot;001A0D0E&quot;/&gt;&lt;wsp:rsid wsp:val=&quot;0023029F&quot;/&gt;&lt;wsp:rsid wsp:val=&quot;002C30EA&quot;/&gt;&lt;wsp:rsid wsp:val=&quot;00356A06&quot;/&gt;&lt;wsp:rsid wsp:val=&quot;003F2762&quot;/&gt;&lt;wsp:rsid wsp:val=&quot;004C5D7E&quot;/&gt;&lt;wsp:rsid wsp:val=&quot;00524791&quot;/&gt;&lt;wsp:rsid wsp:val=&quot;005319E4&quot;/&gt;&lt;wsp:rsid wsp:val=&quot;005766A8&quot;/&gt;&lt;wsp:rsid wsp:val=&quot;006027E3&quot;/&gt;&lt;wsp:rsid wsp:val=&quot;0063487E&quot;/&gt;&lt;wsp:rsid wsp:val=&quot;00711C6C&quot;/&gt;&lt;wsp:rsid wsp:val=&quot;00722C2A&quot;/&gt;&lt;wsp:rsid wsp:val=&quot;00833D0C&quot;/&gt;&lt;wsp:rsid wsp:val=&quot;00875BF3&quot;/&gt;&lt;wsp:rsid wsp:val=&quot;008B11C9&quot;/&gt;&lt;wsp:rsid wsp:val=&quot;008E2507&quot;/&gt;&lt;wsp:rsid wsp:val=&quot;008E7156&quot;/&gt;&lt;wsp:rsid wsp:val=&quot;009E0621&quot;/&gt;&lt;wsp:rsid wsp:val=&quot;00A1108E&quot;/&gt;&lt;wsp:rsid wsp:val=&quot;00B21B1D&quot;/&gt;&lt;wsp:rsid wsp:val=&quot;00B26852&quot;/&gt;&lt;wsp:rsid wsp:val=&quot;00CD18F9&quot;/&gt;&lt;wsp:rsid wsp:val=&quot;00D02143&quot;/&gt;&lt;wsp:rsid wsp:val=&quot;00D724B6&quot;/&gt;&lt;wsp:rsid wsp:val=&quot;00F17BE8&quot;/&gt;&lt;wsp:rsid wsp:val=&quot;00FF2206&quot;/&gt;&lt;/wsp:rsids&gt;&lt;/w:docPr&gt;&lt;w:body&gt;&lt;w:p wsp:rsidR=&quot;00000000&quot; wsp:rsidRDefault=&quot;00B21B1D&quot;&gt;&lt;m:oMathPara&gt;&lt;m:oMath&gt;&lt;m:box&gt;&lt;m:boxPr&gt;&lt;m:ctrlPr&gt;&lt;w:rPr&gt;&lt;w:rFonts w:ascii=&quot;Cambria Math&quot; w:h-ansi=&quot;Times New Roman&quot;/&gt;&lt;wx:font wx:val=&quot;Cambria Math&quot;/&gt;&lt;w:b/&gt;&lt;w:i/&gt;&lt;w:color w:val=&quot;000000&quot;/&gt;&lt;w:sz w:val=&quot;40&quot;/&gt;&lt;w:sz-cs w:val=&quot;40&quot;/&gt;&lt;/w:rPr&gt;&lt;/m:ctrlPr&gt;&lt;/m:boxPr&gt;&lt;m:e&gt;&lt;m:argPr&gt;&lt;m:argSz m:val=&quot;-1&quot;/&gt;&lt;/m:argPr&gt;&lt;m:f&gt;&lt;m:fPr&gt;&lt;m:ctrlPr&gt;&lt;w:rPr&gt;&lt;w:rFonts w:ascii=&quot;Cambria Math&quot; w:h-ansi=&quot;Times New Roman&quot;/&gt;&lt;wx:font wx:val=&quot;Cambria Math&quot;/&gt;&lt;w:b/&gt;&lt;w:i/&gt;&lt;w:color w:val=&quot;000000&quot;/&gt;&lt;w:sz w:val=&quot;40&quot;/&gt;&lt;w:sz-cs w:val=&quot;40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0&quot;/&gt;&lt;w:sz-cs w:val=&quot;40&quot;/&gt;&lt;/w:rPr&gt;&lt;m:t&gt;3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0&quot;/&gt;&lt;w:sz-cs w:val=&quot;40&quot;/&gt;&lt;/w:rPr&gt;&lt;m:t&gt;5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6" o:title="" chromakey="white"/>
          </v:shape>
        </w:pict>
      </w:r>
      <w:r w:rsidRPr="0063487E">
        <w:rPr>
          <w:color w:val="000000"/>
        </w:rPr>
        <w:instrText xml:space="preserve"> </w:instrText>
      </w:r>
      <w:r w:rsidRPr="0063487E">
        <w:rPr>
          <w:color w:val="000000"/>
        </w:rPr>
        <w:fldChar w:fldCharType="separate"/>
      </w:r>
      <w:r w:rsidRPr="0063487E">
        <w:pict>
          <v:shape id="_x0000_i1084" type="#_x0000_t75" style="width:13.5pt;height:3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75BF3&quot;/&gt;&lt;wsp:rsid wsp:val=&quot;00113C20&quot;/&gt;&lt;wsp:rsid wsp:val=&quot;001A0D0E&quot;/&gt;&lt;wsp:rsid wsp:val=&quot;0023029F&quot;/&gt;&lt;wsp:rsid wsp:val=&quot;002C30EA&quot;/&gt;&lt;wsp:rsid wsp:val=&quot;00356A06&quot;/&gt;&lt;wsp:rsid wsp:val=&quot;003F2762&quot;/&gt;&lt;wsp:rsid wsp:val=&quot;004C5D7E&quot;/&gt;&lt;wsp:rsid wsp:val=&quot;00524791&quot;/&gt;&lt;wsp:rsid wsp:val=&quot;005319E4&quot;/&gt;&lt;wsp:rsid wsp:val=&quot;005766A8&quot;/&gt;&lt;wsp:rsid wsp:val=&quot;006027E3&quot;/&gt;&lt;wsp:rsid wsp:val=&quot;0063487E&quot;/&gt;&lt;wsp:rsid wsp:val=&quot;00711C6C&quot;/&gt;&lt;wsp:rsid wsp:val=&quot;00722C2A&quot;/&gt;&lt;wsp:rsid wsp:val=&quot;00833D0C&quot;/&gt;&lt;wsp:rsid wsp:val=&quot;00875BF3&quot;/&gt;&lt;wsp:rsid wsp:val=&quot;008B11C9&quot;/&gt;&lt;wsp:rsid wsp:val=&quot;008E2507&quot;/&gt;&lt;wsp:rsid wsp:val=&quot;008E7156&quot;/&gt;&lt;wsp:rsid wsp:val=&quot;009E0621&quot;/&gt;&lt;wsp:rsid wsp:val=&quot;00A1108E&quot;/&gt;&lt;wsp:rsid wsp:val=&quot;00B21B1D&quot;/&gt;&lt;wsp:rsid wsp:val=&quot;00B26852&quot;/&gt;&lt;wsp:rsid wsp:val=&quot;00CD18F9&quot;/&gt;&lt;wsp:rsid wsp:val=&quot;00D02143&quot;/&gt;&lt;wsp:rsid wsp:val=&quot;00D724B6&quot;/&gt;&lt;wsp:rsid wsp:val=&quot;00F17BE8&quot;/&gt;&lt;wsp:rsid wsp:val=&quot;00FF2206&quot;/&gt;&lt;/wsp:rsids&gt;&lt;/w:docPr&gt;&lt;w:body&gt;&lt;w:p wsp:rsidR=&quot;00000000&quot; wsp:rsidRDefault=&quot;00B21B1D&quot;&gt;&lt;m:oMathPara&gt;&lt;m:oMath&gt;&lt;m:box&gt;&lt;m:boxPr&gt;&lt;m:ctrlPr&gt;&lt;w:rPr&gt;&lt;w:rFonts w:ascii=&quot;Cambria Math&quot; w:h-ansi=&quot;Times New Roman&quot;/&gt;&lt;wx:font wx:val=&quot;Cambria Math&quot;/&gt;&lt;w:b/&gt;&lt;w:i/&gt;&lt;w:color w:val=&quot;000000&quot;/&gt;&lt;w:sz w:val=&quot;40&quot;/&gt;&lt;w:sz-cs w:val=&quot;40&quot;/&gt;&lt;/w:rPr&gt;&lt;/m:ctrlPr&gt;&lt;/m:boxPr&gt;&lt;m:e&gt;&lt;m:argPr&gt;&lt;m:argSz m:val=&quot;-1&quot;/&gt;&lt;/m:argPr&gt;&lt;m:f&gt;&lt;m:fPr&gt;&lt;m:ctrlPr&gt;&lt;w:rPr&gt;&lt;w:rFonts w:ascii=&quot;Cambria Math&quot; w:h-ansi=&quot;Times New Roman&quot;/&gt;&lt;wx:font wx:val=&quot;Cambria Math&quot;/&gt;&lt;w:b/&gt;&lt;w:i/&gt;&lt;w:color w:val=&quot;000000&quot;/&gt;&lt;w:sz w:val=&quot;40&quot;/&gt;&lt;w:sz-cs w:val=&quot;40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0&quot;/&gt;&lt;w:sz-cs w:val=&quot;40&quot;/&gt;&lt;/w:rPr&gt;&lt;m:t&gt;3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0&quot;/&gt;&lt;w:sz-cs w:val=&quot;40&quot;/&gt;&lt;/w:rPr&gt;&lt;m:t&gt;5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6" o:title="" chromakey="white"/>
          </v:shape>
        </w:pict>
      </w:r>
      <w:r w:rsidRPr="0063487E">
        <w:rPr>
          <w:color w:val="000000"/>
        </w:rPr>
        <w:fldChar w:fldCharType="end"/>
      </w:r>
    </w:p>
    <w:p w:rsidR="00736999" w:rsidRPr="008E2507" w:rsidRDefault="00736999" w:rsidP="00722C2A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8E2507">
        <w:rPr>
          <w:color w:val="000000"/>
        </w:rPr>
        <w:t xml:space="preserve">       </w:t>
      </w:r>
      <w:r w:rsidRPr="008E2507">
        <w:rPr>
          <w:rFonts w:ascii="Times New Roman" w:hAnsi="Times New Roman"/>
          <w:b/>
          <w:color w:val="000000"/>
          <w:sz w:val="24"/>
          <w:szCs w:val="24"/>
        </w:rPr>
        <w:t>15-) Aşağıdaki kesir sayılarından hangisi bütünü</w:t>
      </w:r>
    </w:p>
    <w:p w:rsidR="00736999" w:rsidRPr="008E2507" w:rsidRDefault="00736999" w:rsidP="00722C2A">
      <w:pPr>
        <w:pStyle w:val="NoSpacing"/>
        <w:rPr>
          <w:color w:val="000000"/>
        </w:rPr>
      </w:pPr>
      <w:r w:rsidRPr="008E2507">
        <w:rPr>
          <w:rFonts w:ascii="Times New Roman" w:hAnsi="Times New Roman"/>
          <w:b/>
          <w:color w:val="000000"/>
          <w:sz w:val="24"/>
          <w:szCs w:val="24"/>
        </w:rPr>
        <w:t xml:space="preserve">              göstermektedir?</w:t>
      </w:r>
    </w:p>
    <w:p w:rsidR="00736999" w:rsidRPr="008E2507" w:rsidRDefault="00736999" w:rsidP="00722C2A">
      <w:pPr>
        <w:ind w:left="-240"/>
        <w:rPr>
          <w:color w:val="000000"/>
        </w:rPr>
      </w:pPr>
      <w:r w:rsidRPr="008E2507">
        <w:rPr>
          <w:rFonts w:ascii="Times New Roman" w:hAnsi="Times New Roman"/>
          <w:b/>
          <w:color w:val="000000"/>
        </w:rPr>
        <w:t xml:space="preserve">             A-)   </w:t>
      </w:r>
      <w:r w:rsidRPr="0063487E">
        <w:rPr>
          <w:rFonts w:ascii="Times New Roman" w:hAnsi="Times New Roman"/>
          <w:b/>
          <w:color w:val="000000"/>
          <w:sz w:val="48"/>
          <w:szCs w:val="48"/>
        </w:rPr>
        <w:fldChar w:fldCharType="begin"/>
      </w:r>
      <w:r w:rsidRPr="0063487E">
        <w:rPr>
          <w:rFonts w:ascii="Times New Roman" w:hAnsi="Times New Roman"/>
          <w:b/>
          <w:color w:val="000000"/>
          <w:sz w:val="48"/>
          <w:szCs w:val="48"/>
        </w:rPr>
        <w:instrText xml:space="preserve"> QUOTE </w:instrText>
      </w:r>
      <w:r w:rsidRPr="0063487E">
        <w:pict>
          <v:shape id="_x0000_i1085" type="#_x0000_t75" style="width:27pt;height:36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75BF3&quot;/&gt;&lt;wsp:rsid wsp:val=&quot;00113C20&quot;/&gt;&lt;wsp:rsid wsp:val=&quot;001A0D0E&quot;/&gt;&lt;wsp:rsid wsp:val=&quot;0023029F&quot;/&gt;&lt;wsp:rsid wsp:val=&quot;002C30EA&quot;/&gt;&lt;wsp:rsid wsp:val=&quot;00356A06&quot;/&gt;&lt;wsp:rsid wsp:val=&quot;003F2762&quot;/&gt;&lt;wsp:rsid wsp:val=&quot;004C5D7E&quot;/&gt;&lt;wsp:rsid wsp:val=&quot;00524791&quot;/&gt;&lt;wsp:rsid wsp:val=&quot;005319E4&quot;/&gt;&lt;wsp:rsid wsp:val=&quot;005766A8&quot;/&gt;&lt;wsp:rsid wsp:val=&quot;006027E3&quot;/&gt;&lt;wsp:rsid wsp:val=&quot;0063487E&quot;/&gt;&lt;wsp:rsid wsp:val=&quot;00691F7D&quot;/&gt;&lt;wsp:rsid wsp:val=&quot;00711C6C&quot;/&gt;&lt;wsp:rsid wsp:val=&quot;00722C2A&quot;/&gt;&lt;wsp:rsid wsp:val=&quot;00833D0C&quot;/&gt;&lt;wsp:rsid wsp:val=&quot;00875BF3&quot;/&gt;&lt;wsp:rsid wsp:val=&quot;008B11C9&quot;/&gt;&lt;wsp:rsid wsp:val=&quot;008E2507&quot;/&gt;&lt;wsp:rsid wsp:val=&quot;008E7156&quot;/&gt;&lt;wsp:rsid wsp:val=&quot;009E0621&quot;/&gt;&lt;wsp:rsid wsp:val=&quot;00A1108E&quot;/&gt;&lt;wsp:rsid wsp:val=&quot;00B26852&quot;/&gt;&lt;wsp:rsid wsp:val=&quot;00CD18F9&quot;/&gt;&lt;wsp:rsid wsp:val=&quot;00D02143&quot;/&gt;&lt;wsp:rsid wsp:val=&quot;00D724B6&quot;/&gt;&lt;wsp:rsid wsp:val=&quot;00F17BE8&quot;/&gt;&lt;wsp:rsid wsp:val=&quot;00FF2206&quot;/&gt;&lt;/wsp:rsids&gt;&lt;/w:docPr&gt;&lt;w:body&gt;&lt;w:p wsp:rsidR=&quot;00000000&quot; wsp:rsidRDefault=&quot;00691F7D&quot;&gt;&lt;m:oMathPara&gt;&lt;m:oMath&gt;&lt;m:box&gt;&lt;m:boxPr&gt;&lt;m:ctrlPr&gt;&lt;w:rPr&gt;&lt;w:rFonts w:ascii=&quot;Cambria Math&quot; w:h-ansi=&quot;Arial Black&quot;/&gt;&lt;wx:font wx:val=&quot;Cambria Math&quot;/&gt;&lt;w:b/&gt;&lt;w:i/&gt;&lt;w:color w:val=&quot;000000&quot;/&gt;&lt;w:sz w:val=&quot;44&quot;/&gt;&lt;w:sz-cs w:val=&quot;44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44&quot;/&gt;&lt;w:sz-cs w:val=&quot;44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3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17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7" o:title="" chromakey="white"/>
          </v:shape>
        </w:pict>
      </w:r>
      <w:r w:rsidRPr="0063487E">
        <w:rPr>
          <w:rFonts w:ascii="Times New Roman" w:hAnsi="Times New Roman"/>
          <w:b/>
          <w:color w:val="000000"/>
          <w:sz w:val="48"/>
          <w:szCs w:val="48"/>
        </w:rPr>
        <w:instrText xml:space="preserve"> </w:instrText>
      </w:r>
      <w:r w:rsidRPr="0063487E">
        <w:rPr>
          <w:rFonts w:ascii="Times New Roman" w:hAnsi="Times New Roman"/>
          <w:b/>
          <w:color w:val="000000"/>
          <w:sz w:val="48"/>
          <w:szCs w:val="48"/>
        </w:rPr>
        <w:fldChar w:fldCharType="separate"/>
      </w:r>
      <w:r w:rsidRPr="0063487E">
        <w:pict>
          <v:shape id="_x0000_i1086" type="#_x0000_t75" style="width:27pt;height:36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75BF3&quot;/&gt;&lt;wsp:rsid wsp:val=&quot;00113C20&quot;/&gt;&lt;wsp:rsid wsp:val=&quot;001A0D0E&quot;/&gt;&lt;wsp:rsid wsp:val=&quot;0023029F&quot;/&gt;&lt;wsp:rsid wsp:val=&quot;002C30EA&quot;/&gt;&lt;wsp:rsid wsp:val=&quot;00356A06&quot;/&gt;&lt;wsp:rsid wsp:val=&quot;003F2762&quot;/&gt;&lt;wsp:rsid wsp:val=&quot;004C5D7E&quot;/&gt;&lt;wsp:rsid wsp:val=&quot;00524791&quot;/&gt;&lt;wsp:rsid wsp:val=&quot;005319E4&quot;/&gt;&lt;wsp:rsid wsp:val=&quot;005766A8&quot;/&gt;&lt;wsp:rsid wsp:val=&quot;006027E3&quot;/&gt;&lt;wsp:rsid wsp:val=&quot;0063487E&quot;/&gt;&lt;wsp:rsid wsp:val=&quot;00691F7D&quot;/&gt;&lt;wsp:rsid wsp:val=&quot;00711C6C&quot;/&gt;&lt;wsp:rsid wsp:val=&quot;00722C2A&quot;/&gt;&lt;wsp:rsid wsp:val=&quot;00833D0C&quot;/&gt;&lt;wsp:rsid wsp:val=&quot;00875BF3&quot;/&gt;&lt;wsp:rsid wsp:val=&quot;008B11C9&quot;/&gt;&lt;wsp:rsid wsp:val=&quot;008E2507&quot;/&gt;&lt;wsp:rsid wsp:val=&quot;008E7156&quot;/&gt;&lt;wsp:rsid wsp:val=&quot;009E0621&quot;/&gt;&lt;wsp:rsid wsp:val=&quot;00A1108E&quot;/&gt;&lt;wsp:rsid wsp:val=&quot;00B26852&quot;/&gt;&lt;wsp:rsid wsp:val=&quot;00CD18F9&quot;/&gt;&lt;wsp:rsid wsp:val=&quot;00D02143&quot;/&gt;&lt;wsp:rsid wsp:val=&quot;00D724B6&quot;/&gt;&lt;wsp:rsid wsp:val=&quot;00F17BE8&quot;/&gt;&lt;wsp:rsid wsp:val=&quot;00FF2206&quot;/&gt;&lt;/wsp:rsids&gt;&lt;/w:docPr&gt;&lt;w:body&gt;&lt;w:p wsp:rsidR=&quot;00000000&quot; wsp:rsidRDefault=&quot;00691F7D&quot;&gt;&lt;m:oMathPara&gt;&lt;m:oMath&gt;&lt;m:box&gt;&lt;m:boxPr&gt;&lt;m:ctrlPr&gt;&lt;w:rPr&gt;&lt;w:rFonts w:ascii=&quot;Cambria Math&quot; w:h-ansi=&quot;Arial Black&quot;/&gt;&lt;wx:font wx:val=&quot;Cambria Math&quot;/&gt;&lt;w:b/&gt;&lt;w:i/&gt;&lt;w:color w:val=&quot;000000&quot;/&gt;&lt;w:sz w:val=&quot;44&quot;/&gt;&lt;w:sz-cs w:val=&quot;44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44&quot;/&gt;&lt;w:sz-cs w:val=&quot;44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3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17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7" o:title="" chromakey="white"/>
          </v:shape>
        </w:pict>
      </w:r>
      <w:r w:rsidRPr="0063487E">
        <w:rPr>
          <w:rFonts w:ascii="Times New Roman" w:hAnsi="Times New Roman"/>
          <w:b/>
          <w:color w:val="000000"/>
          <w:sz w:val="48"/>
          <w:szCs w:val="48"/>
        </w:rPr>
        <w:fldChar w:fldCharType="end"/>
      </w:r>
      <w:r w:rsidRPr="008E2507">
        <w:rPr>
          <w:rFonts w:ascii="Times New Roman" w:hAnsi="Times New Roman"/>
          <w:b/>
          <w:color w:val="000000"/>
          <w:sz w:val="48"/>
          <w:szCs w:val="48"/>
        </w:rPr>
        <w:t xml:space="preserve">          </w:t>
      </w:r>
      <w:r w:rsidRPr="008E2507">
        <w:rPr>
          <w:rFonts w:ascii="Times New Roman" w:hAnsi="Times New Roman"/>
          <w:b/>
          <w:color w:val="000000"/>
        </w:rPr>
        <w:t>B-)</w:t>
      </w:r>
      <w:r w:rsidRPr="008E2507">
        <w:rPr>
          <w:rFonts w:ascii="Times New Roman" w:hAnsi="Times New Roman"/>
          <w:b/>
          <w:color w:val="000000"/>
          <w:sz w:val="48"/>
          <w:szCs w:val="48"/>
        </w:rPr>
        <w:t xml:space="preserve">  </w:t>
      </w:r>
      <w:r w:rsidRPr="0063487E">
        <w:rPr>
          <w:rFonts w:ascii="Times New Roman" w:hAnsi="Times New Roman"/>
          <w:b/>
          <w:color w:val="000000"/>
          <w:sz w:val="48"/>
          <w:szCs w:val="48"/>
        </w:rPr>
        <w:fldChar w:fldCharType="begin"/>
      </w:r>
      <w:r w:rsidRPr="0063487E">
        <w:rPr>
          <w:rFonts w:ascii="Times New Roman" w:hAnsi="Times New Roman"/>
          <w:b/>
          <w:color w:val="000000"/>
          <w:sz w:val="48"/>
          <w:szCs w:val="48"/>
        </w:rPr>
        <w:instrText xml:space="preserve"> QUOTE </w:instrText>
      </w:r>
      <w:r w:rsidRPr="0063487E">
        <w:pict>
          <v:shape id="_x0000_i1087" type="#_x0000_t75" style="width:14.25pt;height:36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75BF3&quot;/&gt;&lt;wsp:rsid wsp:val=&quot;00113C20&quot;/&gt;&lt;wsp:rsid wsp:val=&quot;001A0D0E&quot;/&gt;&lt;wsp:rsid wsp:val=&quot;0023029F&quot;/&gt;&lt;wsp:rsid wsp:val=&quot;002C30EA&quot;/&gt;&lt;wsp:rsid wsp:val=&quot;00356A06&quot;/&gt;&lt;wsp:rsid wsp:val=&quot;003F2762&quot;/&gt;&lt;wsp:rsid wsp:val=&quot;004C5D7E&quot;/&gt;&lt;wsp:rsid wsp:val=&quot;00524791&quot;/&gt;&lt;wsp:rsid wsp:val=&quot;005319E4&quot;/&gt;&lt;wsp:rsid wsp:val=&quot;005766A8&quot;/&gt;&lt;wsp:rsid wsp:val=&quot;006027E3&quot;/&gt;&lt;wsp:rsid wsp:val=&quot;0063487E&quot;/&gt;&lt;wsp:rsid wsp:val=&quot;00711C6C&quot;/&gt;&lt;wsp:rsid wsp:val=&quot;00722C2A&quot;/&gt;&lt;wsp:rsid wsp:val=&quot;00833D0C&quot;/&gt;&lt;wsp:rsid wsp:val=&quot;00875BF3&quot;/&gt;&lt;wsp:rsid wsp:val=&quot;008B11C9&quot;/&gt;&lt;wsp:rsid wsp:val=&quot;008E2507&quot;/&gt;&lt;wsp:rsid wsp:val=&quot;008E7156&quot;/&gt;&lt;wsp:rsid wsp:val=&quot;009E0621&quot;/&gt;&lt;wsp:rsid wsp:val=&quot;00A1108E&quot;/&gt;&lt;wsp:rsid wsp:val=&quot;00AC49F8&quot;/&gt;&lt;wsp:rsid wsp:val=&quot;00B26852&quot;/&gt;&lt;wsp:rsid wsp:val=&quot;00CD18F9&quot;/&gt;&lt;wsp:rsid wsp:val=&quot;00D02143&quot;/&gt;&lt;wsp:rsid wsp:val=&quot;00D724B6&quot;/&gt;&lt;wsp:rsid wsp:val=&quot;00F17BE8&quot;/&gt;&lt;wsp:rsid wsp:val=&quot;00FF2206&quot;/&gt;&lt;/wsp:rsids&gt;&lt;/w:docPr&gt;&lt;w:body&gt;&lt;w:p wsp:rsidR=&quot;00000000&quot; wsp:rsidRDefault=&quot;00AC49F8&quot;&gt;&lt;m:oMathPara&gt;&lt;m:oMath&gt;&lt;m:box&gt;&lt;m:boxPr&gt;&lt;m:ctrlPr&gt;&lt;w:rPr&gt;&lt;w:rFonts w:ascii=&quot;Cambria Math&quot; w:h-ansi=&quot;Arial Black&quot;/&gt;&lt;wx:font wx:val=&quot;Cambria Math&quot;/&gt;&lt;w:b/&gt;&lt;w:i/&gt;&lt;w:color w:val=&quot;000000&quot;/&gt;&lt;w:sz w:val=&quot;44&quot;/&gt;&lt;w:sz-cs w:val=&quot;44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44&quot;/&gt;&lt;w:sz-cs w:val=&quot;44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6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6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8" o:title="" chromakey="white"/>
          </v:shape>
        </w:pict>
      </w:r>
      <w:r w:rsidRPr="0063487E">
        <w:rPr>
          <w:rFonts w:ascii="Times New Roman" w:hAnsi="Times New Roman"/>
          <w:b/>
          <w:color w:val="000000"/>
          <w:sz w:val="48"/>
          <w:szCs w:val="48"/>
        </w:rPr>
        <w:instrText xml:space="preserve"> </w:instrText>
      </w:r>
      <w:r w:rsidRPr="0063487E">
        <w:rPr>
          <w:rFonts w:ascii="Times New Roman" w:hAnsi="Times New Roman"/>
          <w:b/>
          <w:color w:val="000000"/>
          <w:sz w:val="48"/>
          <w:szCs w:val="48"/>
        </w:rPr>
        <w:fldChar w:fldCharType="separate"/>
      </w:r>
      <w:r w:rsidRPr="0063487E">
        <w:pict>
          <v:shape id="_x0000_i1088" type="#_x0000_t75" style="width:14.25pt;height:36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75BF3&quot;/&gt;&lt;wsp:rsid wsp:val=&quot;00113C20&quot;/&gt;&lt;wsp:rsid wsp:val=&quot;001A0D0E&quot;/&gt;&lt;wsp:rsid wsp:val=&quot;0023029F&quot;/&gt;&lt;wsp:rsid wsp:val=&quot;002C30EA&quot;/&gt;&lt;wsp:rsid wsp:val=&quot;00356A06&quot;/&gt;&lt;wsp:rsid wsp:val=&quot;003F2762&quot;/&gt;&lt;wsp:rsid wsp:val=&quot;004C5D7E&quot;/&gt;&lt;wsp:rsid wsp:val=&quot;00524791&quot;/&gt;&lt;wsp:rsid wsp:val=&quot;005319E4&quot;/&gt;&lt;wsp:rsid wsp:val=&quot;005766A8&quot;/&gt;&lt;wsp:rsid wsp:val=&quot;006027E3&quot;/&gt;&lt;wsp:rsid wsp:val=&quot;0063487E&quot;/&gt;&lt;wsp:rsid wsp:val=&quot;00711C6C&quot;/&gt;&lt;wsp:rsid wsp:val=&quot;00722C2A&quot;/&gt;&lt;wsp:rsid wsp:val=&quot;00833D0C&quot;/&gt;&lt;wsp:rsid wsp:val=&quot;00875BF3&quot;/&gt;&lt;wsp:rsid wsp:val=&quot;008B11C9&quot;/&gt;&lt;wsp:rsid wsp:val=&quot;008E2507&quot;/&gt;&lt;wsp:rsid wsp:val=&quot;008E7156&quot;/&gt;&lt;wsp:rsid wsp:val=&quot;009E0621&quot;/&gt;&lt;wsp:rsid wsp:val=&quot;00A1108E&quot;/&gt;&lt;wsp:rsid wsp:val=&quot;00AC49F8&quot;/&gt;&lt;wsp:rsid wsp:val=&quot;00B26852&quot;/&gt;&lt;wsp:rsid wsp:val=&quot;00CD18F9&quot;/&gt;&lt;wsp:rsid wsp:val=&quot;00D02143&quot;/&gt;&lt;wsp:rsid wsp:val=&quot;00D724B6&quot;/&gt;&lt;wsp:rsid wsp:val=&quot;00F17BE8&quot;/&gt;&lt;wsp:rsid wsp:val=&quot;00FF2206&quot;/&gt;&lt;/wsp:rsids&gt;&lt;/w:docPr&gt;&lt;w:body&gt;&lt;w:p wsp:rsidR=&quot;00000000&quot; wsp:rsidRDefault=&quot;00AC49F8&quot;&gt;&lt;m:oMathPara&gt;&lt;m:oMath&gt;&lt;m:box&gt;&lt;m:boxPr&gt;&lt;m:ctrlPr&gt;&lt;w:rPr&gt;&lt;w:rFonts w:ascii=&quot;Cambria Math&quot; w:h-ansi=&quot;Arial Black&quot;/&gt;&lt;wx:font wx:val=&quot;Cambria Math&quot;/&gt;&lt;w:b/&gt;&lt;w:i/&gt;&lt;w:color w:val=&quot;000000&quot;/&gt;&lt;w:sz w:val=&quot;44&quot;/&gt;&lt;w:sz-cs w:val=&quot;44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44&quot;/&gt;&lt;w:sz-cs w:val=&quot;44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6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6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8" o:title="" chromakey="white"/>
          </v:shape>
        </w:pict>
      </w:r>
      <w:r w:rsidRPr="0063487E">
        <w:rPr>
          <w:rFonts w:ascii="Times New Roman" w:hAnsi="Times New Roman"/>
          <w:b/>
          <w:color w:val="000000"/>
          <w:sz w:val="48"/>
          <w:szCs w:val="48"/>
        </w:rPr>
        <w:fldChar w:fldCharType="end"/>
      </w:r>
      <w:r w:rsidRPr="008E2507">
        <w:rPr>
          <w:rFonts w:ascii="Times New Roman" w:hAnsi="Times New Roman"/>
          <w:b/>
          <w:color w:val="000000"/>
          <w:sz w:val="48"/>
          <w:szCs w:val="48"/>
        </w:rPr>
        <w:t xml:space="preserve">          </w:t>
      </w:r>
      <w:r w:rsidRPr="008E2507">
        <w:rPr>
          <w:rFonts w:ascii="Times New Roman" w:hAnsi="Times New Roman"/>
          <w:b/>
          <w:color w:val="000000"/>
        </w:rPr>
        <w:t xml:space="preserve">C-)  </w:t>
      </w:r>
      <w:r w:rsidRPr="008E2507">
        <w:rPr>
          <w:rFonts w:ascii="Times New Roman" w:hAnsi="Times New Roman"/>
          <w:b/>
          <w:color w:val="000000"/>
          <w:sz w:val="48"/>
          <w:szCs w:val="48"/>
        </w:rPr>
        <w:t xml:space="preserve"> </w:t>
      </w:r>
      <w:r w:rsidRPr="0063487E">
        <w:rPr>
          <w:color w:val="000000"/>
        </w:rPr>
        <w:fldChar w:fldCharType="begin"/>
      </w:r>
      <w:r w:rsidRPr="0063487E">
        <w:rPr>
          <w:color w:val="000000"/>
        </w:rPr>
        <w:instrText xml:space="preserve"> QUOTE </w:instrText>
      </w:r>
      <w:r w:rsidRPr="0063487E">
        <w:pict>
          <v:shape id="_x0000_i1089" type="#_x0000_t75" style="width:27pt;height:36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75BF3&quot;/&gt;&lt;wsp:rsid wsp:val=&quot;00050EBD&quot;/&gt;&lt;wsp:rsid wsp:val=&quot;00113C20&quot;/&gt;&lt;wsp:rsid wsp:val=&quot;001A0D0E&quot;/&gt;&lt;wsp:rsid wsp:val=&quot;0023029F&quot;/&gt;&lt;wsp:rsid wsp:val=&quot;002C30EA&quot;/&gt;&lt;wsp:rsid wsp:val=&quot;00356A06&quot;/&gt;&lt;wsp:rsid wsp:val=&quot;003F2762&quot;/&gt;&lt;wsp:rsid wsp:val=&quot;004C5D7E&quot;/&gt;&lt;wsp:rsid wsp:val=&quot;00524791&quot;/&gt;&lt;wsp:rsid wsp:val=&quot;005319E4&quot;/&gt;&lt;wsp:rsid wsp:val=&quot;005766A8&quot;/&gt;&lt;wsp:rsid wsp:val=&quot;006027E3&quot;/&gt;&lt;wsp:rsid wsp:val=&quot;0063487E&quot;/&gt;&lt;wsp:rsid wsp:val=&quot;00711C6C&quot;/&gt;&lt;wsp:rsid wsp:val=&quot;00722C2A&quot;/&gt;&lt;wsp:rsid wsp:val=&quot;00833D0C&quot;/&gt;&lt;wsp:rsid wsp:val=&quot;00875BF3&quot;/&gt;&lt;wsp:rsid wsp:val=&quot;008B11C9&quot;/&gt;&lt;wsp:rsid wsp:val=&quot;008E2507&quot;/&gt;&lt;wsp:rsid wsp:val=&quot;008E7156&quot;/&gt;&lt;wsp:rsid wsp:val=&quot;009E0621&quot;/&gt;&lt;wsp:rsid wsp:val=&quot;00A1108E&quot;/&gt;&lt;wsp:rsid wsp:val=&quot;00B26852&quot;/&gt;&lt;wsp:rsid wsp:val=&quot;00CD18F9&quot;/&gt;&lt;wsp:rsid wsp:val=&quot;00D02143&quot;/&gt;&lt;wsp:rsid wsp:val=&quot;00D724B6&quot;/&gt;&lt;wsp:rsid wsp:val=&quot;00F17BE8&quot;/&gt;&lt;wsp:rsid wsp:val=&quot;00FF2206&quot;/&gt;&lt;/wsp:rsids&gt;&lt;/w:docPr&gt;&lt;w:body&gt;&lt;w:p wsp:rsidR=&quot;00000000&quot; wsp:rsidRDefault=&quot;00050EBD&quot;&gt;&lt;m:oMathPara&gt;&lt;m:oMath&gt;&lt;m:box&gt;&lt;m:boxPr&gt;&lt;m:ctrlPr&gt;&lt;w:rPr&gt;&lt;w:rFonts w:ascii=&quot;Cambria Math&quot; w:h-ansi=&quot;Times New Roman&quot;/&gt;&lt;wx:font wx:val=&quot;Cambria Math&quot;/&gt;&lt;w:b/&gt;&lt;w:i/&gt;&lt;w:color w:val=&quot;000000&quot;/&gt;&lt;w:sz w:val=&quot;44&quot;/&gt;&lt;w:sz-cs w:val=&quot;44&quot;/&gt;&lt;/w:rPr&gt;&lt;/m:ctrlPr&gt;&lt;/m:boxPr&gt;&lt;m:e&gt;&lt;m:argPr&gt;&lt;m:argSz m:val=&quot;-1&quot;/&gt;&lt;/m:argPr&gt;&lt;m:f&gt;&lt;m:fPr&gt;&lt;m:ctrlPr&gt;&lt;w:rPr&gt;&lt;w:rFonts w:ascii=&quot;Cambria Math&quot; w:h-ansi=&quot;Times New Roman&quot;/&gt;&lt;wx:font wx:val=&quot;Cambria Math&quot;/&gt;&lt;w:b/&gt;&lt;w:i/&gt;&lt;w:color w:val=&quot;000000&quot;/&gt;&lt;w:sz w:val=&quot;44&quot;/&gt;&lt;w:sz-cs w:val=&quot;44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4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10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4" o:title="" chromakey="white"/>
          </v:shape>
        </w:pict>
      </w:r>
      <w:r w:rsidRPr="0063487E">
        <w:rPr>
          <w:color w:val="000000"/>
        </w:rPr>
        <w:instrText xml:space="preserve"> </w:instrText>
      </w:r>
      <w:r w:rsidRPr="0063487E">
        <w:rPr>
          <w:color w:val="000000"/>
        </w:rPr>
        <w:fldChar w:fldCharType="separate"/>
      </w:r>
      <w:r w:rsidRPr="0063487E">
        <w:pict>
          <v:shape id="_x0000_i1090" type="#_x0000_t75" style="width:27pt;height:36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75BF3&quot;/&gt;&lt;wsp:rsid wsp:val=&quot;00050EBD&quot;/&gt;&lt;wsp:rsid wsp:val=&quot;00113C20&quot;/&gt;&lt;wsp:rsid wsp:val=&quot;001A0D0E&quot;/&gt;&lt;wsp:rsid wsp:val=&quot;0023029F&quot;/&gt;&lt;wsp:rsid wsp:val=&quot;002C30EA&quot;/&gt;&lt;wsp:rsid wsp:val=&quot;00356A06&quot;/&gt;&lt;wsp:rsid wsp:val=&quot;003F2762&quot;/&gt;&lt;wsp:rsid wsp:val=&quot;004C5D7E&quot;/&gt;&lt;wsp:rsid wsp:val=&quot;00524791&quot;/&gt;&lt;wsp:rsid wsp:val=&quot;005319E4&quot;/&gt;&lt;wsp:rsid wsp:val=&quot;005766A8&quot;/&gt;&lt;wsp:rsid wsp:val=&quot;006027E3&quot;/&gt;&lt;wsp:rsid wsp:val=&quot;0063487E&quot;/&gt;&lt;wsp:rsid wsp:val=&quot;00711C6C&quot;/&gt;&lt;wsp:rsid wsp:val=&quot;00722C2A&quot;/&gt;&lt;wsp:rsid wsp:val=&quot;00833D0C&quot;/&gt;&lt;wsp:rsid wsp:val=&quot;00875BF3&quot;/&gt;&lt;wsp:rsid wsp:val=&quot;008B11C9&quot;/&gt;&lt;wsp:rsid wsp:val=&quot;008E2507&quot;/&gt;&lt;wsp:rsid wsp:val=&quot;008E7156&quot;/&gt;&lt;wsp:rsid wsp:val=&quot;009E0621&quot;/&gt;&lt;wsp:rsid wsp:val=&quot;00A1108E&quot;/&gt;&lt;wsp:rsid wsp:val=&quot;00B26852&quot;/&gt;&lt;wsp:rsid wsp:val=&quot;00CD18F9&quot;/&gt;&lt;wsp:rsid wsp:val=&quot;00D02143&quot;/&gt;&lt;wsp:rsid wsp:val=&quot;00D724B6&quot;/&gt;&lt;wsp:rsid wsp:val=&quot;00F17BE8&quot;/&gt;&lt;wsp:rsid wsp:val=&quot;00FF2206&quot;/&gt;&lt;/wsp:rsids&gt;&lt;/w:docPr&gt;&lt;w:body&gt;&lt;w:p wsp:rsidR=&quot;00000000&quot; wsp:rsidRDefault=&quot;00050EBD&quot;&gt;&lt;m:oMathPara&gt;&lt;m:oMath&gt;&lt;m:box&gt;&lt;m:boxPr&gt;&lt;m:ctrlPr&gt;&lt;w:rPr&gt;&lt;w:rFonts w:ascii=&quot;Cambria Math&quot; w:h-ansi=&quot;Times New Roman&quot;/&gt;&lt;wx:font wx:val=&quot;Cambria Math&quot;/&gt;&lt;w:b/&gt;&lt;w:i/&gt;&lt;w:color w:val=&quot;000000&quot;/&gt;&lt;w:sz w:val=&quot;44&quot;/&gt;&lt;w:sz-cs w:val=&quot;44&quot;/&gt;&lt;/w:rPr&gt;&lt;/m:ctrlPr&gt;&lt;/m:boxPr&gt;&lt;m:e&gt;&lt;m:argPr&gt;&lt;m:argSz m:val=&quot;-1&quot;/&gt;&lt;/m:argPr&gt;&lt;m:f&gt;&lt;m:fPr&gt;&lt;m:ctrlPr&gt;&lt;w:rPr&gt;&lt;w:rFonts w:ascii=&quot;Cambria Math&quot; w:h-ansi=&quot;Times New Roman&quot;/&gt;&lt;wx:font wx:val=&quot;Cambria Math&quot;/&gt;&lt;w:b/&gt;&lt;w:i/&gt;&lt;w:color w:val=&quot;000000&quot;/&gt;&lt;w:sz w:val=&quot;44&quot;/&gt;&lt;w:sz-cs w:val=&quot;44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4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10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4" o:title="" chromakey="white"/>
          </v:shape>
        </w:pict>
      </w:r>
      <w:r w:rsidRPr="0063487E">
        <w:rPr>
          <w:color w:val="000000"/>
        </w:rPr>
        <w:fldChar w:fldCharType="end"/>
      </w:r>
    </w:p>
    <w:p w:rsidR="00736999" w:rsidRPr="008E2507" w:rsidRDefault="00736999" w:rsidP="005766A8">
      <w:pPr>
        <w:pStyle w:val="NoSpacing"/>
        <w:rPr>
          <w:color w:val="000000"/>
        </w:rPr>
      </w:pPr>
      <w:r w:rsidRPr="008E2507">
        <w:rPr>
          <w:rFonts w:ascii="Times New Roman" w:hAnsi="Times New Roman"/>
          <w:b/>
          <w:color w:val="000000"/>
          <w:sz w:val="24"/>
          <w:szCs w:val="24"/>
        </w:rPr>
        <w:t xml:space="preserve">      16-) Aşağıdaki kesirlerden hangisi yarımı gösterir? </w:t>
      </w:r>
    </w:p>
    <w:p w:rsidR="00736999" w:rsidRPr="008E2507" w:rsidRDefault="00736999" w:rsidP="00722C2A">
      <w:pPr>
        <w:rPr>
          <w:color w:val="000000"/>
        </w:rPr>
      </w:pPr>
      <w:r w:rsidRPr="008E2507">
        <w:rPr>
          <w:rFonts w:ascii="Times New Roman" w:hAnsi="Times New Roman"/>
          <w:b/>
          <w:color w:val="000000"/>
        </w:rPr>
        <w:t xml:space="preserve">         A-)  </w:t>
      </w:r>
      <w:r w:rsidRPr="008E2507">
        <w:rPr>
          <w:rFonts w:ascii="Times New Roman" w:hAnsi="Times New Roman"/>
          <w:b/>
          <w:color w:val="000000"/>
          <w:sz w:val="40"/>
          <w:szCs w:val="40"/>
        </w:rPr>
        <w:t xml:space="preserve"> </w:t>
      </w:r>
      <w:r w:rsidRPr="0063487E">
        <w:rPr>
          <w:rFonts w:ascii="Times New Roman" w:hAnsi="Times New Roman"/>
          <w:b/>
          <w:color w:val="000000"/>
          <w:sz w:val="48"/>
          <w:szCs w:val="48"/>
        </w:rPr>
        <w:fldChar w:fldCharType="begin"/>
      </w:r>
      <w:r w:rsidRPr="0063487E">
        <w:rPr>
          <w:rFonts w:ascii="Times New Roman" w:hAnsi="Times New Roman"/>
          <w:b/>
          <w:color w:val="000000"/>
          <w:sz w:val="48"/>
          <w:szCs w:val="48"/>
        </w:rPr>
        <w:instrText xml:space="preserve"> QUOTE </w:instrText>
      </w:r>
      <w:r w:rsidRPr="0063487E">
        <w:pict>
          <v:shape id="_x0000_i1091" type="#_x0000_t75" style="width:13.5pt;height:35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75BF3&quot;/&gt;&lt;wsp:rsid wsp:val=&quot;00113C20&quot;/&gt;&lt;wsp:rsid wsp:val=&quot;001A0D0E&quot;/&gt;&lt;wsp:rsid wsp:val=&quot;0023029F&quot;/&gt;&lt;wsp:rsid wsp:val=&quot;002C30EA&quot;/&gt;&lt;wsp:rsid wsp:val=&quot;00356A06&quot;/&gt;&lt;wsp:rsid wsp:val=&quot;003F2762&quot;/&gt;&lt;wsp:rsid wsp:val=&quot;004C5D7E&quot;/&gt;&lt;wsp:rsid wsp:val=&quot;00524791&quot;/&gt;&lt;wsp:rsid wsp:val=&quot;005319E4&quot;/&gt;&lt;wsp:rsid wsp:val=&quot;005766A8&quot;/&gt;&lt;wsp:rsid wsp:val=&quot;006027E3&quot;/&gt;&lt;wsp:rsid wsp:val=&quot;0063487E&quot;/&gt;&lt;wsp:rsid wsp:val=&quot;00711C6C&quot;/&gt;&lt;wsp:rsid wsp:val=&quot;00722C2A&quot;/&gt;&lt;wsp:rsid wsp:val=&quot;00833D0C&quot;/&gt;&lt;wsp:rsid wsp:val=&quot;00875BF3&quot;/&gt;&lt;wsp:rsid wsp:val=&quot;008B11C9&quot;/&gt;&lt;wsp:rsid wsp:val=&quot;008E2507&quot;/&gt;&lt;wsp:rsid wsp:val=&quot;008E7156&quot;/&gt;&lt;wsp:rsid wsp:val=&quot;009E0621&quot;/&gt;&lt;wsp:rsid wsp:val=&quot;00A1108E&quot;/&gt;&lt;wsp:rsid wsp:val=&quot;00B26852&quot;/&gt;&lt;wsp:rsid wsp:val=&quot;00CD18F9&quot;/&gt;&lt;wsp:rsid wsp:val=&quot;00D02143&quot;/&gt;&lt;wsp:rsid wsp:val=&quot;00D724B6&quot;/&gt;&lt;wsp:rsid wsp:val=&quot;00F074EE&quot;/&gt;&lt;wsp:rsid wsp:val=&quot;00F17BE8&quot;/&gt;&lt;wsp:rsid wsp:val=&quot;00FF2206&quot;/&gt;&lt;/wsp:rsids&gt;&lt;/w:docPr&gt;&lt;w:body&gt;&lt;w:p wsp:rsidR=&quot;00000000&quot; wsp:rsidRDefault=&quot;00F074EE&quot;&gt;&lt;m:oMathPara&gt;&lt;m:oMath&gt;&lt;m:box&gt;&lt;m:boxPr&gt;&lt;m:ctrlPr&gt;&lt;w:rPr&gt;&lt;w:rFonts w:ascii=&quot;Cambria Math&quot; w:h-ansi=&quot;Arial Black&quot;/&gt;&lt;wx:font wx:val=&quot;Cambria Math&quot;/&gt;&lt;w:b/&gt;&lt;w:i/&gt;&lt;w:color w:val=&quot;000000&quot;/&gt;&lt;w:sz w:val=&quot;40&quot;/&gt;&lt;w:sz-cs w:val=&quot;40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40&quot;/&gt;&lt;w:sz-cs w:val=&quot;40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0&quot;/&gt;&lt;w:sz-cs w:val=&quot;40&quot;/&gt;&lt;/w:rPr&gt;&lt;m:t&gt;1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0&quot;/&gt;&lt;w:sz-cs w:val=&quot;40&quot;/&gt;&lt;/w:rPr&gt;&lt;m:t&gt;4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0" o:title="" chromakey="white"/>
          </v:shape>
        </w:pict>
      </w:r>
      <w:r w:rsidRPr="0063487E">
        <w:rPr>
          <w:rFonts w:ascii="Times New Roman" w:hAnsi="Times New Roman"/>
          <w:b/>
          <w:color w:val="000000"/>
          <w:sz w:val="48"/>
          <w:szCs w:val="48"/>
        </w:rPr>
        <w:instrText xml:space="preserve"> </w:instrText>
      </w:r>
      <w:r w:rsidRPr="0063487E">
        <w:rPr>
          <w:rFonts w:ascii="Times New Roman" w:hAnsi="Times New Roman"/>
          <w:b/>
          <w:color w:val="000000"/>
          <w:sz w:val="48"/>
          <w:szCs w:val="48"/>
        </w:rPr>
        <w:fldChar w:fldCharType="separate"/>
      </w:r>
      <w:r w:rsidRPr="0063487E">
        <w:pict>
          <v:shape id="_x0000_i1092" type="#_x0000_t75" style="width:13.5pt;height:35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75BF3&quot;/&gt;&lt;wsp:rsid wsp:val=&quot;00113C20&quot;/&gt;&lt;wsp:rsid wsp:val=&quot;001A0D0E&quot;/&gt;&lt;wsp:rsid wsp:val=&quot;0023029F&quot;/&gt;&lt;wsp:rsid wsp:val=&quot;002C30EA&quot;/&gt;&lt;wsp:rsid wsp:val=&quot;00356A06&quot;/&gt;&lt;wsp:rsid wsp:val=&quot;003F2762&quot;/&gt;&lt;wsp:rsid wsp:val=&quot;004C5D7E&quot;/&gt;&lt;wsp:rsid wsp:val=&quot;00524791&quot;/&gt;&lt;wsp:rsid wsp:val=&quot;005319E4&quot;/&gt;&lt;wsp:rsid wsp:val=&quot;005766A8&quot;/&gt;&lt;wsp:rsid wsp:val=&quot;006027E3&quot;/&gt;&lt;wsp:rsid wsp:val=&quot;0063487E&quot;/&gt;&lt;wsp:rsid wsp:val=&quot;00711C6C&quot;/&gt;&lt;wsp:rsid wsp:val=&quot;00722C2A&quot;/&gt;&lt;wsp:rsid wsp:val=&quot;00833D0C&quot;/&gt;&lt;wsp:rsid wsp:val=&quot;00875BF3&quot;/&gt;&lt;wsp:rsid wsp:val=&quot;008B11C9&quot;/&gt;&lt;wsp:rsid wsp:val=&quot;008E2507&quot;/&gt;&lt;wsp:rsid wsp:val=&quot;008E7156&quot;/&gt;&lt;wsp:rsid wsp:val=&quot;009E0621&quot;/&gt;&lt;wsp:rsid wsp:val=&quot;00A1108E&quot;/&gt;&lt;wsp:rsid wsp:val=&quot;00B26852&quot;/&gt;&lt;wsp:rsid wsp:val=&quot;00CD18F9&quot;/&gt;&lt;wsp:rsid wsp:val=&quot;00D02143&quot;/&gt;&lt;wsp:rsid wsp:val=&quot;00D724B6&quot;/&gt;&lt;wsp:rsid wsp:val=&quot;00F074EE&quot;/&gt;&lt;wsp:rsid wsp:val=&quot;00F17BE8&quot;/&gt;&lt;wsp:rsid wsp:val=&quot;00FF2206&quot;/&gt;&lt;/wsp:rsids&gt;&lt;/w:docPr&gt;&lt;w:body&gt;&lt;w:p wsp:rsidR=&quot;00000000&quot; wsp:rsidRDefault=&quot;00F074EE&quot;&gt;&lt;m:oMathPara&gt;&lt;m:oMath&gt;&lt;m:box&gt;&lt;m:boxPr&gt;&lt;m:ctrlPr&gt;&lt;w:rPr&gt;&lt;w:rFonts w:ascii=&quot;Cambria Math&quot; w:h-ansi=&quot;Arial Black&quot;/&gt;&lt;wx:font wx:val=&quot;Cambria Math&quot;/&gt;&lt;w:b/&gt;&lt;w:i/&gt;&lt;w:color w:val=&quot;000000&quot;/&gt;&lt;w:sz w:val=&quot;40&quot;/&gt;&lt;w:sz-cs w:val=&quot;40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40&quot;/&gt;&lt;w:sz-cs w:val=&quot;40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0&quot;/&gt;&lt;w:sz-cs w:val=&quot;40&quot;/&gt;&lt;/w:rPr&gt;&lt;m:t&gt;1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0&quot;/&gt;&lt;w:sz-cs w:val=&quot;40&quot;/&gt;&lt;/w:rPr&gt;&lt;m:t&gt;4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0" o:title="" chromakey="white"/>
          </v:shape>
        </w:pict>
      </w:r>
      <w:r w:rsidRPr="0063487E">
        <w:rPr>
          <w:rFonts w:ascii="Times New Roman" w:hAnsi="Times New Roman"/>
          <w:b/>
          <w:color w:val="000000"/>
          <w:sz w:val="48"/>
          <w:szCs w:val="48"/>
        </w:rPr>
        <w:fldChar w:fldCharType="end"/>
      </w:r>
      <w:r w:rsidRPr="008E2507">
        <w:rPr>
          <w:rFonts w:ascii="Times New Roman" w:hAnsi="Times New Roman"/>
          <w:b/>
          <w:color w:val="000000"/>
          <w:sz w:val="48"/>
          <w:szCs w:val="48"/>
        </w:rPr>
        <w:t xml:space="preserve">           </w:t>
      </w:r>
      <w:r w:rsidRPr="008E2507">
        <w:rPr>
          <w:rFonts w:ascii="Times New Roman" w:hAnsi="Times New Roman"/>
          <w:b/>
          <w:color w:val="000000"/>
        </w:rPr>
        <w:t>B-)</w:t>
      </w:r>
      <w:r w:rsidRPr="008E2507">
        <w:rPr>
          <w:rFonts w:ascii="Times New Roman" w:hAnsi="Times New Roman"/>
          <w:b/>
          <w:color w:val="000000"/>
          <w:sz w:val="40"/>
          <w:szCs w:val="40"/>
        </w:rPr>
        <w:t xml:space="preserve">  </w:t>
      </w:r>
      <w:r w:rsidRPr="0063487E">
        <w:rPr>
          <w:rFonts w:ascii="Times New Roman" w:hAnsi="Times New Roman"/>
          <w:b/>
          <w:color w:val="000000"/>
          <w:sz w:val="40"/>
          <w:szCs w:val="40"/>
        </w:rPr>
        <w:fldChar w:fldCharType="begin"/>
      </w:r>
      <w:r w:rsidRPr="0063487E">
        <w:rPr>
          <w:rFonts w:ascii="Times New Roman" w:hAnsi="Times New Roman"/>
          <w:b/>
          <w:color w:val="000000"/>
          <w:sz w:val="40"/>
          <w:szCs w:val="40"/>
        </w:rPr>
        <w:instrText xml:space="preserve"> QUOTE </w:instrText>
      </w:r>
      <w:r w:rsidRPr="0063487E">
        <w:pict>
          <v:shape id="_x0000_i1093" type="#_x0000_t75" style="width:13.5pt;height:35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75BF3&quot;/&gt;&lt;wsp:rsid wsp:val=&quot;00113C20&quot;/&gt;&lt;wsp:rsid wsp:val=&quot;001A0D0E&quot;/&gt;&lt;wsp:rsid wsp:val=&quot;00220F2C&quot;/&gt;&lt;wsp:rsid wsp:val=&quot;0023029F&quot;/&gt;&lt;wsp:rsid wsp:val=&quot;002C30EA&quot;/&gt;&lt;wsp:rsid wsp:val=&quot;00356A06&quot;/&gt;&lt;wsp:rsid wsp:val=&quot;003F2762&quot;/&gt;&lt;wsp:rsid wsp:val=&quot;004C5D7E&quot;/&gt;&lt;wsp:rsid wsp:val=&quot;00524791&quot;/&gt;&lt;wsp:rsid wsp:val=&quot;005319E4&quot;/&gt;&lt;wsp:rsid wsp:val=&quot;005766A8&quot;/&gt;&lt;wsp:rsid wsp:val=&quot;006027E3&quot;/&gt;&lt;wsp:rsid wsp:val=&quot;0063487E&quot;/&gt;&lt;wsp:rsid wsp:val=&quot;00711C6C&quot;/&gt;&lt;wsp:rsid wsp:val=&quot;00722C2A&quot;/&gt;&lt;wsp:rsid wsp:val=&quot;00833D0C&quot;/&gt;&lt;wsp:rsid wsp:val=&quot;00875BF3&quot;/&gt;&lt;wsp:rsid wsp:val=&quot;008B11C9&quot;/&gt;&lt;wsp:rsid wsp:val=&quot;008E2507&quot;/&gt;&lt;wsp:rsid wsp:val=&quot;008E7156&quot;/&gt;&lt;wsp:rsid wsp:val=&quot;009E0621&quot;/&gt;&lt;wsp:rsid wsp:val=&quot;00A1108E&quot;/&gt;&lt;wsp:rsid wsp:val=&quot;00B26852&quot;/&gt;&lt;wsp:rsid wsp:val=&quot;00CD18F9&quot;/&gt;&lt;wsp:rsid wsp:val=&quot;00D02143&quot;/&gt;&lt;wsp:rsid wsp:val=&quot;00D724B6&quot;/&gt;&lt;wsp:rsid wsp:val=&quot;00F17BE8&quot;/&gt;&lt;wsp:rsid wsp:val=&quot;00FF2206&quot;/&gt;&lt;/wsp:rsids&gt;&lt;/w:docPr&gt;&lt;w:body&gt;&lt;w:p wsp:rsidR=&quot;00000000&quot; wsp:rsidRDefault=&quot;00220F2C&quot;&gt;&lt;m:oMathPara&gt;&lt;m:oMath&gt;&lt;m:box&gt;&lt;m:boxPr&gt;&lt;m:ctrlPr&gt;&lt;w:rPr&gt;&lt;w:rFonts w:ascii=&quot;Cambria Math&quot; w:h-ansi=&quot;Arial Black&quot;/&gt;&lt;wx:font wx:val=&quot;Cambria Math&quot;/&gt;&lt;w:b/&gt;&lt;w:i/&gt;&lt;w:color w:val=&quot;000000&quot;/&gt;&lt;w:sz w:val=&quot;40&quot;/&gt;&lt;w:sz-cs w:val=&quot;40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40&quot;/&gt;&lt;w:sz-cs w:val=&quot;40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0&quot;/&gt;&lt;w:sz-cs w:val=&quot;40&quot;/&gt;&lt;/w:rPr&gt;&lt;m:t&gt;2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0&quot;/&gt;&lt;w:sz-cs w:val=&quot;40&quot;/&gt;&lt;/w:rPr&gt;&lt;m:t&gt;7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9" o:title="" chromakey="white"/>
          </v:shape>
        </w:pict>
      </w:r>
      <w:r w:rsidRPr="0063487E">
        <w:rPr>
          <w:rFonts w:ascii="Times New Roman" w:hAnsi="Times New Roman"/>
          <w:b/>
          <w:color w:val="000000"/>
          <w:sz w:val="40"/>
          <w:szCs w:val="40"/>
        </w:rPr>
        <w:instrText xml:space="preserve"> </w:instrText>
      </w:r>
      <w:r w:rsidRPr="0063487E">
        <w:rPr>
          <w:rFonts w:ascii="Times New Roman" w:hAnsi="Times New Roman"/>
          <w:b/>
          <w:color w:val="000000"/>
          <w:sz w:val="40"/>
          <w:szCs w:val="40"/>
        </w:rPr>
        <w:fldChar w:fldCharType="separate"/>
      </w:r>
      <w:r w:rsidRPr="0063487E">
        <w:pict>
          <v:shape id="_x0000_i1094" type="#_x0000_t75" style="width:13.5pt;height:35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75BF3&quot;/&gt;&lt;wsp:rsid wsp:val=&quot;00113C20&quot;/&gt;&lt;wsp:rsid wsp:val=&quot;001A0D0E&quot;/&gt;&lt;wsp:rsid wsp:val=&quot;00220F2C&quot;/&gt;&lt;wsp:rsid wsp:val=&quot;0023029F&quot;/&gt;&lt;wsp:rsid wsp:val=&quot;002C30EA&quot;/&gt;&lt;wsp:rsid wsp:val=&quot;00356A06&quot;/&gt;&lt;wsp:rsid wsp:val=&quot;003F2762&quot;/&gt;&lt;wsp:rsid wsp:val=&quot;004C5D7E&quot;/&gt;&lt;wsp:rsid wsp:val=&quot;00524791&quot;/&gt;&lt;wsp:rsid wsp:val=&quot;005319E4&quot;/&gt;&lt;wsp:rsid wsp:val=&quot;005766A8&quot;/&gt;&lt;wsp:rsid wsp:val=&quot;006027E3&quot;/&gt;&lt;wsp:rsid wsp:val=&quot;0063487E&quot;/&gt;&lt;wsp:rsid wsp:val=&quot;00711C6C&quot;/&gt;&lt;wsp:rsid wsp:val=&quot;00722C2A&quot;/&gt;&lt;wsp:rsid wsp:val=&quot;00833D0C&quot;/&gt;&lt;wsp:rsid wsp:val=&quot;00875BF3&quot;/&gt;&lt;wsp:rsid wsp:val=&quot;008B11C9&quot;/&gt;&lt;wsp:rsid wsp:val=&quot;008E2507&quot;/&gt;&lt;wsp:rsid wsp:val=&quot;008E7156&quot;/&gt;&lt;wsp:rsid wsp:val=&quot;009E0621&quot;/&gt;&lt;wsp:rsid wsp:val=&quot;00A1108E&quot;/&gt;&lt;wsp:rsid wsp:val=&quot;00B26852&quot;/&gt;&lt;wsp:rsid wsp:val=&quot;00CD18F9&quot;/&gt;&lt;wsp:rsid wsp:val=&quot;00D02143&quot;/&gt;&lt;wsp:rsid wsp:val=&quot;00D724B6&quot;/&gt;&lt;wsp:rsid wsp:val=&quot;00F17BE8&quot;/&gt;&lt;wsp:rsid wsp:val=&quot;00FF2206&quot;/&gt;&lt;/wsp:rsids&gt;&lt;/w:docPr&gt;&lt;w:body&gt;&lt;w:p wsp:rsidR=&quot;00000000&quot; wsp:rsidRDefault=&quot;00220F2C&quot;&gt;&lt;m:oMathPara&gt;&lt;m:oMath&gt;&lt;m:box&gt;&lt;m:boxPr&gt;&lt;m:ctrlPr&gt;&lt;w:rPr&gt;&lt;w:rFonts w:ascii=&quot;Cambria Math&quot; w:h-ansi=&quot;Arial Black&quot;/&gt;&lt;wx:font wx:val=&quot;Cambria Math&quot;/&gt;&lt;w:b/&gt;&lt;w:i/&gt;&lt;w:color w:val=&quot;000000&quot;/&gt;&lt;w:sz w:val=&quot;40&quot;/&gt;&lt;w:sz-cs w:val=&quot;40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40&quot;/&gt;&lt;w:sz-cs w:val=&quot;40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0&quot;/&gt;&lt;w:sz-cs w:val=&quot;40&quot;/&gt;&lt;/w:rPr&gt;&lt;m:t&gt;2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0&quot;/&gt;&lt;w:sz-cs w:val=&quot;40&quot;/&gt;&lt;/w:rPr&gt;&lt;m:t&gt;7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9" o:title="" chromakey="white"/>
          </v:shape>
        </w:pict>
      </w:r>
      <w:r w:rsidRPr="0063487E">
        <w:rPr>
          <w:rFonts w:ascii="Times New Roman" w:hAnsi="Times New Roman"/>
          <w:b/>
          <w:color w:val="000000"/>
          <w:sz w:val="40"/>
          <w:szCs w:val="40"/>
        </w:rPr>
        <w:fldChar w:fldCharType="end"/>
      </w:r>
      <w:r w:rsidRPr="008E2507">
        <w:rPr>
          <w:rFonts w:ascii="Times New Roman" w:hAnsi="Times New Roman"/>
          <w:b/>
          <w:color w:val="000000"/>
          <w:sz w:val="40"/>
          <w:szCs w:val="40"/>
        </w:rPr>
        <w:t xml:space="preserve"> </w:t>
      </w:r>
      <w:r w:rsidRPr="008E2507">
        <w:rPr>
          <w:rFonts w:ascii="Times New Roman" w:hAnsi="Times New Roman"/>
          <w:b/>
          <w:color w:val="000000"/>
          <w:sz w:val="48"/>
          <w:szCs w:val="48"/>
        </w:rPr>
        <w:t xml:space="preserve">          </w:t>
      </w:r>
      <w:r w:rsidRPr="008E2507">
        <w:rPr>
          <w:rFonts w:ascii="Times New Roman" w:hAnsi="Times New Roman"/>
          <w:b/>
          <w:color w:val="000000"/>
        </w:rPr>
        <w:t xml:space="preserve">C-)  </w:t>
      </w:r>
      <w:r w:rsidRPr="008E2507">
        <w:rPr>
          <w:rFonts w:ascii="Times New Roman" w:hAnsi="Times New Roman"/>
          <w:b/>
          <w:color w:val="000000"/>
          <w:sz w:val="40"/>
          <w:szCs w:val="40"/>
        </w:rPr>
        <w:t xml:space="preserve"> </w:t>
      </w:r>
      <w:r w:rsidRPr="0063487E">
        <w:rPr>
          <w:color w:val="000000"/>
        </w:rPr>
        <w:fldChar w:fldCharType="begin"/>
      </w:r>
      <w:r w:rsidRPr="0063487E">
        <w:rPr>
          <w:color w:val="000000"/>
        </w:rPr>
        <w:instrText xml:space="preserve"> QUOTE </w:instrText>
      </w:r>
      <w:r w:rsidRPr="0063487E">
        <w:pict>
          <v:shape id="_x0000_i1095" type="#_x0000_t75" style="width:13.5pt;height:35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75BF3&quot;/&gt;&lt;wsp:rsid wsp:val=&quot;00113C20&quot;/&gt;&lt;wsp:rsid wsp:val=&quot;001A0D0E&quot;/&gt;&lt;wsp:rsid wsp:val=&quot;0023029F&quot;/&gt;&lt;wsp:rsid wsp:val=&quot;002C30EA&quot;/&gt;&lt;wsp:rsid wsp:val=&quot;00356A06&quot;/&gt;&lt;wsp:rsid wsp:val=&quot;003F2762&quot;/&gt;&lt;wsp:rsid wsp:val=&quot;004C5D7E&quot;/&gt;&lt;wsp:rsid wsp:val=&quot;00524791&quot;/&gt;&lt;wsp:rsid wsp:val=&quot;005319E4&quot;/&gt;&lt;wsp:rsid wsp:val=&quot;005766A8&quot;/&gt;&lt;wsp:rsid wsp:val=&quot;006027E3&quot;/&gt;&lt;wsp:rsid wsp:val=&quot;0063487E&quot;/&gt;&lt;wsp:rsid wsp:val=&quot;00711C6C&quot;/&gt;&lt;wsp:rsid wsp:val=&quot;00722C2A&quot;/&gt;&lt;wsp:rsid wsp:val=&quot;00833D0C&quot;/&gt;&lt;wsp:rsid wsp:val=&quot;00875BF3&quot;/&gt;&lt;wsp:rsid wsp:val=&quot;008B11C9&quot;/&gt;&lt;wsp:rsid wsp:val=&quot;008E2507&quot;/&gt;&lt;wsp:rsid wsp:val=&quot;008E7156&quot;/&gt;&lt;wsp:rsid wsp:val=&quot;009E0621&quot;/&gt;&lt;wsp:rsid wsp:val=&quot;00A1108E&quot;/&gt;&lt;wsp:rsid wsp:val=&quot;00B26852&quot;/&gt;&lt;wsp:rsid wsp:val=&quot;00C73BBE&quot;/&gt;&lt;wsp:rsid wsp:val=&quot;00CD18F9&quot;/&gt;&lt;wsp:rsid wsp:val=&quot;00D02143&quot;/&gt;&lt;wsp:rsid wsp:val=&quot;00D724B6&quot;/&gt;&lt;wsp:rsid wsp:val=&quot;00F17BE8&quot;/&gt;&lt;wsp:rsid wsp:val=&quot;00FF2206&quot;/&gt;&lt;/wsp:rsids&gt;&lt;/w:docPr&gt;&lt;w:body&gt;&lt;w:p wsp:rsidR=&quot;00000000&quot; wsp:rsidRDefault=&quot;00C73BBE&quot;&gt;&lt;m:oMathPara&gt;&lt;m:oMath&gt;&lt;m:box&gt;&lt;m:boxPr&gt;&lt;m:ctrlPr&gt;&lt;w:rPr&gt;&lt;w:rFonts w:ascii=&quot;Cambria Math&quot; w:h-ansi=&quot;Times New Roman&quot;/&gt;&lt;wx:font wx:val=&quot;Cambria Math&quot;/&gt;&lt;w:b/&gt;&lt;w:i/&gt;&lt;w:color w:val=&quot;000000&quot;/&gt;&lt;w:sz w:val=&quot;40&quot;/&gt;&lt;w:sz-cs w:val=&quot;40&quot;/&gt;&lt;/w:rPr&gt;&lt;/m:ctrlPr&gt;&lt;/m:boxPr&gt;&lt;m:e&gt;&lt;m:argPr&gt;&lt;m:argSz m:val=&quot;-1&quot;/&gt;&lt;/m:argPr&gt;&lt;m:f&gt;&lt;m:fPr&gt;&lt;m:ctrlPr&gt;&lt;w:rPr&gt;&lt;w:rFonts w:ascii=&quot;Cambria Math&quot; w:h-ansi=&quot;Times New Roman&quot;/&gt;&lt;wx:font wx:val=&quot;Cambria Math&quot;/&gt;&lt;w:b/&gt;&lt;w:i/&gt;&lt;w:color w:val=&quot;000000&quot;/&gt;&lt;w:sz w:val=&quot;40&quot;/&gt;&lt;w:sz-cs w:val=&quot;40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0&quot;/&gt;&lt;w:sz-cs w:val=&quot;40&quot;/&gt;&lt;/w:rPr&gt;&lt;m:t&gt;1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0&quot;/&gt;&lt;w:sz-cs w:val=&quot;40&quot;/&gt;&lt;/w:rPr&gt;&lt;m:t&gt;2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0" o:title="" chromakey="white"/>
          </v:shape>
        </w:pict>
      </w:r>
      <w:r w:rsidRPr="0063487E">
        <w:rPr>
          <w:color w:val="000000"/>
        </w:rPr>
        <w:instrText xml:space="preserve"> </w:instrText>
      </w:r>
      <w:r w:rsidRPr="0063487E">
        <w:rPr>
          <w:color w:val="000000"/>
        </w:rPr>
        <w:fldChar w:fldCharType="separate"/>
      </w:r>
      <w:r w:rsidRPr="0063487E">
        <w:pict>
          <v:shape id="_x0000_i1096" type="#_x0000_t75" style="width:13.5pt;height:35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75BF3&quot;/&gt;&lt;wsp:rsid wsp:val=&quot;00113C20&quot;/&gt;&lt;wsp:rsid wsp:val=&quot;001A0D0E&quot;/&gt;&lt;wsp:rsid wsp:val=&quot;0023029F&quot;/&gt;&lt;wsp:rsid wsp:val=&quot;002C30EA&quot;/&gt;&lt;wsp:rsid wsp:val=&quot;00356A06&quot;/&gt;&lt;wsp:rsid wsp:val=&quot;003F2762&quot;/&gt;&lt;wsp:rsid wsp:val=&quot;004C5D7E&quot;/&gt;&lt;wsp:rsid wsp:val=&quot;00524791&quot;/&gt;&lt;wsp:rsid wsp:val=&quot;005319E4&quot;/&gt;&lt;wsp:rsid wsp:val=&quot;005766A8&quot;/&gt;&lt;wsp:rsid wsp:val=&quot;006027E3&quot;/&gt;&lt;wsp:rsid wsp:val=&quot;0063487E&quot;/&gt;&lt;wsp:rsid wsp:val=&quot;00711C6C&quot;/&gt;&lt;wsp:rsid wsp:val=&quot;00722C2A&quot;/&gt;&lt;wsp:rsid wsp:val=&quot;00833D0C&quot;/&gt;&lt;wsp:rsid wsp:val=&quot;00875BF3&quot;/&gt;&lt;wsp:rsid wsp:val=&quot;008B11C9&quot;/&gt;&lt;wsp:rsid wsp:val=&quot;008E2507&quot;/&gt;&lt;wsp:rsid wsp:val=&quot;008E7156&quot;/&gt;&lt;wsp:rsid wsp:val=&quot;009E0621&quot;/&gt;&lt;wsp:rsid wsp:val=&quot;00A1108E&quot;/&gt;&lt;wsp:rsid wsp:val=&quot;00B26852&quot;/&gt;&lt;wsp:rsid wsp:val=&quot;00C73BBE&quot;/&gt;&lt;wsp:rsid wsp:val=&quot;00CD18F9&quot;/&gt;&lt;wsp:rsid wsp:val=&quot;00D02143&quot;/&gt;&lt;wsp:rsid wsp:val=&quot;00D724B6&quot;/&gt;&lt;wsp:rsid wsp:val=&quot;00F17BE8&quot;/&gt;&lt;wsp:rsid wsp:val=&quot;00FF2206&quot;/&gt;&lt;/wsp:rsids&gt;&lt;/w:docPr&gt;&lt;w:body&gt;&lt;w:p wsp:rsidR=&quot;00000000&quot; wsp:rsidRDefault=&quot;00C73BBE&quot;&gt;&lt;m:oMathPara&gt;&lt;m:oMath&gt;&lt;m:box&gt;&lt;m:boxPr&gt;&lt;m:ctrlPr&gt;&lt;w:rPr&gt;&lt;w:rFonts w:ascii=&quot;Cambria Math&quot; w:h-ansi=&quot;Times New Roman&quot;/&gt;&lt;wx:font wx:val=&quot;Cambria Math&quot;/&gt;&lt;w:b/&gt;&lt;w:i/&gt;&lt;w:color w:val=&quot;000000&quot;/&gt;&lt;w:sz w:val=&quot;40&quot;/&gt;&lt;w:sz-cs w:val=&quot;40&quot;/&gt;&lt;/w:rPr&gt;&lt;/m:ctrlPr&gt;&lt;/m:boxPr&gt;&lt;m:e&gt;&lt;m:argPr&gt;&lt;m:argSz m:val=&quot;-1&quot;/&gt;&lt;/m:argPr&gt;&lt;m:f&gt;&lt;m:fPr&gt;&lt;m:ctrlPr&gt;&lt;w:rPr&gt;&lt;w:rFonts w:ascii=&quot;Cambria Math&quot; w:h-ansi=&quot;Times New Roman&quot;/&gt;&lt;wx:font wx:val=&quot;Cambria Math&quot;/&gt;&lt;w:b/&gt;&lt;w:i/&gt;&lt;w:color w:val=&quot;000000&quot;/&gt;&lt;w:sz w:val=&quot;40&quot;/&gt;&lt;w:sz-cs w:val=&quot;40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0&quot;/&gt;&lt;w:sz-cs w:val=&quot;40&quot;/&gt;&lt;/w:rPr&gt;&lt;m:t&gt;1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0&quot;/&gt;&lt;w:sz-cs w:val=&quot;40&quot;/&gt;&lt;/w:rPr&gt;&lt;m:t&gt;2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0" o:title="" chromakey="white"/>
          </v:shape>
        </w:pict>
      </w:r>
      <w:r w:rsidRPr="0063487E">
        <w:rPr>
          <w:color w:val="000000"/>
        </w:rPr>
        <w:fldChar w:fldCharType="end"/>
      </w:r>
    </w:p>
    <w:p w:rsidR="00736999" w:rsidRPr="008E2507" w:rsidRDefault="00736999" w:rsidP="00722C2A">
      <w:pPr>
        <w:pStyle w:val="NoSpacing"/>
        <w:rPr>
          <w:color w:val="000000"/>
        </w:rPr>
      </w:pPr>
      <w:r w:rsidRPr="008E2507">
        <w:rPr>
          <w:color w:val="000000"/>
        </w:rPr>
        <w:t xml:space="preserve">      </w:t>
      </w:r>
      <w:r w:rsidRPr="008E2507">
        <w:rPr>
          <w:rFonts w:ascii="Times New Roman" w:hAnsi="Times New Roman"/>
          <w:b/>
          <w:color w:val="000000"/>
          <w:sz w:val="24"/>
          <w:szCs w:val="24"/>
        </w:rPr>
        <w:t>17-) Aşağıdaki kesirlerden hangisi çeyreği gösterir?</w:t>
      </w:r>
    </w:p>
    <w:p w:rsidR="00736999" w:rsidRPr="008E2507" w:rsidRDefault="00736999">
      <w:pPr>
        <w:rPr>
          <w:color w:val="000000"/>
        </w:rPr>
      </w:pPr>
      <w:r w:rsidRPr="008E2507">
        <w:rPr>
          <w:color w:val="000000"/>
        </w:rPr>
        <w:t xml:space="preserve">           </w:t>
      </w:r>
      <w:r w:rsidRPr="008E2507">
        <w:rPr>
          <w:rFonts w:ascii="Times New Roman" w:hAnsi="Times New Roman"/>
          <w:b/>
          <w:color w:val="000000"/>
        </w:rPr>
        <w:t xml:space="preserve">A-)   </w:t>
      </w:r>
      <w:r w:rsidRPr="0063487E">
        <w:rPr>
          <w:rFonts w:ascii="Times New Roman" w:hAnsi="Times New Roman"/>
          <w:b/>
          <w:color w:val="000000"/>
          <w:sz w:val="48"/>
          <w:szCs w:val="48"/>
        </w:rPr>
        <w:fldChar w:fldCharType="begin"/>
      </w:r>
      <w:r w:rsidRPr="0063487E">
        <w:rPr>
          <w:rFonts w:ascii="Times New Roman" w:hAnsi="Times New Roman"/>
          <w:b/>
          <w:color w:val="000000"/>
          <w:sz w:val="48"/>
          <w:szCs w:val="48"/>
        </w:rPr>
        <w:instrText xml:space="preserve"> QUOTE </w:instrText>
      </w:r>
      <w:r w:rsidRPr="0063487E">
        <w:pict>
          <v:shape id="_x0000_i1097" type="#_x0000_t75" style="width:14.25pt;height:36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75BF3&quot;/&gt;&lt;wsp:rsid wsp:val=&quot;00113C20&quot;/&gt;&lt;wsp:rsid wsp:val=&quot;001821D4&quot;/&gt;&lt;wsp:rsid wsp:val=&quot;001A0D0E&quot;/&gt;&lt;wsp:rsid wsp:val=&quot;0023029F&quot;/&gt;&lt;wsp:rsid wsp:val=&quot;002C30EA&quot;/&gt;&lt;wsp:rsid wsp:val=&quot;00356A06&quot;/&gt;&lt;wsp:rsid wsp:val=&quot;003F2762&quot;/&gt;&lt;wsp:rsid wsp:val=&quot;004C5D7E&quot;/&gt;&lt;wsp:rsid wsp:val=&quot;00524791&quot;/&gt;&lt;wsp:rsid wsp:val=&quot;005319E4&quot;/&gt;&lt;wsp:rsid wsp:val=&quot;005766A8&quot;/&gt;&lt;wsp:rsid wsp:val=&quot;006027E3&quot;/&gt;&lt;wsp:rsid wsp:val=&quot;0063487E&quot;/&gt;&lt;wsp:rsid wsp:val=&quot;00711C6C&quot;/&gt;&lt;wsp:rsid wsp:val=&quot;00722C2A&quot;/&gt;&lt;wsp:rsid wsp:val=&quot;00833D0C&quot;/&gt;&lt;wsp:rsid wsp:val=&quot;00875BF3&quot;/&gt;&lt;wsp:rsid wsp:val=&quot;008B11C9&quot;/&gt;&lt;wsp:rsid wsp:val=&quot;008E2507&quot;/&gt;&lt;wsp:rsid wsp:val=&quot;008E7156&quot;/&gt;&lt;wsp:rsid wsp:val=&quot;009E0621&quot;/&gt;&lt;wsp:rsid wsp:val=&quot;00A1108E&quot;/&gt;&lt;wsp:rsid wsp:val=&quot;00B26852&quot;/&gt;&lt;wsp:rsid wsp:val=&quot;00CD18F9&quot;/&gt;&lt;wsp:rsid wsp:val=&quot;00D02143&quot;/&gt;&lt;wsp:rsid wsp:val=&quot;00D724B6&quot;/&gt;&lt;wsp:rsid wsp:val=&quot;00F17BE8&quot;/&gt;&lt;wsp:rsid wsp:val=&quot;00FF2206&quot;/&gt;&lt;/wsp:rsids&gt;&lt;/w:docPr&gt;&lt;w:body&gt;&lt;w:p wsp:rsidR=&quot;00000000&quot; wsp:rsidRDefault=&quot;001821D4&quot;&gt;&lt;m:oMathPara&gt;&lt;m:oMath&gt;&lt;m:box&gt;&lt;m:boxPr&gt;&lt;m:ctrlPr&gt;&lt;w:rPr&gt;&lt;w:rFonts w:ascii=&quot;Cambria Math&quot; w:h-ansi=&quot;Arial Black&quot;/&gt;&lt;wx:font wx:val=&quot;Cambria Math&quot;/&gt;&lt;w:b/&gt;&lt;w:i/&gt;&lt;w:color w:val=&quot;000000&quot;/&gt;&lt;w:sz w:val=&quot;44&quot;/&gt;&lt;w:sz-cs w:val=&quot;44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44&quot;/&gt;&lt;w:sz-cs w:val=&quot;44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1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4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1" o:title="" chromakey="white"/>
          </v:shape>
        </w:pict>
      </w:r>
      <w:r w:rsidRPr="0063487E">
        <w:rPr>
          <w:rFonts w:ascii="Times New Roman" w:hAnsi="Times New Roman"/>
          <w:b/>
          <w:color w:val="000000"/>
          <w:sz w:val="48"/>
          <w:szCs w:val="48"/>
        </w:rPr>
        <w:instrText xml:space="preserve"> </w:instrText>
      </w:r>
      <w:r w:rsidRPr="0063487E">
        <w:rPr>
          <w:rFonts w:ascii="Times New Roman" w:hAnsi="Times New Roman"/>
          <w:b/>
          <w:color w:val="000000"/>
          <w:sz w:val="48"/>
          <w:szCs w:val="48"/>
        </w:rPr>
        <w:fldChar w:fldCharType="separate"/>
      </w:r>
      <w:r w:rsidRPr="0063487E">
        <w:pict>
          <v:shape id="_x0000_i1098" type="#_x0000_t75" style="width:14.25pt;height:36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75BF3&quot;/&gt;&lt;wsp:rsid wsp:val=&quot;00113C20&quot;/&gt;&lt;wsp:rsid wsp:val=&quot;001821D4&quot;/&gt;&lt;wsp:rsid wsp:val=&quot;001A0D0E&quot;/&gt;&lt;wsp:rsid wsp:val=&quot;0023029F&quot;/&gt;&lt;wsp:rsid wsp:val=&quot;002C30EA&quot;/&gt;&lt;wsp:rsid wsp:val=&quot;00356A06&quot;/&gt;&lt;wsp:rsid wsp:val=&quot;003F2762&quot;/&gt;&lt;wsp:rsid wsp:val=&quot;004C5D7E&quot;/&gt;&lt;wsp:rsid wsp:val=&quot;00524791&quot;/&gt;&lt;wsp:rsid wsp:val=&quot;005319E4&quot;/&gt;&lt;wsp:rsid wsp:val=&quot;005766A8&quot;/&gt;&lt;wsp:rsid wsp:val=&quot;006027E3&quot;/&gt;&lt;wsp:rsid wsp:val=&quot;0063487E&quot;/&gt;&lt;wsp:rsid wsp:val=&quot;00711C6C&quot;/&gt;&lt;wsp:rsid wsp:val=&quot;00722C2A&quot;/&gt;&lt;wsp:rsid wsp:val=&quot;00833D0C&quot;/&gt;&lt;wsp:rsid wsp:val=&quot;00875BF3&quot;/&gt;&lt;wsp:rsid wsp:val=&quot;008B11C9&quot;/&gt;&lt;wsp:rsid wsp:val=&quot;008E2507&quot;/&gt;&lt;wsp:rsid wsp:val=&quot;008E7156&quot;/&gt;&lt;wsp:rsid wsp:val=&quot;009E0621&quot;/&gt;&lt;wsp:rsid wsp:val=&quot;00A1108E&quot;/&gt;&lt;wsp:rsid wsp:val=&quot;00B26852&quot;/&gt;&lt;wsp:rsid wsp:val=&quot;00CD18F9&quot;/&gt;&lt;wsp:rsid wsp:val=&quot;00D02143&quot;/&gt;&lt;wsp:rsid wsp:val=&quot;00D724B6&quot;/&gt;&lt;wsp:rsid wsp:val=&quot;00F17BE8&quot;/&gt;&lt;wsp:rsid wsp:val=&quot;00FF2206&quot;/&gt;&lt;/wsp:rsids&gt;&lt;/w:docPr&gt;&lt;w:body&gt;&lt;w:p wsp:rsidR=&quot;00000000&quot; wsp:rsidRDefault=&quot;001821D4&quot;&gt;&lt;m:oMathPara&gt;&lt;m:oMath&gt;&lt;m:box&gt;&lt;m:boxPr&gt;&lt;m:ctrlPr&gt;&lt;w:rPr&gt;&lt;w:rFonts w:ascii=&quot;Cambria Math&quot; w:h-ansi=&quot;Arial Black&quot;/&gt;&lt;wx:font wx:val=&quot;Cambria Math&quot;/&gt;&lt;w:b/&gt;&lt;w:i/&gt;&lt;w:color w:val=&quot;000000&quot;/&gt;&lt;w:sz w:val=&quot;44&quot;/&gt;&lt;w:sz-cs w:val=&quot;44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44&quot;/&gt;&lt;w:sz-cs w:val=&quot;44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1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4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1" o:title="" chromakey="white"/>
          </v:shape>
        </w:pict>
      </w:r>
      <w:r w:rsidRPr="0063487E">
        <w:rPr>
          <w:rFonts w:ascii="Times New Roman" w:hAnsi="Times New Roman"/>
          <w:b/>
          <w:color w:val="000000"/>
          <w:sz w:val="48"/>
          <w:szCs w:val="48"/>
        </w:rPr>
        <w:fldChar w:fldCharType="end"/>
      </w:r>
      <w:r w:rsidRPr="008E2507">
        <w:rPr>
          <w:rFonts w:ascii="Times New Roman" w:hAnsi="Times New Roman"/>
          <w:b/>
          <w:color w:val="000000"/>
          <w:sz w:val="48"/>
          <w:szCs w:val="48"/>
        </w:rPr>
        <w:t xml:space="preserve">           </w:t>
      </w:r>
      <w:r w:rsidRPr="008E2507">
        <w:rPr>
          <w:rFonts w:ascii="Times New Roman" w:hAnsi="Times New Roman"/>
          <w:b/>
          <w:color w:val="000000"/>
        </w:rPr>
        <w:t>B-)</w:t>
      </w:r>
      <w:r w:rsidRPr="008E2507">
        <w:rPr>
          <w:rFonts w:ascii="Times New Roman" w:hAnsi="Times New Roman"/>
          <w:b/>
          <w:color w:val="000000"/>
          <w:sz w:val="48"/>
          <w:szCs w:val="48"/>
        </w:rPr>
        <w:t xml:space="preserve">  </w:t>
      </w:r>
      <w:r w:rsidRPr="0063487E">
        <w:rPr>
          <w:rFonts w:ascii="Times New Roman" w:hAnsi="Times New Roman"/>
          <w:b/>
          <w:color w:val="000000"/>
          <w:sz w:val="48"/>
          <w:szCs w:val="48"/>
        </w:rPr>
        <w:fldChar w:fldCharType="begin"/>
      </w:r>
      <w:r w:rsidRPr="0063487E">
        <w:rPr>
          <w:rFonts w:ascii="Times New Roman" w:hAnsi="Times New Roman"/>
          <w:b/>
          <w:color w:val="000000"/>
          <w:sz w:val="48"/>
          <w:szCs w:val="48"/>
        </w:rPr>
        <w:instrText xml:space="preserve"> QUOTE </w:instrText>
      </w:r>
      <w:r w:rsidRPr="0063487E">
        <w:pict>
          <v:shape id="_x0000_i1099" type="#_x0000_t75" style="width:14.25pt;height:36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75BF3&quot;/&gt;&lt;wsp:rsid wsp:val=&quot;00113C20&quot;/&gt;&lt;wsp:rsid wsp:val=&quot;001A0D0E&quot;/&gt;&lt;wsp:rsid wsp:val=&quot;0023029F&quot;/&gt;&lt;wsp:rsid wsp:val=&quot;002C30EA&quot;/&gt;&lt;wsp:rsid wsp:val=&quot;00356A06&quot;/&gt;&lt;wsp:rsid wsp:val=&quot;003F2762&quot;/&gt;&lt;wsp:rsid wsp:val=&quot;004C5D7E&quot;/&gt;&lt;wsp:rsid wsp:val=&quot;00524791&quot;/&gt;&lt;wsp:rsid wsp:val=&quot;005319E4&quot;/&gt;&lt;wsp:rsid wsp:val=&quot;005766A8&quot;/&gt;&lt;wsp:rsid wsp:val=&quot;006027E3&quot;/&gt;&lt;wsp:rsid wsp:val=&quot;0063487E&quot;/&gt;&lt;wsp:rsid wsp:val=&quot;00711C6C&quot;/&gt;&lt;wsp:rsid wsp:val=&quot;00722C2A&quot;/&gt;&lt;wsp:rsid wsp:val=&quot;00833D0C&quot;/&gt;&lt;wsp:rsid wsp:val=&quot;00875BF3&quot;/&gt;&lt;wsp:rsid wsp:val=&quot;008B11C9&quot;/&gt;&lt;wsp:rsid wsp:val=&quot;008E2507&quot;/&gt;&lt;wsp:rsid wsp:val=&quot;008E7156&quot;/&gt;&lt;wsp:rsid wsp:val=&quot;009E0621&quot;/&gt;&lt;wsp:rsid wsp:val=&quot;00A1108E&quot;/&gt;&lt;wsp:rsid wsp:val=&quot;00B26852&quot;/&gt;&lt;wsp:rsid wsp:val=&quot;00CD18F9&quot;/&gt;&lt;wsp:rsid wsp:val=&quot;00D02143&quot;/&gt;&lt;wsp:rsid wsp:val=&quot;00D724B6&quot;/&gt;&lt;wsp:rsid wsp:val=&quot;00F17BE8&quot;/&gt;&lt;wsp:rsid wsp:val=&quot;00FF2206&quot;/&gt;&lt;wsp:rsid wsp:val=&quot;00FF6562&quot;/&gt;&lt;/wsp:rsids&gt;&lt;/w:docPr&gt;&lt;w:body&gt;&lt;w:p wsp:rsidR=&quot;00000000&quot; wsp:rsidRDefault=&quot;00FF6562&quot;&gt;&lt;m:oMathPara&gt;&lt;m:oMath&gt;&lt;m:box&gt;&lt;m:boxPr&gt;&lt;m:ctrlPr&gt;&lt;w:rPr&gt;&lt;w:rFonts w:ascii=&quot;Cambria Math&quot; w:h-ansi=&quot;Arial Black&quot;/&gt;&lt;wx:font wx:val=&quot;Cambria Math&quot;/&gt;&lt;w:b/&gt;&lt;w:i/&gt;&lt;w:color w:val=&quot;000000&quot;/&gt;&lt;w:sz w:val=&quot;44&quot;/&gt;&lt;w:sz-cs w:val=&quot;44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44&quot;/&gt;&lt;w:sz-cs w:val=&quot;44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1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2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2" o:title="" chromakey="white"/>
          </v:shape>
        </w:pict>
      </w:r>
      <w:r w:rsidRPr="0063487E">
        <w:rPr>
          <w:rFonts w:ascii="Times New Roman" w:hAnsi="Times New Roman"/>
          <w:b/>
          <w:color w:val="000000"/>
          <w:sz w:val="48"/>
          <w:szCs w:val="48"/>
        </w:rPr>
        <w:instrText xml:space="preserve"> </w:instrText>
      </w:r>
      <w:r w:rsidRPr="0063487E">
        <w:rPr>
          <w:rFonts w:ascii="Times New Roman" w:hAnsi="Times New Roman"/>
          <w:b/>
          <w:color w:val="000000"/>
          <w:sz w:val="48"/>
          <w:szCs w:val="48"/>
        </w:rPr>
        <w:fldChar w:fldCharType="separate"/>
      </w:r>
      <w:r w:rsidRPr="0063487E">
        <w:pict>
          <v:shape id="_x0000_i1100" type="#_x0000_t75" style="width:14.25pt;height:36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75BF3&quot;/&gt;&lt;wsp:rsid wsp:val=&quot;00113C20&quot;/&gt;&lt;wsp:rsid wsp:val=&quot;001A0D0E&quot;/&gt;&lt;wsp:rsid wsp:val=&quot;0023029F&quot;/&gt;&lt;wsp:rsid wsp:val=&quot;002C30EA&quot;/&gt;&lt;wsp:rsid wsp:val=&quot;00356A06&quot;/&gt;&lt;wsp:rsid wsp:val=&quot;003F2762&quot;/&gt;&lt;wsp:rsid wsp:val=&quot;004C5D7E&quot;/&gt;&lt;wsp:rsid wsp:val=&quot;00524791&quot;/&gt;&lt;wsp:rsid wsp:val=&quot;005319E4&quot;/&gt;&lt;wsp:rsid wsp:val=&quot;005766A8&quot;/&gt;&lt;wsp:rsid wsp:val=&quot;006027E3&quot;/&gt;&lt;wsp:rsid wsp:val=&quot;0063487E&quot;/&gt;&lt;wsp:rsid wsp:val=&quot;00711C6C&quot;/&gt;&lt;wsp:rsid wsp:val=&quot;00722C2A&quot;/&gt;&lt;wsp:rsid wsp:val=&quot;00833D0C&quot;/&gt;&lt;wsp:rsid wsp:val=&quot;00875BF3&quot;/&gt;&lt;wsp:rsid wsp:val=&quot;008B11C9&quot;/&gt;&lt;wsp:rsid wsp:val=&quot;008E2507&quot;/&gt;&lt;wsp:rsid wsp:val=&quot;008E7156&quot;/&gt;&lt;wsp:rsid wsp:val=&quot;009E0621&quot;/&gt;&lt;wsp:rsid wsp:val=&quot;00A1108E&quot;/&gt;&lt;wsp:rsid wsp:val=&quot;00B26852&quot;/&gt;&lt;wsp:rsid wsp:val=&quot;00CD18F9&quot;/&gt;&lt;wsp:rsid wsp:val=&quot;00D02143&quot;/&gt;&lt;wsp:rsid wsp:val=&quot;00D724B6&quot;/&gt;&lt;wsp:rsid wsp:val=&quot;00F17BE8&quot;/&gt;&lt;wsp:rsid wsp:val=&quot;00FF2206&quot;/&gt;&lt;wsp:rsid wsp:val=&quot;00FF6562&quot;/&gt;&lt;/wsp:rsids&gt;&lt;/w:docPr&gt;&lt;w:body&gt;&lt;w:p wsp:rsidR=&quot;00000000&quot; wsp:rsidRDefault=&quot;00FF6562&quot;&gt;&lt;m:oMathPara&gt;&lt;m:oMath&gt;&lt;m:box&gt;&lt;m:boxPr&gt;&lt;m:ctrlPr&gt;&lt;w:rPr&gt;&lt;w:rFonts w:ascii=&quot;Cambria Math&quot; w:h-ansi=&quot;Arial Black&quot;/&gt;&lt;wx:font wx:val=&quot;Cambria Math&quot;/&gt;&lt;w:b/&gt;&lt;w:i/&gt;&lt;w:color w:val=&quot;000000&quot;/&gt;&lt;w:sz w:val=&quot;44&quot;/&gt;&lt;w:sz-cs w:val=&quot;44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44&quot;/&gt;&lt;w:sz-cs w:val=&quot;44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1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2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2" o:title="" chromakey="white"/>
          </v:shape>
        </w:pict>
      </w:r>
      <w:r w:rsidRPr="0063487E">
        <w:rPr>
          <w:rFonts w:ascii="Times New Roman" w:hAnsi="Times New Roman"/>
          <w:b/>
          <w:color w:val="000000"/>
          <w:sz w:val="48"/>
          <w:szCs w:val="48"/>
        </w:rPr>
        <w:fldChar w:fldCharType="end"/>
      </w:r>
      <w:r w:rsidRPr="008E2507">
        <w:rPr>
          <w:rFonts w:ascii="Times New Roman" w:hAnsi="Times New Roman"/>
          <w:b/>
          <w:color w:val="000000"/>
          <w:sz w:val="48"/>
          <w:szCs w:val="48"/>
        </w:rPr>
        <w:t xml:space="preserve">           </w:t>
      </w:r>
      <w:r w:rsidRPr="008E2507">
        <w:rPr>
          <w:rFonts w:ascii="Times New Roman" w:hAnsi="Times New Roman"/>
          <w:b/>
          <w:color w:val="000000"/>
        </w:rPr>
        <w:t xml:space="preserve">C-)  </w:t>
      </w:r>
      <w:r w:rsidRPr="008E2507">
        <w:rPr>
          <w:rFonts w:ascii="Times New Roman" w:hAnsi="Times New Roman"/>
          <w:b/>
          <w:color w:val="000000"/>
          <w:sz w:val="48"/>
          <w:szCs w:val="48"/>
        </w:rPr>
        <w:t xml:space="preserve"> </w:t>
      </w:r>
      <w:r w:rsidRPr="0063487E">
        <w:rPr>
          <w:color w:val="000000"/>
        </w:rPr>
        <w:fldChar w:fldCharType="begin"/>
      </w:r>
      <w:r w:rsidRPr="0063487E">
        <w:rPr>
          <w:color w:val="000000"/>
        </w:rPr>
        <w:instrText xml:space="preserve"> QUOTE </w:instrText>
      </w:r>
      <w:r w:rsidRPr="0063487E">
        <w:pict>
          <v:shape id="_x0000_i1101" type="#_x0000_t75" style="width:14.25pt;height:36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75BF3&quot;/&gt;&lt;wsp:rsid wsp:val=&quot;00113C20&quot;/&gt;&lt;wsp:rsid wsp:val=&quot;001A0D0E&quot;/&gt;&lt;wsp:rsid wsp:val=&quot;0023029F&quot;/&gt;&lt;wsp:rsid wsp:val=&quot;002C30EA&quot;/&gt;&lt;wsp:rsid wsp:val=&quot;00356A06&quot;/&gt;&lt;wsp:rsid wsp:val=&quot;003F2762&quot;/&gt;&lt;wsp:rsid wsp:val=&quot;004C5D7E&quot;/&gt;&lt;wsp:rsid wsp:val=&quot;00524791&quot;/&gt;&lt;wsp:rsid wsp:val=&quot;005319E4&quot;/&gt;&lt;wsp:rsid wsp:val=&quot;005766A8&quot;/&gt;&lt;wsp:rsid wsp:val=&quot;006027E3&quot;/&gt;&lt;wsp:rsid wsp:val=&quot;0063487E&quot;/&gt;&lt;wsp:rsid wsp:val=&quot;00711C6C&quot;/&gt;&lt;wsp:rsid wsp:val=&quot;00722C2A&quot;/&gt;&lt;wsp:rsid wsp:val=&quot;00833D0C&quot;/&gt;&lt;wsp:rsid wsp:val=&quot;00875BF3&quot;/&gt;&lt;wsp:rsid wsp:val=&quot;008B11C9&quot;/&gt;&lt;wsp:rsid wsp:val=&quot;008E2507&quot;/&gt;&lt;wsp:rsid wsp:val=&quot;008E7156&quot;/&gt;&lt;wsp:rsid wsp:val=&quot;00947EAB&quot;/&gt;&lt;wsp:rsid wsp:val=&quot;009E0621&quot;/&gt;&lt;wsp:rsid wsp:val=&quot;00A1108E&quot;/&gt;&lt;wsp:rsid wsp:val=&quot;00B26852&quot;/&gt;&lt;wsp:rsid wsp:val=&quot;00CD18F9&quot;/&gt;&lt;wsp:rsid wsp:val=&quot;00D02143&quot;/&gt;&lt;wsp:rsid wsp:val=&quot;00D724B6&quot;/&gt;&lt;wsp:rsid wsp:val=&quot;00F17BE8&quot;/&gt;&lt;wsp:rsid wsp:val=&quot;00FF2206&quot;/&gt;&lt;/wsp:rsids&gt;&lt;/w:docPr&gt;&lt;w:body&gt;&lt;w:p wsp:rsidR=&quot;00000000&quot; wsp:rsidRDefault=&quot;00947EAB&quot;&gt;&lt;m:oMathPara&gt;&lt;m:oMath&gt;&lt;m:box&gt;&lt;m:boxPr&gt;&lt;m:ctrlPr&gt;&lt;w:rPr&gt;&lt;w:rFonts w:ascii=&quot;Cambria Math&quot; w:h-ansi=&quot;Times New Roman&quot;/&gt;&lt;wx:font wx:val=&quot;Cambria Math&quot;/&gt;&lt;w:b/&gt;&lt;w:i/&gt;&lt;w:color w:val=&quot;000000&quot;/&gt;&lt;w:sz w:val=&quot;44&quot;/&gt;&lt;w:sz-cs w:val=&quot;44&quot;/&gt;&lt;/w:rPr&gt;&lt;/m:ctrlPr&gt;&lt;/m:boxPr&gt;&lt;m:e&gt;&lt;m:argPr&gt;&lt;m:argSz m:val=&quot;-1&quot;/&gt;&lt;/m:argPr&gt;&lt;m:f&gt;&lt;m:fPr&gt;&lt;m:ctrlPr&gt;&lt;w:rPr&gt;&lt;w:rFonts w:ascii=&quot;Cambria Math&quot; w:h-ansi=&quot;Times New Roman&quot;/&gt;&lt;wx:font wx:val=&quot;Cambria Math&quot;/&gt;&lt;w:b/&gt;&lt;w:i/&gt;&lt;w:color w:val=&quot;000000&quot;/&gt;&lt;w:sz w:val=&quot;44&quot;/&gt;&lt;w:sz-cs w:val=&quot;44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1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3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8" o:title="" chromakey="white"/>
          </v:shape>
        </w:pict>
      </w:r>
      <w:r w:rsidRPr="0063487E">
        <w:rPr>
          <w:color w:val="000000"/>
        </w:rPr>
        <w:instrText xml:space="preserve"> </w:instrText>
      </w:r>
      <w:r w:rsidRPr="0063487E">
        <w:rPr>
          <w:color w:val="000000"/>
        </w:rPr>
        <w:fldChar w:fldCharType="separate"/>
      </w:r>
      <w:r w:rsidRPr="0063487E">
        <w:pict>
          <v:shape id="_x0000_i1102" type="#_x0000_t75" style="width:14.25pt;height:36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75BF3&quot;/&gt;&lt;wsp:rsid wsp:val=&quot;00113C20&quot;/&gt;&lt;wsp:rsid wsp:val=&quot;001A0D0E&quot;/&gt;&lt;wsp:rsid wsp:val=&quot;0023029F&quot;/&gt;&lt;wsp:rsid wsp:val=&quot;002C30EA&quot;/&gt;&lt;wsp:rsid wsp:val=&quot;00356A06&quot;/&gt;&lt;wsp:rsid wsp:val=&quot;003F2762&quot;/&gt;&lt;wsp:rsid wsp:val=&quot;004C5D7E&quot;/&gt;&lt;wsp:rsid wsp:val=&quot;00524791&quot;/&gt;&lt;wsp:rsid wsp:val=&quot;005319E4&quot;/&gt;&lt;wsp:rsid wsp:val=&quot;005766A8&quot;/&gt;&lt;wsp:rsid wsp:val=&quot;006027E3&quot;/&gt;&lt;wsp:rsid wsp:val=&quot;0063487E&quot;/&gt;&lt;wsp:rsid wsp:val=&quot;00711C6C&quot;/&gt;&lt;wsp:rsid wsp:val=&quot;00722C2A&quot;/&gt;&lt;wsp:rsid wsp:val=&quot;00833D0C&quot;/&gt;&lt;wsp:rsid wsp:val=&quot;00875BF3&quot;/&gt;&lt;wsp:rsid wsp:val=&quot;008B11C9&quot;/&gt;&lt;wsp:rsid wsp:val=&quot;008E2507&quot;/&gt;&lt;wsp:rsid wsp:val=&quot;008E7156&quot;/&gt;&lt;wsp:rsid wsp:val=&quot;00947EAB&quot;/&gt;&lt;wsp:rsid wsp:val=&quot;009E0621&quot;/&gt;&lt;wsp:rsid wsp:val=&quot;00A1108E&quot;/&gt;&lt;wsp:rsid wsp:val=&quot;00B26852&quot;/&gt;&lt;wsp:rsid wsp:val=&quot;00CD18F9&quot;/&gt;&lt;wsp:rsid wsp:val=&quot;00D02143&quot;/&gt;&lt;wsp:rsid wsp:val=&quot;00D724B6&quot;/&gt;&lt;wsp:rsid wsp:val=&quot;00F17BE8&quot;/&gt;&lt;wsp:rsid wsp:val=&quot;00FF2206&quot;/&gt;&lt;/wsp:rsids&gt;&lt;/w:docPr&gt;&lt;w:body&gt;&lt;w:p wsp:rsidR=&quot;00000000&quot; wsp:rsidRDefault=&quot;00947EAB&quot;&gt;&lt;m:oMathPara&gt;&lt;m:oMath&gt;&lt;m:box&gt;&lt;m:boxPr&gt;&lt;m:ctrlPr&gt;&lt;w:rPr&gt;&lt;w:rFonts w:ascii=&quot;Cambria Math&quot; w:h-ansi=&quot;Times New Roman&quot;/&gt;&lt;wx:font wx:val=&quot;Cambria Math&quot;/&gt;&lt;w:b/&gt;&lt;w:i/&gt;&lt;w:color w:val=&quot;000000&quot;/&gt;&lt;w:sz w:val=&quot;44&quot;/&gt;&lt;w:sz-cs w:val=&quot;44&quot;/&gt;&lt;/w:rPr&gt;&lt;/m:ctrlPr&gt;&lt;/m:boxPr&gt;&lt;m:e&gt;&lt;m:argPr&gt;&lt;m:argSz m:val=&quot;-1&quot;/&gt;&lt;/m:argPr&gt;&lt;m:f&gt;&lt;m:fPr&gt;&lt;m:ctrlPr&gt;&lt;w:rPr&gt;&lt;w:rFonts w:ascii=&quot;Cambria Math&quot; w:h-ansi=&quot;Times New Roman&quot;/&gt;&lt;wx:font wx:val=&quot;Cambria Math&quot;/&gt;&lt;w:b/&gt;&lt;w:i/&gt;&lt;w:color w:val=&quot;000000&quot;/&gt;&lt;w:sz w:val=&quot;44&quot;/&gt;&lt;w:sz-cs w:val=&quot;44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1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3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8" o:title="" chromakey="white"/>
          </v:shape>
        </w:pict>
      </w:r>
      <w:r w:rsidRPr="0063487E">
        <w:rPr>
          <w:color w:val="000000"/>
        </w:rPr>
        <w:fldChar w:fldCharType="end"/>
      </w:r>
    </w:p>
    <w:p w:rsidR="00736999" w:rsidRPr="008E2507" w:rsidRDefault="00736999" w:rsidP="005319E4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8E2507">
        <w:rPr>
          <w:color w:val="000000"/>
        </w:rPr>
        <w:t xml:space="preserve">       </w:t>
      </w:r>
      <w:r w:rsidRPr="008E2507">
        <w:rPr>
          <w:rFonts w:ascii="Times New Roman" w:hAnsi="Times New Roman"/>
          <w:b/>
          <w:color w:val="000000"/>
          <w:sz w:val="24"/>
          <w:szCs w:val="24"/>
        </w:rPr>
        <w:t xml:space="preserve">18-) </w:t>
      </w:r>
      <w:r w:rsidRPr="008E2507">
        <w:rPr>
          <w:rFonts w:ascii="Times New Roman" w:hAnsi="Times New Roman"/>
          <w:b/>
          <w:color w:val="000000"/>
          <w:sz w:val="40"/>
          <w:szCs w:val="40"/>
        </w:rPr>
        <w:t xml:space="preserve"> </w:t>
      </w:r>
      <w:r w:rsidRPr="0063487E">
        <w:rPr>
          <w:rFonts w:ascii="Times New Roman" w:hAnsi="Times New Roman"/>
          <w:b/>
          <w:color w:val="000000"/>
          <w:sz w:val="40"/>
          <w:szCs w:val="40"/>
        </w:rPr>
        <w:fldChar w:fldCharType="begin"/>
      </w:r>
      <w:r w:rsidRPr="0063487E">
        <w:rPr>
          <w:rFonts w:ascii="Times New Roman" w:hAnsi="Times New Roman"/>
          <w:b/>
          <w:color w:val="000000"/>
          <w:sz w:val="40"/>
          <w:szCs w:val="40"/>
        </w:rPr>
        <w:instrText xml:space="preserve"> QUOTE </w:instrText>
      </w:r>
      <w:r w:rsidRPr="0063487E">
        <w:pict>
          <v:shape id="_x0000_i1103" type="#_x0000_t75" style="width:13.5pt;height:3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75BF3&quot;/&gt;&lt;wsp:rsid wsp:val=&quot;00113C20&quot;/&gt;&lt;wsp:rsid wsp:val=&quot;001A0D0E&quot;/&gt;&lt;wsp:rsid wsp:val=&quot;0023029F&quot;/&gt;&lt;wsp:rsid wsp:val=&quot;002C30EA&quot;/&gt;&lt;wsp:rsid wsp:val=&quot;00356A06&quot;/&gt;&lt;wsp:rsid wsp:val=&quot;003F2762&quot;/&gt;&lt;wsp:rsid wsp:val=&quot;004C5D7E&quot;/&gt;&lt;wsp:rsid wsp:val=&quot;00524791&quot;/&gt;&lt;wsp:rsid wsp:val=&quot;005319E4&quot;/&gt;&lt;wsp:rsid wsp:val=&quot;005766A8&quot;/&gt;&lt;wsp:rsid wsp:val=&quot;006027E3&quot;/&gt;&lt;wsp:rsid wsp:val=&quot;0063487E&quot;/&gt;&lt;wsp:rsid wsp:val=&quot;00711C6C&quot;/&gt;&lt;wsp:rsid wsp:val=&quot;00722C2A&quot;/&gt;&lt;wsp:rsid wsp:val=&quot;00833D0C&quot;/&gt;&lt;wsp:rsid wsp:val=&quot;0084143D&quot;/&gt;&lt;wsp:rsid wsp:val=&quot;00875BF3&quot;/&gt;&lt;wsp:rsid wsp:val=&quot;008B11C9&quot;/&gt;&lt;wsp:rsid wsp:val=&quot;008E2507&quot;/&gt;&lt;wsp:rsid wsp:val=&quot;008E7156&quot;/&gt;&lt;wsp:rsid wsp:val=&quot;009E0621&quot;/&gt;&lt;wsp:rsid wsp:val=&quot;00A1108E&quot;/&gt;&lt;wsp:rsid wsp:val=&quot;00B26852&quot;/&gt;&lt;wsp:rsid wsp:val=&quot;00CD18F9&quot;/&gt;&lt;wsp:rsid wsp:val=&quot;00D02143&quot;/&gt;&lt;wsp:rsid wsp:val=&quot;00D724B6&quot;/&gt;&lt;wsp:rsid wsp:val=&quot;00F17BE8&quot;/&gt;&lt;wsp:rsid wsp:val=&quot;00FF2206&quot;/&gt;&lt;/wsp:rsids&gt;&lt;/w:docPr&gt;&lt;w:body&gt;&lt;w:p wsp:rsidR=&quot;00000000&quot; wsp:rsidRDefault=&quot;0084143D&quot;&gt;&lt;m:oMathPara&gt;&lt;m:oMath&gt;&lt;m:box&gt;&lt;m:boxPr&gt;&lt;m:ctrlPr&gt;&lt;w:rPr&gt;&lt;w:rFonts w:ascii=&quot;Cambria Math&quot; w:h-ansi=&quot;Arial Black&quot;/&gt;&lt;wx:font wx:val=&quot;Cambria Math&quot;/&gt;&lt;w:b/&gt;&lt;w:i/&gt;&lt;w:color w:val=&quot;000000&quot;/&gt;&lt;w:sz w:val=&quot;40&quot;/&gt;&lt;w:sz-cs w:val=&quot;40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40&quot;/&gt;&lt;w:sz-cs w:val=&quot;40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0&quot;/&gt;&lt;w:sz-cs w:val=&quot;40&quot;/&gt;&lt;/w:rPr&gt;&lt;m:t&gt;2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0&quot;/&gt;&lt;w:sz-cs w:val=&quot;40&quot;/&gt;&lt;/w:rPr&gt;&lt;m:t&gt;5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3" o:title="" chromakey="white"/>
          </v:shape>
        </w:pict>
      </w:r>
      <w:r w:rsidRPr="0063487E">
        <w:rPr>
          <w:rFonts w:ascii="Times New Roman" w:hAnsi="Times New Roman"/>
          <w:b/>
          <w:color w:val="000000"/>
          <w:sz w:val="40"/>
          <w:szCs w:val="40"/>
        </w:rPr>
        <w:instrText xml:space="preserve"> </w:instrText>
      </w:r>
      <w:r w:rsidRPr="0063487E">
        <w:rPr>
          <w:rFonts w:ascii="Times New Roman" w:hAnsi="Times New Roman"/>
          <w:b/>
          <w:color w:val="000000"/>
          <w:sz w:val="40"/>
          <w:szCs w:val="40"/>
        </w:rPr>
        <w:fldChar w:fldCharType="separate"/>
      </w:r>
      <w:r w:rsidRPr="0063487E">
        <w:pict>
          <v:shape id="_x0000_i1104" type="#_x0000_t75" style="width:13.5pt;height:3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75BF3&quot;/&gt;&lt;wsp:rsid wsp:val=&quot;00113C20&quot;/&gt;&lt;wsp:rsid wsp:val=&quot;001A0D0E&quot;/&gt;&lt;wsp:rsid wsp:val=&quot;0023029F&quot;/&gt;&lt;wsp:rsid wsp:val=&quot;002C30EA&quot;/&gt;&lt;wsp:rsid wsp:val=&quot;00356A06&quot;/&gt;&lt;wsp:rsid wsp:val=&quot;003F2762&quot;/&gt;&lt;wsp:rsid wsp:val=&quot;004C5D7E&quot;/&gt;&lt;wsp:rsid wsp:val=&quot;00524791&quot;/&gt;&lt;wsp:rsid wsp:val=&quot;005319E4&quot;/&gt;&lt;wsp:rsid wsp:val=&quot;005766A8&quot;/&gt;&lt;wsp:rsid wsp:val=&quot;006027E3&quot;/&gt;&lt;wsp:rsid wsp:val=&quot;0063487E&quot;/&gt;&lt;wsp:rsid wsp:val=&quot;00711C6C&quot;/&gt;&lt;wsp:rsid wsp:val=&quot;00722C2A&quot;/&gt;&lt;wsp:rsid wsp:val=&quot;00833D0C&quot;/&gt;&lt;wsp:rsid wsp:val=&quot;0084143D&quot;/&gt;&lt;wsp:rsid wsp:val=&quot;00875BF3&quot;/&gt;&lt;wsp:rsid wsp:val=&quot;008B11C9&quot;/&gt;&lt;wsp:rsid wsp:val=&quot;008E2507&quot;/&gt;&lt;wsp:rsid wsp:val=&quot;008E7156&quot;/&gt;&lt;wsp:rsid wsp:val=&quot;009E0621&quot;/&gt;&lt;wsp:rsid wsp:val=&quot;00A1108E&quot;/&gt;&lt;wsp:rsid wsp:val=&quot;00B26852&quot;/&gt;&lt;wsp:rsid wsp:val=&quot;00CD18F9&quot;/&gt;&lt;wsp:rsid wsp:val=&quot;00D02143&quot;/&gt;&lt;wsp:rsid wsp:val=&quot;00D724B6&quot;/&gt;&lt;wsp:rsid wsp:val=&quot;00F17BE8&quot;/&gt;&lt;wsp:rsid wsp:val=&quot;00FF2206&quot;/&gt;&lt;/wsp:rsids&gt;&lt;/w:docPr&gt;&lt;w:body&gt;&lt;w:p wsp:rsidR=&quot;00000000&quot; wsp:rsidRDefault=&quot;0084143D&quot;&gt;&lt;m:oMathPara&gt;&lt;m:oMath&gt;&lt;m:box&gt;&lt;m:boxPr&gt;&lt;m:ctrlPr&gt;&lt;w:rPr&gt;&lt;w:rFonts w:ascii=&quot;Cambria Math&quot; w:h-ansi=&quot;Arial Black&quot;/&gt;&lt;wx:font wx:val=&quot;Cambria Math&quot;/&gt;&lt;w:b/&gt;&lt;w:i/&gt;&lt;w:color w:val=&quot;000000&quot;/&gt;&lt;w:sz w:val=&quot;40&quot;/&gt;&lt;w:sz-cs w:val=&quot;40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40&quot;/&gt;&lt;w:sz-cs w:val=&quot;40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0&quot;/&gt;&lt;w:sz-cs w:val=&quot;40&quot;/&gt;&lt;/w:rPr&gt;&lt;m:t&gt;2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0&quot;/&gt;&lt;w:sz-cs w:val=&quot;40&quot;/&gt;&lt;/w:rPr&gt;&lt;m:t&gt;5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3" o:title="" chromakey="white"/>
          </v:shape>
        </w:pict>
      </w:r>
      <w:r w:rsidRPr="0063487E">
        <w:rPr>
          <w:rFonts w:ascii="Times New Roman" w:hAnsi="Times New Roman"/>
          <w:b/>
          <w:color w:val="000000"/>
          <w:sz w:val="40"/>
          <w:szCs w:val="40"/>
        </w:rPr>
        <w:fldChar w:fldCharType="end"/>
      </w:r>
      <w:r w:rsidRPr="008E2507">
        <w:rPr>
          <w:rFonts w:ascii="Times New Roman" w:hAnsi="Times New Roman"/>
          <w:b/>
          <w:color w:val="000000"/>
          <w:sz w:val="40"/>
          <w:szCs w:val="40"/>
        </w:rPr>
        <w:t xml:space="preserve"> </w:t>
      </w:r>
      <w:r w:rsidRPr="008E2507">
        <w:rPr>
          <w:rFonts w:ascii="Times New Roman" w:hAnsi="Times New Roman"/>
          <w:b/>
          <w:color w:val="000000"/>
          <w:sz w:val="24"/>
          <w:szCs w:val="24"/>
        </w:rPr>
        <w:t>kesrinin sayı doğrusunda gösterilişi</w:t>
      </w:r>
    </w:p>
    <w:p w:rsidR="00736999" w:rsidRPr="008E2507" w:rsidRDefault="00736999" w:rsidP="005319E4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8E2507">
        <w:rPr>
          <w:rFonts w:ascii="Times New Roman" w:hAnsi="Times New Roman"/>
          <w:b/>
          <w:color w:val="000000"/>
          <w:sz w:val="24"/>
          <w:szCs w:val="24"/>
        </w:rPr>
        <w:t xml:space="preserve">             aşağıdakilerden hangisidir?</w:t>
      </w:r>
    </w:p>
    <w:p w:rsidR="00736999" w:rsidRPr="008E2507" w:rsidRDefault="00736999" w:rsidP="005319E4">
      <w:pPr>
        <w:pStyle w:val="NoSpacing"/>
        <w:rPr>
          <w:color w:val="000000"/>
        </w:rPr>
      </w:pPr>
    </w:p>
    <w:p w:rsidR="00736999" w:rsidRPr="008E2507" w:rsidRDefault="00736999" w:rsidP="005319E4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8E2507">
        <w:rPr>
          <w:color w:val="000000"/>
        </w:rPr>
        <w:t xml:space="preserve">                         </w:t>
      </w:r>
      <w:r w:rsidRPr="008E2507">
        <w:rPr>
          <w:rFonts w:ascii="Times New Roman" w:hAnsi="Times New Roman"/>
          <w:b/>
          <w:color w:val="000000"/>
          <w:sz w:val="24"/>
          <w:szCs w:val="24"/>
        </w:rPr>
        <w:t>0                                                       1</w:t>
      </w:r>
    </w:p>
    <w:p w:rsidR="00736999" w:rsidRPr="008E2507" w:rsidRDefault="00736999">
      <w:pPr>
        <w:rPr>
          <w:color w:val="000000"/>
        </w:rPr>
      </w:pPr>
      <w:r>
        <w:rPr>
          <w:noProof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112" type="#_x0000_t120" style="position:absolute;margin-left:125.3pt;margin-top:1.4pt;width:9pt;height:7.5pt;z-index:251703808" fillcolor="black"/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3" type="#_x0000_t32" style="position:absolute;margin-left:165.05pt;margin-top:1.4pt;width:0;height:15pt;z-index:251687424" o:connectortype="straight" strokeweight="1.75pt"/>
        </w:pict>
      </w:r>
      <w:r>
        <w:rPr>
          <w:noProof/>
        </w:rPr>
        <w:pict>
          <v:shape id="_x0000_s1114" type="#_x0000_t32" style="position:absolute;margin-left:198.8pt;margin-top:1.4pt;width:0;height:15pt;z-index:251688448" o:connectortype="straight" strokeweight="1.75pt"/>
        </w:pict>
      </w:r>
      <w:r>
        <w:rPr>
          <w:noProof/>
        </w:rPr>
        <w:pict>
          <v:shape id="_x0000_s1115" type="#_x0000_t32" style="position:absolute;margin-left:129.8pt;margin-top:1.4pt;width:0;height:15pt;z-index:251686400" o:connectortype="straight" strokeweight="1.75pt"/>
        </w:pict>
      </w:r>
      <w:r>
        <w:rPr>
          <w:noProof/>
        </w:rPr>
        <w:pict>
          <v:shape id="_x0000_s1116" type="#_x0000_t32" style="position:absolute;margin-left:93.8pt;margin-top:1.4pt;width:0;height:15pt;z-index:251685376" o:connectortype="straight" strokeweight="1.75pt"/>
        </w:pict>
      </w:r>
      <w:r>
        <w:rPr>
          <w:noProof/>
        </w:rPr>
        <w:pict>
          <v:shape id="_x0000_s1117" type="#_x0000_t32" style="position:absolute;margin-left:234.8pt;margin-top:1.4pt;width:0;height:15pt;z-index:251684352" o:connectortype="straight" strokeweight="1.75pt"/>
        </w:pict>
      </w:r>
      <w:r>
        <w:rPr>
          <w:noProof/>
        </w:rPr>
        <w:pict>
          <v:shape id="_x0000_s1118" type="#_x0000_t32" style="position:absolute;margin-left:63.8pt;margin-top:1.4pt;width:0;height:15pt;z-index:251683328" o:connectortype="straight" strokeweight="1.75pt"/>
        </w:pict>
      </w:r>
      <w:r>
        <w:rPr>
          <w:noProof/>
        </w:rPr>
        <w:pict>
          <v:line id="_x0000_s1119" style="position:absolute;z-index:251682304" from="46.75pt,7.7pt" to="252.05pt,7.7pt" strokeweight="1.75pt">
            <v:stroke startarrow="open" endarrow="open"/>
          </v:line>
        </w:pict>
      </w:r>
      <w:r w:rsidRPr="008E2507">
        <w:rPr>
          <w:rFonts w:ascii="Times New Roman" w:hAnsi="Times New Roman"/>
          <w:b/>
          <w:color w:val="000000"/>
        </w:rPr>
        <w:t xml:space="preserve">        A-)   </w:t>
      </w:r>
    </w:p>
    <w:p w:rsidR="00736999" w:rsidRPr="008E2507" w:rsidRDefault="00736999" w:rsidP="005319E4">
      <w:pPr>
        <w:pStyle w:val="NoSpacing"/>
        <w:rPr>
          <w:color w:val="000000"/>
        </w:rPr>
      </w:pPr>
    </w:p>
    <w:p w:rsidR="00736999" w:rsidRPr="008E2507" w:rsidRDefault="00736999" w:rsidP="005319E4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8E2507">
        <w:rPr>
          <w:color w:val="000000"/>
        </w:rPr>
        <w:t xml:space="preserve">                         </w:t>
      </w:r>
      <w:r w:rsidRPr="008E2507">
        <w:rPr>
          <w:rFonts w:ascii="Times New Roman" w:hAnsi="Times New Roman"/>
          <w:b/>
          <w:color w:val="000000"/>
          <w:sz w:val="24"/>
          <w:szCs w:val="24"/>
        </w:rPr>
        <w:t>0                                                       1</w:t>
      </w:r>
    </w:p>
    <w:p w:rsidR="00736999" w:rsidRPr="008E2507" w:rsidRDefault="00736999" w:rsidP="005319E4">
      <w:pPr>
        <w:rPr>
          <w:color w:val="000000"/>
        </w:rPr>
      </w:pPr>
      <w:r>
        <w:rPr>
          <w:noProof/>
        </w:rPr>
        <w:pict>
          <v:shape id="_x0000_s1120" type="#_x0000_t120" style="position:absolute;margin-left:160.55pt;margin-top:1.4pt;width:9pt;height:7.5pt;z-index:251705856" fillcolor="black"/>
        </w:pict>
      </w:r>
      <w:r>
        <w:rPr>
          <w:noProof/>
        </w:rPr>
        <w:pict>
          <v:shape id="_x0000_s1121" type="#_x0000_t32" style="position:absolute;margin-left:165.05pt;margin-top:1.4pt;width:0;height:15pt;z-index:251694592" o:connectortype="straight" strokeweight="1.75pt"/>
        </w:pict>
      </w:r>
      <w:r>
        <w:rPr>
          <w:noProof/>
        </w:rPr>
        <w:pict>
          <v:shape id="_x0000_s1122" type="#_x0000_t32" style="position:absolute;margin-left:198.8pt;margin-top:1.4pt;width:0;height:15pt;z-index:251695616" o:connectortype="straight" strokeweight="1.75pt"/>
        </w:pict>
      </w:r>
      <w:r>
        <w:rPr>
          <w:noProof/>
        </w:rPr>
        <w:pict>
          <v:shape id="_x0000_s1123" type="#_x0000_t32" style="position:absolute;margin-left:129.8pt;margin-top:1.4pt;width:0;height:15pt;z-index:251693568" o:connectortype="straight" strokeweight="1.75pt"/>
        </w:pict>
      </w:r>
      <w:r>
        <w:rPr>
          <w:noProof/>
        </w:rPr>
        <w:pict>
          <v:shape id="_x0000_s1124" type="#_x0000_t32" style="position:absolute;margin-left:93.8pt;margin-top:1.4pt;width:0;height:15pt;z-index:251692544" o:connectortype="straight" strokeweight="1.75pt"/>
        </w:pict>
      </w:r>
      <w:r>
        <w:rPr>
          <w:noProof/>
        </w:rPr>
        <w:pict>
          <v:shape id="_x0000_s1125" type="#_x0000_t32" style="position:absolute;margin-left:234.8pt;margin-top:1.4pt;width:0;height:15pt;z-index:251691520" o:connectortype="straight" strokeweight="1.75pt"/>
        </w:pict>
      </w:r>
      <w:r>
        <w:rPr>
          <w:noProof/>
        </w:rPr>
        <w:pict>
          <v:shape id="_x0000_s1126" type="#_x0000_t32" style="position:absolute;margin-left:63.8pt;margin-top:1.4pt;width:0;height:15pt;z-index:251690496" o:connectortype="straight" strokeweight="1.75pt"/>
        </w:pict>
      </w:r>
      <w:r>
        <w:rPr>
          <w:noProof/>
        </w:rPr>
        <w:pict>
          <v:line id="_x0000_s1127" style="position:absolute;z-index:251689472" from="46.75pt,7.7pt" to="252.05pt,7.7pt" strokeweight="1.75pt">
            <v:stroke startarrow="open" endarrow="open"/>
          </v:line>
        </w:pict>
      </w:r>
      <w:r w:rsidRPr="008E2507">
        <w:rPr>
          <w:rFonts w:ascii="Times New Roman" w:hAnsi="Times New Roman"/>
          <w:b/>
          <w:color w:val="000000"/>
        </w:rPr>
        <w:t xml:space="preserve">        B-)   </w:t>
      </w:r>
    </w:p>
    <w:p w:rsidR="00736999" w:rsidRPr="008E2507" w:rsidRDefault="00736999" w:rsidP="005319E4">
      <w:pPr>
        <w:pStyle w:val="NoSpacing"/>
        <w:rPr>
          <w:color w:val="000000"/>
        </w:rPr>
      </w:pPr>
    </w:p>
    <w:p w:rsidR="00736999" w:rsidRPr="008E2507" w:rsidRDefault="00736999" w:rsidP="005319E4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8E2507">
        <w:rPr>
          <w:color w:val="000000"/>
        </w:rPr>
        <w:t xml:space="preserve">                         </w:t>
      </w:r>
      <w:r w:rsidRPr="008E2507">
        <w:rPr>
          <w:rFonts w:ascii="Times New Roman" w:hAnsi="Times New Roman"/>
          <w:b/>
          <w:color w:val="000000"/>
          <w:sz w:val="24"/>
          <w:szCs w:val="24"/>
        </w:rPr>
        <w:t>0                                                       1</w:t>
      </w:r>
    </w:p>
    <w:p w:rsidR="00736999" w:rsidRPr="008E2507" w:rsidRDefault="00736999" w:rsidP="005319E4">
      <w:pPr>
        <w:rPr>
          <w:color w:val="000000"/>
        </w:rPr>
      </w:pPr>
      <w:r>
        <w:rPr>
          <w:noProof/>
        </w:rPr>
        <w:pict>
          <v:shape id="_x0000_s1128" type="#_x0000_t120" style="position:absolute;margin-left:90.05pt;margin-top:1.4pt;width:9pt;height:7.5pt;z-index:251704832" fillcolor="black"/>
        </w:pict>
      </w:r>
      <w:r>
        <w:rPr>
          <w:noProof/>
        </w:rPr>
        <w:pict>
          <v:shape id="_x0000_s1129" type="#_x0000_t32" style="position:absolute;margin-left:165.05pt;margin-top:1.4pt;width:0;height:15pt;z-index:251701760" o:connectortype="straight" strokeweight="1.75pt"/>
        </w:pict>
      </w:r>
      <w:r>
        <w:rPr>
          <w:noProof/>
        </w:rPr>
        <w:pict>
          <v:shape id="_x0000_s1130" type="#_x0000_t32" style="position:absolute;margin-left:198.8pt;margin-top:1.4pt;width:0;height:15pt;z-index:251702784" o:connectortype="straight" strokeweight="1.75pt"/>
        </w:pict>
      </w:r>
      <w:r>
        <w:rPr>
          <w:noProof/>
        </w:rPr>
        <w:pict>
          <v:shape id="_x0000_s1131" type="#_x0000_t32" style="position:absolute;margin-left:129.8pt;margin-top:1.4pt;width:0;height:15pt;z-index:251700736" o:connectortype="straight" strokeweight="1.75pt"/>
        </w:pict>
      </w:r>
      <w:r>
        <w:rPr>
          <w:noProof/>
        </w:rPr>
        <w:pict>
          <v:shape id="_x0000_s1132" type="#_x0000_t32" style="position:absolute;margin-left:93.8pt;margin-top:1.4pt;width:0;height:15pt;z-index:251699712" o:connectortype="straight" strokeweight="1.75pt"/>
        </w:pict>
      </w:r>
      <w:r>
        <w:rPr>
          <w:noProof/>
        </w:rPr>
        <w:pict>
          <v:shape id="_x0000_s1133" type="#_x0000_t32" style="position:absolute;margin-left:234.8pt;margin-top:1.4pt;width:0;height:15pt;z-index:251698688" o:connectortype="straight" strokeweight="1.75pt"/>
        </w:pict>
      </w:r>
      <w:r>
        <w:rPr>
          <w:noProof/>
        </w:rPr>
        <w:pict>
          <v:shape id="_x0000_s1134" type="#_x0000_t32" style="position:absolute;margin-left:63.8pt;margin-top:1.4pt;width:0;height:15pt;z-index:251697664" o:connectortype="straight" strokeweight="1.75pt"/>
        </w:pict>
      </w:r>
      <w:r>
        <w:rPr>
          <w:noProof/>
        </w:rPr>
        <w:pict>
          <v:line id="_x0000_s1135" style="position:absolute;z-index:251696640" from="46.75pt,7.7pt" to="252.05pt,7.7pt" strokeweight="1.75pt">
            <v:stroke startarrow="open" endarrow="open"/>
          </v:line>
        </w:pict>
      </w:r>
      <w:r w:rsidRPr="008E2507">
        <w:rPr>
          <w:rFonts w:ascii="Times New Roman" w:hAnsi="Times New Roman"/>
          <w:b/>
          <w:color w:val="000000"/>
        </w:rPr>
        <w:t xml:space="preserve">        C-)   </w:t>
      </w:r>
    </w:p>
    <w:p w:rsidR="00736999" w:rsidRPr="008E2507" w:rsidRDefault="00736999" w:rsidP="005319E4">
      <w:pPr>
        <w:pStyle w:val="NoSpacing"/>
        <w:rPr>
          <w:color w:val="000000"/>
        </w:rPr>
      </w:pPr>
    </w:p>
    <w:p w:rsidR="00736999" w:rsidRPr="008E2507" w:rsidRDefault="00736999" w:rsidP="00A1108E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8E2507">
        <w:rPr>
          <w:rFonts w:ascii="Times New Roman" w:hAnsi="Times New Roman"/>
          <w:b/>
          <w:color w:val="000000"/>
          <w:sz w:val="24"/>
          <w:szCs w:val="24"/>
        </w:rPr>
        <w:t xml:space="preserve">     </w:t>
      </w:r>
      <w:r w:rsidRPr="008E2507">
        <w:rPr>
          <w:color w:val="000000"/>
        </w:rPr>
        <w:t xml:space="preserve">               </w:t>
      </w:r>
      <w:r w:rsidRPr="008E2507">
        <w:rPr>
          <w:rFonts w:ascii="Times New Roman" w:hAnsi="Times New Roman"/>
          <w:b/>
          <w:color w:val="000000"/>
          <w:sz w:val="24"/>
          <w:szCs w:val="24"/>
        </w:rPr>
        <w:t>0                                  A                             1</w:t>
      </w:r>
    </w:p>
    <w:p w:rsidR="00736999" w:rsidRPr="008E2507" w:rsidRDefault="00736999" w:rsidP="00A1108E">
      <w:pPr>
        <w:pStyle w:val="NoSpacing"/>
        <w:rPr>
          <w:color w:val="000000"/>
        </w:rPr>
      </w:pPr>
      <w:r>
        <w:rPr>
          <w:noProof/>
        </w:rPr>
        <w:pict>
          <v:shape id="_x0000_s1136" type="#_x0000_t120" style="position:absolute;margin-left:160.55pt;margin-top:-.2pt;width:9pt;height:7.5pt;z-index:251720192" fillcolor="black"/>
        </w:pict>
      </w:r>
      <w:r>
        <w:rPr>
          <w:noProof/>
        </w:rPr>
        <w:pict>
          <v:shape id="_x0000_s1137" type="#_x0000_t32" style="position:absolute;margin-left:234.8pt;margin-top:-.2pt;width:0;height:15pt;z-index:251719168" o:connectortype="straight" strokeweight="1.75pt"/>
        </w:pict>
      </w:r>
      <w:r>
        <w:rPr>
          <w:noProof/>
        </w:rPr>
        <w:pict>
          <v:shape id="_x0000_s1138" type="#_x0000_t32" style="position:absolute;margin-left:215.3pt;margin-top:-.2pt;width:0;height:15pt;z-index:251718144" o:connectortype="straight" strokeweight="1.75pt"/>
        </w:pict>
      </w:r>
      <w:r>
        <w:rPr>
          <w:noProof/>
        </w:rPr>
        <w:pict>
          <v:shape id="_x0000_s1139" type="#_x0000_t32" style="position:absolute;margin-left:198.8pt;margin-top:-.2pt;width:0;height:15pt;z-index:251717120" o:connectortype="straight" strokeweight="1.75pt"/>
        </w:pict>
      </w:r>
      <w:r>
        <w:rPr>
          <w:noProof/>
        </w:rPr>
        <w:pict>
          <v:shape id="_x0000_s1140" type="#_x0000_t32" style="position:absolute;margin-left:182.3pt;margin-top:-.2pt;width:0;height:15pt;z-index:251716096" o:connectortype="straight" strokeweight="1.75pt"/>
        </w:pict>
      </w:r>
      <w:r>
        <w:rPr>
          <w:noProof/>
        </w:rPr>
        <w:pict>
          <v:shape id="_x0000_s1141" type="#_x0000_t32" style="position:absolute;margin-left:165.05pt;margin-top:-.2pt;width:0;height:15pt;z-index:251715072" o:connectortype="straight" strokeweight="1.75pt"/>
        </w:pict>
      </w:r>
      <w:r>
        <w:rPr>
          <w:noProof/>
        </w:rPr>
        <w:pict>
          <v:shape id="_x0000_s1142" type="#_x0000_t32" style="position:absolute;margin-left:146.3pt;margin-top:-.2pt;width:0;height:15pt;z-index:251714048" o:connectortype="straight" strokeweight="1.75pt"/>
        </w:pict>
      </w:r>
      <w:r>
        <w:rPr>
          <w:noProof/>
        </w:rPr>
        <w:pict>
          <v:shape id="_x0000_s1143" type="#_x0000_t32" style="position:absolute;margin-left:129.8pt;margin-top:-.2pt;width:0;height:15pt;z-index:251713024" o:connectortype="straight" strokeweight="1.75pt"/>
        </w:pict>
      </w:r>
      <w:r>
        <w:rPr>
          <w:noProof/>
        </w:rPr>
        <w:pict>
          <v:shape id="_x0000_s1144" type="#_x0000_t32" style="position:absolute;margin-left:112.55pt;margin-top:-.2pt;width:0;height:15pt;z-index:251712000" o:connectortype="straight" strokeweight="1.75pt"/>
        </w:pict>
      </w:r>
      <w:r>
        <w:rPr>
          <w:noProof/>
        </w:rPr>
        <w:pict>
          <v:shape id="_x0000_s1145" type="#_x0000_t32" style="position:absolute;margin-left:93.8pt;margin-top:-.2pt;width:0;height:15pt;z-index:251710976" o:connectortype="straight" strokeweight="1.75pt"/>
        </w:pict>
      </w:r>
      <w:r>
        <w:rPr>
          <w:noProof/>
        </w:rPr>
        <w:pict>
          <v:shape id="_x0000_s1146" type="#_x0000_t32" style="position:absolute;margin-left:75.8pt;margin-top:-.2pt;width:0;height:15pt;z-index:251709952" o:connectortype="straight" strokeweight="1.75pt"/>
        </w:pict>
      </w:r>
      <w:r>
        <w:rPr>
          <w:noProof/>
        </w:rPr>
        <w:pict>
          <v:shape id="_x0000_s1147" type="#_x0000_t32" style="position:absolute;margin-left:256.55pt;margin-top:-.2pt;width:0;height:15pt;z-index:251708928" o:connectortype="straight" strokeweight="1.75pt"/>
        </w:pict>
      </w:r>
      <w:r>
        <w:rPr>
          <w:noProof/>
        </w:rPr>
        <w:pict>
          <v:shape id="_x0000_s1148" type="#_x0000_t32" style="position:absolute;margin-left:55.55pt;margin-top:-.2pt;width:0;height:15pt;z-index:251707904" o:connectortype="straight" strokeweight="1.75pt"/>
        </w:pict>
      </w:r>
      <w:r>
        <w:rPr>
          <w:noProof/>
        </w:rPr>
        <w:pict>
          <v:line id="_x0000_s1149" style="position:absolute;z-index:251706880" from="42.25pt,5.8pt" to="269.3pt,5.8pt" strokeweight="1.75pt">
            <v:stroke startarrow="open" endarrow="open"/>
          </v:line>
        </w:pict>
      </w:r>
      <w:r w:rsidRPr="008E2507">
        <w:rPr>
          <w:rFonts w:ascii="Times New Roman" w:hAnsi="Times New Roman"/>
          <w:b/>
          <w:color w:val="000000"/>
          <w:sz w:val="24"/>
          <w:szCs w:val="24"/>
        </w:rPr>
        <w:t xml:space="preserve">      19-) </w:t>
      </w:r>
      <w:r w:rsidRPr="008E2507">
        <w:rPr>
          <w:rFonts w:ascii="Times New Roman" w:hAnsi="Times New Roman"/>
          <w:b/>
          <w:color w:val="000000"/>
          <w:sz w:val="40"/>
          <w:szCs w:val="40"/>
        </w:rPr>
        <w:t xml:space="preserve">  </w:t>
      </w:r>
    </w:p>
    <w:p w:rsidR="00736999" w:rsidRPr="008E2507" w:rsidRDefault="00736999" w:rsidP="00A1108E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8E2507">
        <w:rPr>
          <w:color w:val="000000"/>
        </w:rPr>
        <w:t xml:space="preserve">           </w:t>
      </w:r>
      <w:r w:rsidRPr="008E2507">
        <w:rPr>
          <w:rFonts w:ascii="Times New Roman" w:hAnsi="Times New Roman"/>
          <w:b/>
          <w:color w:val="000000"/>
          <w:sz w:val="24"/>
          <w:szCs w:val="24"/>
        </w:rPr>
        <w:t>Yukarıdaki sayı doğrusunda A ile gösterilen</w:t>
      </w:r>
    </w:p>
    <w:p w:rsidR="00736999" w:rsidRPr="008E2507" w:rsidRDefault="00736999" w:rsidP="00A1108E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8E2507">
        <w:rPr>
          <w:rFonts w:ascii="Times New Roman" w:hAnsi="Times New Roman"/>
          <w:b/>
          <w:color w:val="000000"/>
          <w:sz w:val="24"/>
          <w:szCs w:val="24"/>
        </w:rPr>
        <w:t xml:space="preserve">         noktanın kesirle ifade edilişi aşağıdakilerden</w:t>
      </w:r>
    </w:p>
    <w:p w:rsidR="00736999" w:rsidRPr="008E2507" w:rsidRDefault="00736999" w:rsidP="00A1108E">
      <w:pPr>
        <w:pStyle w:val="NoSpacing"/>
        <w:rPr>
          <w:color w:val="000000"/>
        </w:rPr>
      </w:pPr>
      <w:r w:rsidRPr="008E2507">
        <w:rPr>
          <w:rFonts w:ascii="Times New Roman" w:hAnsi="Times New Roman"/>
          <w:b/>
          <w:color w:val="000000"/>
          <w:sz w:val="24"/>
          <w:szCs w:val="24"/>
        </w:rPr>
        <w:t xml:space="preserve">         hangisidir?</w:t>
      </w:r>
    </w:p>
    <w:p w:rsidR="00736999" w:rsidRPr="008E2507" w:rsidRDefault="00736999">
      <w:pPr>
        <w:rPr>
          <w:color w:val="000000"/>
        </w:rPr>
      </w:pPr>
      <w:r w:rsidRPr="008E2507">
        <w:rPr>
          <w:rFonts w:ascii="Times New Roman" w:hAnsi="Times New Roman"/>
          <w:b/>
          <w:color w:val="000000"/>
        </w:rPr>
        <w:t xml:space="preserve">      A-)  </w:t>
      </w:r>
      <w:r w:rsidRPr="008E2507">
        <w:rPr>
          <w:rFonts w:ascii="Times New Roman" w:hAnsi="Times New Roman"/>
          <w:b/>
          <w:color w:val="000000"/>
          <w:sz w:val="40"/>
          <w:szCs w:val="40"/>
        </w:rPr>
        <w:t xml:space="preserve"> </w:t>
      </w:r>
      <w:r w:rsidRPr="0063487E">
        <w:rPr>
          <w:rFonts w:ascii="Times New Roman" w:hAnsi="Times New Roman"/>
          <w:b/>
          <w:color w:val="000000"/>
          <w:sz w:val="48"/>
          <w:szCs w:val="48"/>
        </w:rPr>
        <w:fldChar w:fldCharType="begin"/>
      </w:r>
      <w:r w:rsidRPr="0063487E">
        <w:rPr>
          <w:rFonts w:ascii="Times New Roman" w:hAnsi="Times New Roman"/>
          <w:b/>
          <w:color w:val="000000"/>
          <w:sz w:val="48"/>
          <w:szCs w:val="48"/>
        </w:rPr>
        <w:instrText xml:space="preserve"> QUOTE </w:instrText>
      </w:r>
      <w:r w:rsidRPr="0063487E">
        <w:pict>
          <v:shape id="_x0000_i1105" type="#_x0000_t75" style="width:25.5pt;height:35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75BF3&quot;/&gt;&lt;wsp:rsid wsp:val=&quot;000B417D&quot;/&gt;&lt;wsp:rsid wsp:val=&quot;00113C20&quot;/&gt;&lt;wsp:rsid wsp:val=&quot;001A0D0E&quot;/&gt;&lt;wsp:rsid wsp:val=&quot;0023029F&quot;/&gt;&lt;wsp:rsid wsp:val=&quot;002C30EA&quot;/&gt;&lt;wsp:rsid wsp:val=&quot;00356A06&quot;/&gt;&lt;wsp:rsid wsp:val=&quot;003F2762&quot;/&gt;&lt;wsp:rsid wsp:val=&quot;004C5D7E&quot;/&gt;&lt;wsp:rsid wsp:val=&quot;00524791&quot;/&gt;&lt;wsp:rsid wsp:val=&quot;005319E4&quot;/&gt;&lt;wsp:rsid wsp:val=&quot;005766A8&quot;/&gt;&lt;wsp:rsid wsp:val=&quot;006027E3&quot;/&gt;&lt;wsp:rsid wsp:val=&quot;0063487E&quot;/&gt;&lt;wsp:rsid wsp:val=&quot;00711C6C&quot;/&gt;&lt;wsp:rsid wsp:val=&quot;00722C2A&quot;/&gt;&lt;wsp:rsid wsp:val=&quot;00833D0C&quot;/&gt;&lt;wsp:rsid wsp:val=&quot;00875BF3&quot;/&gt;&lt;wsp:rsid wsp:val=&quot;008B11C9&quot;/&gt;&lt;wsp:rsid wsp:val=&quot;008E2507&quot;/&gt;&lt;wsp:rsid wsp:val=&quot;008E7156&quot;/&gt;&lt;wsp:rsid wsp:val=&quot;009E0621&quot;/&gt;&lt;wsp:rsid wsp:val=&quot;00A1108E&quot;/&gt;&lt;wsp:rsid wsp:val=&quot;00B26852&quot;/&gt;&lt;wsp:rsid wsp:val=&quot;00CD18F9&quot;/&gt;&lt;wsp:rsid wsp:val=&quot;00D02143&quot;/&gt;&lt;wsp:rsid wsp:val=&quot;00D724B6&quot;/&gt;&lt;wsp:rsid wsp:val=&quot;00F17BE8&quot;/&gt;&lt;wsp:rsid wsp:val=&quot;00FF2206&quot;/&gt;&lt;/wsp:rsids&gt;&lt;/w:docPr&gt;&lt;w:body&gt;&lt;w:p wsp:rsidR=&quot;00000000&quot; wsp:rsidRDefault=&quot;000B417D&quot;&gt;&lt;m:oMathPara&gt;&lt;m:oMath&gt;&lt;m:box&gt;&lt;m:boxPr&gt;&lt;m:ctrlPr&gt;&lt;w:rPr&gt;&lt;w:rFonts w:ascii=&quot;Cambria Math&quot; w:h-ansi=&quot;Arial Black&quot;/&gt;&lt;wx:font wx:val=&quot;Cambria Math&quot;/&gt;&lt;w:b/&gt;&lt;w:i/&gt;&lt;w:color w:val=&quot;000000&quot;/&gt;&lt;w:sz w:val=&quot;40&quot;/&gt;&lt;w:sz-cs w:val=&quot;40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40&quot;/&gt;&lt;w:sz-cs w:val=&quot;40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0&quot;/&gt;&lt;w:sz-cs w:val=&quot;40&quot;/&gt;&lt;/w:rPr&gt;&lt;m:t&gt;6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0&quot;/&gt;&lt;w:sz-cs w:val=&quot;40&quot;/&gt;&lt;/w:rPr&gt;&lt;m:t&gt;10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4" o:title="" chromakey="white"/>
          </v:shape>
        </w:pict>
      </w:r>
      <w:r w:rsidRPr="0063487E">
        <w:rPr>
          <w:rFonts w:ascii="Times New Roman" w:hAnsi="Times New Roman"/>
          <w:b/>
          <w:color w:val="000000"/>
          <w:sz w:val="48"/>
          <w:szCs w:val="48"/>
        </w:rPr>
        <w:instrText xml:space="preserve"> </w:instrText>
      </w:r>
      <w:r w:rsidRPr="0063487E">
        <w:rPr>
          <w:rFonts w:ascii="Times New Roman" w:hAnsi="Times New Roman"/>
          <w:b/>
          <w:color w:val="000000"/>
          <w:sz w:val="48"/>
          <w:szCs w:val="48"/>
        </w:rPr>
        <w:fldChar w:fldCharType="separate"/>
      </w:r>
      <w:r w:rsidRPr="0063487E">
        <w:pict>
          <v:shape id="_x0000_i1106" type="#_x0000_t75" style="width:25.5pt;height:35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75BF3&quot;/&gt;&lt;wsp:rsid wsp:val=&quot;000B417D&quot;/&gt;&lt;wsp:rsid wsp:val=&quot;00113C20&quot;/&gt;&lt;wsp:rsid wsp:val=&quot;001A0D0E&quot;/&gt;&lt;wsp:rsid wsp:val=&quot;0023029F&quot;/&gt;&lt;wsp:rsid wsp:val=&quot;002C30EA&quot;/&gt;&lt;wsp:rsid wsp:val=&quot;00356A06&quot;/&gt;&lt;wsp:rsid wsp:val=&quot;003F2762&quot;/&gt;&lt;wsp:rsid wsp:val=&quot;004C5D7E&quot;/&gt;&lt;wsp:rsid wsp:val=&quot;00524791&quot;/&gt;&lt;wsp:rsid wsp:val=&quot;005319E4&quot;/&gt;&lt;wsp:rsid wsp:val=&quot;005766A8&quot;/&gt;&lt;wsp:rsid wsp:val=&quot;006027E3&quot;/&gt;&lt;wsp:rsid wsp:val=&quot;0063487E&quot;/&gt;&lt;wsp:rsid wsp:val=&quot;00711C6C&quot;/&gt;&lt;wsp:rsid wsp:val=&quot;00722C2A&quot;/&gt;&lt;wsp:rsid wsp:val=&quot;00833D0C&quot;/&gt;&lt;wsp:rsid wsp:val=&quot;00875BF3&quot;/&gt;&lt;wsp:rsid wsp:val=&quot;008B11C9&quot;/&gt;&lt;wsp:rsid wsp:val=&quot;008E2507&quot;/&gt;&lt;wsp:rsid wsp:val=&quot;008E7156&quot;/&gt;&lt;wsp:rsid wsp:val=&quot;009E0621&quot;/&gt;&lt;wsp:rsid wsp:val=&quot;00A1108E&quot;/&gt;&lt;wsp:rsid wsp:val=&quot;00B26852&quot;/&gt;&lt;wsp:rsid wsp:val=&quot;00CD18F9&quot;/&gt;&lt;wsp:rsid wsp:val=&quot;00D02143&quot;/&gt;&lt;wsp:rsid wsp:val=&quot;00D724B6&quot;/&gt;&lt;wsp:rsid wsp:val=&quot;00F17BE8&quot;/&gt;&lt;wsp:rsid wsp:val=&quot;00FF2206&quot;/&gt;&lt;/wsp:rsids&gt;&lt;/w:docPr&gt;&lt;w:body&gt;&lt;w:p wsp:rsidR=&quot;00000000&quot; wsp:rsidRDefault=&quot;000B417D&quot;&gt;&lt;m:oMathPara&gt;&lt;m:oMath&gt;&lt;m:box&gt;&lt;m:boxPr&gt;&lt;m:ctrlPr&gt;&lt;w:rPr&gt;&lt;w:rFonts w:ascii=&quot;Cambria Math&quot; w:h-ansi=&quot;Arial Black&quot;/&gt;&lt;wx:font wx:val=&quot;Cambria Math&quot;/&gt;&lt;w:b/&gt;&lt;w:i/&gt;&lt;w:color w:val=&quot;000000&quot;/&gt;&lt;w:sz w:val=&quot;40&quot;/&gt;&lt;w:sz-cs w:val=&quot;40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40&quot;/&gt;&lt;w:sz-cs w:val=&quot;40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0&quot;/&gt;&lt;w:sz-cs w:val=&quot;40&quot;/&gt;&lt;/w:rPr&gt;&lt;m:t&gt;6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0&quot;/&gt;&lt;w:sz-cs w:val=&quot;40&quot;/&gt;&lt;/w:rPr&gt;&lt;m:t&gt;10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4" o:title="" chromakey="white"/>
          </v:shape>
        </w:pict>
      </w:r>
      <w:r w:rsidRPr="0063487E">
        <w:rPr>
          <w:rFonts w:ascii="Times New Roman" w:hAnsi="Times New Roman"/>
          <w:b/>
          <w:color w:val="000000"/>
          <w:sz w:val="48"/>
          <w:szCs w:val="48"/>
        </w:rPr>
        <w:fldChar w:fldCharType="end"/>
      </w:r>
      <w:r w:rsidRPr="008E2507">
        <w:rPr>
          <w:rFonts w:ascii="Times New Roman" w:hAnsi="Times New Roman"/>
          <w:b/>
          <w:color w:val="000000"/>
          <w:sz w:val="48"/>
          <w:szCs w:val="48"/>
        </w:rPr>
        <w:t xml:space="preserve">           </w:t>
      </w:r>
      <w:r w:rsidRPr="008E2507">
        <w:rPr>
          <w:rFonts w:ascii="Times New Roman" w:hAnsi="Times New Roman"/>
          <w:b/>
          <w:color w:val="000000"/>
        </w:rPr>
        <w:t>B-)</w:t>
      </w:r>
      <w:r w:rsidRPr="008E2507">
        <w:rPr>
          <w:rFonts w:ascii="Times New Roman" w:hAnsi="Times New Roman"/>
          <w:b/>
          <w:color w:val="000000"/>
          <w:sz w:val="40"/>
          <w:szCs w:val="40"/>
        </w:rPr>
        <w:t xml:space="preserve">  </w:t>
      </w:r>
      <w:r w:rsidRPr="0063487E">
        <w:rPr>
          <w:rFonts w:ascii="Times New Roman" w:hAnsi="Times New Roman"/>
          <w:b/>
          <w:color w:val="000000"/>
          <w:sz w:val="40"/>
          <w:szCs w:val="40"/>
        </w:rPr>
        <w:fldChar w:fldCharType="begin"/>
      </w:r>
      <w:r w:rsidRPr="0063487E">
        <w:rPr>
          <w:rFonts w:ascii="Times New Roman" w:hAnsi="Times New Roman"/>
          <w:b/>
          <w:color w:val="000000"/>
          <w:sz w:val="40"/>
          <w:szCs w:val="40"/>
        </w:rPr>
        <w:instrText xml:space="preserve"> QUOTE </w:instrText>
      </w:r>
      <w:r w:rsidRPr="0063487E">
        <w:pict>
          <v:shape id="_x0000_i1107" type="#_x0000_t75" style="width:13.5pt;height:3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75BF3&quot;/&gt;&lt;wsp:rsid wsp:val=&quot;00113C20&quot;/&gt;&lt;wsp:rsid wsp:val=&quot;001A0D0E&quot;/&gt;&lt;wsp:rsid wsp:val=&quot;0023029F&quot;/&gt;&lt;wsp:rsid wsp:val=&quot;002C30EA&quot;/&gt;&lt;wsp:rsid wsp:val=&quot;00356A06&quot;/&gt;&lt;wsp:rsid wsp:val=&quot;003F2762&quot;/&gt;&lt;wsp:rsid wsp:val=&quot;004C5D7E&quot;/&gt;&lt;wsp:rsid wsp:val=&quot;00524791&quot;/&gt;&lt;wsp:rsid wsp:val=&quot;005319E4&quot;/&gt;&lt;wsp:rsid wsp:val=&quot;005766A8&quot;/&gt;&lt;wsp:rsid wsp:val=&quot;006027E3&quot;/&gt;&lt;wsp:rsid wsp:val=&quot;0063487E&quot;/&gt;&lt;wsp:rsid wsp:val=&quot;00711C6C&quot;/&gt;&lt;wsp:rsid wsp:val=&quot;00722C2A&quot;/&gt;&lt;wsp:rsid wsp:val=&quot;00833D0C&quot;/&gt;&lt;wsp:rsid wsp:val=&quot;00875BF3&quot;/&gt;&lt;wsp:rsid wsp:val=&quot;008B11C9&quot;/&gt;&lt;wsp:rsid wsp:val=&quot;008E2507&quot;/&gt;&lt;wsp:rsid wsp:val=&quot;008E7156&quot;/&gt;&lt;wsp:rsid wsp:val=&quot;009E0621&quot;/&gt;&lt;wsp:rsid wsp:val=&quot;00A1108E&quot;/&gt;&lt;wsp:rsid wsp:val=&quot;00B26852&quot;/&gt;&lt;wsp:rsid wsp:val=&quot;00CD18F9&quot;/&gt;&lt;wsp:rsid wsp:val=&quot;00D02143&quot;/&gt;&lt;wsp:rsid wsp:val=&quot;00D724B6&quot;/&gt;&lt;wsp:rsid wsp:val=&quot;00F17BE8&quot;/&gt;&lt;wsp:rsid wsp:val=&quot;00FB68DB&quot;/&gt;&lt;wsp:rsid wsp:val=&quot;00FF2206&quot;/&gt;&lt;/wsp:rsids&gt;&lt;/w:docPr&gt;&lt;w:body&gt;&lt;w:p wsp:rsidR=&quot;00000000&quot; wsp:rsidRDefault=&quot;00FB68DB&quot;&gt;&lt;m:oMathPara&gt;&lt;m:oMath&gt;&lt;m:box&gt;&lt;m:boxPr&gt;&lt;m:ctrlPr&gt;&lt;w:rPr&gt;&lt;w:rFonts w:ascii=&quot;Cambria Math&quot; w:h-ansi=&quot;Arial Black&quot;/&gt;&lt;wx:font wx:val=&quot;Cambria Math&quot;/&gt;&lt;w:b/&gt;&lt;w:i/&gt;&lt;w:color w:val=&quot;000000&quot;/&gt;&lt;w:sz w:val=&quot;40&quot;/&gt;&lt;w:sz-cs w:val=&quot;40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40&quot;/&gt;&lt;w:sz-cs w:val=&quot;40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0&quot;/&gt;&lt;w:sz-cs w:val=&quot;40&quot;/&gt;&lt;/w:rPr&gt;&lt;m:t&gt;5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0&quot;/&gt;&lt;w:sz-cs w:val=&quot;40&quot;/&gt;&lt;/w:rPr&gt;&lt;m:t&gt;9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5" o:title="" chromakey="white"/>
          </v:shape>
        </w:pict>
      </w:r>
      <w:r w:rsidRPr="0063487E">
        <w:rPr>
          <w:rFonts w:ascii="Times New Roman" w:hAnsi="Times New Roman"/>
          <w:b/>
          <w:color w:val="000000"/>
          <w:sz w:val="40"/>
          <w:szCs w:val="40"/>
        </w:rPr>
        <w:instrText xml:space="preserve"> </w:instrText>
      </w:r>
      <w:r w:rsidRPr="0063487E">
        <w:rPr>
          <w:rFonts w:ascii="Times New Roman" w:hAnsi="Times New Roman"/>
          <w:b/>
          <w:color w:val="000000"/>
          <w:sz w:val="40"/>
          <w:szCs w:val="40"/>
        </w:rPr>
        <w:fldChar w:fldCharType="separate"/>
      </w:r>
      <w:r w:rsidRPr="0063487E">
        <w:pict>
          <v:shape id="_x0000_i1108" type="#_x0000_t75" style="width:13.5pt;height:3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75BF3&quot;/&gt;&lt;wsp:rsid wsp:val=&quot;00113C20&quot;/&gt;&lt;wsp:rsid wsp:val=&quot;001A0D0E&quot;/&gt;&lt;wsp:rsid wsp:val=&quot;0023029F&quot;/&gt;&lt;wsp:rsid wsp:val=&quot;002C30EA&quot;/&gt;&lt;wsp:rsid wsp:val=&quot;00356A06&quot;/&gt;&lt;wsp:rsid wsp:val=&quot;003F2762&quot;/&gt;&lt;wsp:rsid wsp:val=&quot;004C5D7E&quot;/&gt;&lt;wsp:rsid wsp:val=&quot;00524791&quot;/&gt;&lt;wsp:rsid wsp:val=&quot;005319E4&quot;/&gt;&lt;wsp:rsid wsp:val=&quot;005766A8&quot;/&gt;&lt;wsp:rsid wsp:val=&quot;006027E3&quot;/&gt;&lt;wsp:rsid wsp:val=&quot;0063487E&quot;/&gt;&lt;wsp:rsid wsp:val=&quot;00711C6C&quot;/&gt;&lt;wsp:rsid wsp:val=&quot;00722C2A&quot;/&gt;&lt;wsp:rsid wsp:val=&quot;00833D0C&quot;/&gt;&lt;wsp:rsid wsp:val=&quot;00875BF3&quot;/&gt;&lt;wsp:rsid wsp:val=&quot;008B11C9&quot;/&gt;&lt;wsp:rsid wsp:val=&quot;008E2507&quot;/&gt;&lt;wsp:rsid wsp:val=&quot;008E7156&quot;/&gt;&lt;wsp:rsid wsp:val=&quot;009E0621&quot;/&gt;&lt;wsp:rsid wsp:val=&quot;00A1108E&quot;/&gt;&lt;wsp:rsid wsp:val=&quot;00B26852&quot;/&gt;&lt;wsp:rsid wsp:val=&quot;00CD18F9&quot;/&gt;&lt;wsp:rsid wsp:val=&quot;00D02143&quot;/&gt;&lt;wsp:rsid wsp:val=&quot;00D724B6&quot;/&gt;&lt;wsp:rsid wsp:val=&quot;00F17BE8&quot;/&gt;&lt;wsp:rsid wsp:val=&quot;00FB68DB&quot;/&gt;&lt;wsp:rsid wsp:val=&quot;00FF2206&quot;/&gt;&lt;/wsp:rsids&gt;&lt;/w:docPr&gt;&lt;w:body&gt;&lt;w:p wsp:rsidR=&quot;00000000&quot; wsp:rsidRDefault=&quot;00FB68DB&quot;&gt;&lt;m:oMathPara&gt;&lt;m:oMath&gt;&lt;m:box&gt;&lt;m:boxPr&gt;&lt;m:ctrlPr&gt;&lt;w:rPr&gt;&lt;w:rFonts w:ascii=&quot;Cambria Math&quot; w:h-ansi=&quot;Arial Black&quot;/&gt;&lt;wx:font wx:val=&quot;Cambria Math&quot;/&gt;&lt;w:b/&gt;&lt;w:i/&gt;&lt;w:color w:val=&quot;000000&quot;/&gt;&lt;w:sz w:val=&quot;40&quot;/&gt;&lt;w:sz-cs w:val=&quot;40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40&quot;/&gt;&lt;w:sz-cs w:val=&quot;40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0&quot;/&gt;&lt;w:sz-cs w:val=&quot;40&quot;/&gt;&lt;/w:rPr&gt;&lt;m:t&gt;5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0&quot;/&gt;&lt;w:sz-cs w:val=&quot;40&quot;/&gt;&lt;/w:rPr&gt;&lt;m:t&gt;9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5" o:title="" chromakey="white"/>
          </v:shape>
        </w:pict>
      </w:r>
      <w:r w:rsidRPr="0063487E">
        <w:rPr>
          <w:rFonts w:ascii="Times New Roman" w:hAnsi="Times New Roman"/>
          <w:b/>
          <w:color w:val="000000"/>
          <w:sz w:val="40"/>
          <w:szCs w:val="40"/>
        </w:rPr>
        <w:fldChar w:fldCharType="end"/>
      </w:r>
      <w:r w:rsidRPr="008E2507">
        <w:rPr>
          <w:rFonts w:ascii="Times New Roman" w:hAnsi="Times New Roman"/>
          <w:b/>
          <w:color w:val="000000"/>
          <w:sz w:val="40"/>
          <w:szCs w:val="40"/>
        </w:rPr>
        <w:t xml:space="preserve"> </w:t>
      </w:r>
      <w:r w:rsidRPr="008E2507">
        <w:rPr>
          <w:rFonts w:ascii="Times New Roman" w:hAnsi="Times New Roman"/>
          <w:b/>
          <w:color w:val="000000"/>
          <w:sz w:val="48"/>
          <w:szCs w:val="48"/>
        </w:rPr>
        <w:t xml:space="preserve">         </w:t>
      </w:r>
      <w:r w:rsidRPr="008E2507">
        <w:rPr>
          <w:rFonts w:ascii="Times New Roman" w:hAnsi="Times New Roman"/>
          <w:b/>
          <w:color w:val="000000"/>
        </w:rPr>
        <w:t xml:space="preserve">C-)  </w:t>
      </w:r>
      <w:r w:rsidRPr="008E2507">
        <w:rPr>
          <w:rFonts w:ascii="Times New Roman" w:hAnsi="Times New Roman"/>
          <w:b/>
          <w:color w:val="000000"/>
          <w:sz w:val="40"/>
          <w:szCs w:val="40"/>
        </w:rPr>
        <w:t xml:space="preserve"> </w:t>
      </w:r>
      <w:r w:rsidRPr="0063487E">
        <w:rPr>
          <w:color w:val="000000"/>
        </w:rPr>
        <w:fldChar w:fldCharType="begin"/>
      </w:r>
      <w:r w:rsidRPr="0063487E">
        <w:rPr>
          <w:color w:val="000000"/>
        </w:rPr>
        <w:instrText xml:space="preserve"> QUOTE </w:instrText>
      </w:r>
      <w:r w:rsidRPr="0063487E">
        <w:pict>
          <v:shape id="_x0000_i1109" type="#_x0000_t75" style="width:25.5pt;height:35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75BF3&quot;/&gt;&lt;wsp:rsid wsp:val=&quot;00113C20&quot;/&gt;&lt;wsp:rsid wsp:val=&quot;001A0D0E&quot;/&gt;&lt;wsp:rsid wsp:val=&quot;0023029F&quot;/&gt;&lt;wsp:rsid wsp:val=&quot;002C30EA&quot;/&gt;&lt;wsp:rsid wsp:val=&quot;00356A06&quot;/&gt;&lt;wsp:rsid wsp:val=&quot;003F2762&quot;/&gt;&lt;wsp:rsid wsp:val=&quot;0046425B&quot;/&gt;&lt;wsp:rsid wsp:val=&quot;004C5D7E&quot;/&gt;&lt;wsp:rsid wsp:val=&quot;00524791&quot;/&gt;&lt;wsp:rsid wsp:val=&quot;005319E4&quot;/&gt;&lt;wsp:rsid wsp:val=&quot;005766A8&quot;/&gt;&lt;wsp:rsid wsp:val=&quot;006027E3&quot;/&gt;&lt;wsp:rsid wsp:val=&quot;0063487E&quot;/&gt;&lt;wsp:rsid wsp:val=&quot;00711C6C&quot;/&gt;&lt;wsp:rsid wsp:val=&quot;00722C2A&quot;/&gt;&lt;wsp:rsid wsp:val=&quot;00833D0C&quot;/&gt;&lt;wsp:rsid wsp:val=&quot;00875BF3&quot;/&gt;&lt;wsp:rsid wsp:val=&quot;008B11C9&quot;/&gt;&lt;wsp:rsid wsp:val=&quot;008E2507&quot;/&gt;&lt;wsp:rsid wsp:val=&quot;008E7156&quot;/&gt;&lt;wsp:rsid wsp:val=&quot;009E0621&quot;/&gt;&lt;wsp:rsid wsp:val=&quot;00A1108E&quot;/&gt;&lt;wsp:rsid wsp:val=&quot;00B26852&quot;/&gt;&lt;wsp:rsid wsp:val=&quot;00CD18F9&quot;/&gt;&lt;wsp:rsid wsp:val=&quot;00D02143&quot;/&gt;&lt;wsp:rsid wsp:val=&quot;00D724B6&quot;/&gt;&lt;wsp:rsid wsp:val=&quot;00F17BE8&quot;/&gt;&lt;wsp:rsid wsp:val=&quot;00FF2206&quot;/&gt;&lt;/wsp:rsids&gt;&lt;/w:docPr&gt;&lt;w:body&gt;&lt;w:p wsp:rsidR=&quot;00000000&quot; wsp:rsidRDefault=&quot;0046425B&quot;&gt;&lt;m:oMathPara&gt;&lt;m:oMath&gt;&lt;m:box&gt;&lt;m:boxPr&gt;&lt;m:ctrlPr&gt;&lt;w:rPr&gt;&lt;w:rFonts w:ascii=&quot;Cambria Math&quot; w:h-ansi=&quot;Times New Roman&quot;/&gt;&lt;wx:font wx:val=&quot;Cambria Math&quot;/&gt;&lt;w:b/&gt;&lt;w:i/&gt;&lt;w:color w:val=&quot;000000&quot;/&gt;&lt;w:sz w:val=&quot;40&quot;/&gt;&lt;w:sz-cs w:val=&quot;40&quot;/&gt;&lt;/w:rPr&gt;&lt;/m:ctrlPr&gt;&lt;/m:boxPr&gt;&lt;m:e&gt;&lt;m:argPr&gt;&lt;m:argSz m:val=&quot;-1&quot;/&gt;&lt;/m:argPr&gt;&lt;m:f&gt;&lt;m:fPr&gt;&lt;m:ctrlPr&gt;&lt;w:rPr&gt;&lt;w:rFonts w:ascii=&quot;Cambria Math&quot; w:h-ansi=&quot;Times New Roman&quot;/&gt;&lt;wx:font wx:val=&quot;Cambria Math&quot;/&gt;&lt;w:b/&gt;&lt;w:i/&gt;&lt;w:color w:val=&quot;000000&quot;/&gt;&lt;w:sz w:val=&quot;40&quot;/&gt;&lt;w:sz-cs w:val=&quot;40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0&quot;/&gt;&lt;w:sz-cs w:val=&quot;40&quot;/&gt;&lt;/w:rPr&gt;&lt;m:t&gt;6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0&quot;/&gt;&lt;w:sz-cs w:val=&quot;40&quot;/&gt;&lt;/w:rPr&gt;&lt;m:t&gt;11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6" o:title="" chromakey="white"/>
          </v:shape>
        </w:pict>
      </w:r>
      <w:r w:rsidRPr="0063487E">
        <w:rPr>
          <w:color w:val="000000"/>
        </w:rPr>
        <w:instrText xml:space="preserve"> </w:instrText>
      </w:r>
      <w:r w:rsidRPr="0063487E">
        <w:rPr>
          <w:color w:val="000000"/>
        </w:rPr>
        <w:fldChar w:fldCharType="separate"/>
      </w:r>
      <w:r w:rsidRPr="0063487E">
        <w:pict>
          <v:shape id="_x0000_i1110" type="#_x0000_t75" style="width:25.5pt;height:35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75BF3&quot;/&gt;&lt;wsp:rsid wsp:val=&quot;00113C20&quot;/&gt;&lt;wsp:rsid wsp:val=&quot;001A0D0E&quot;/&gt;&lt;wsp:rsid wsp:val=&quot;0023029F&quot;/&gt;&lt;wsp:rsid wsp:val=&quot;002C30EA&quot;/&gt;&lt;wsp:rsid wsp:val=&quot;00356A06&quot;/&gt;&lt;wsp:rsid wsp:val=&quot;003F2762&quot;/&gt;&lt;wsp:rsid wsp:val=&quot;0046425B&quot;/&gt;&lt;wsp:rsid wsp:val=&quot;004C5D7E&quot;/&gt;&lt;wsp:rsid wsp:val=&quot;00524791&quot;/&gt;&lt;wsp:rsid wsp:val=&quot;005319E4&quot;/&gt;&lt;wsp:rsid wsp:val=&quot;005766A8&quot;/&gt;&lt;wsp:rsid wsp:val=&quot;006027E3&quot;/&gt;&lt;wsp:rsid wsp:val=&quot;0063487E&quot;/&gt;&lt;wsp:rsid wsp:val=&quot;00711C6C&quot;/&gt;&lt;wsp:rsid wsp:val=&quot;00722C2A&quot;/&gt;&lt;wsp:rsid wsp:val=&quot;00833D0C&quot;/&gt;&lt;wsp:rsid wsp:val=&quot;00875BF3&quot;/&gt;&lt;wsp:rsid wsp:val=&quot;008B11C9&quot;/&gt;&lt;wsp:rsid wsp:val=&quot;008E2507&quot;/&gt;&lt;wsp:rsid wsp:val=&quot;008E7156&quot;/&gt;&lt;wsp:rsid wsp:val=&quot;009E0621&quot;/&gt;&lt;wsp:rsid wsp:val=&quot;00A1108E&quot;/&gt;&lt;wsp:rsid wsp:val=&quot;00B26852&quot;/&gt;&lt;wsp:rsid wsp:val=&quot;00CD18F9&quot;/&gt;&lt;wsp:rsid wsp:val=&quot;00D02143&quot;/&gt;&lt;wsp:rsid wsp:val=&quot;00D724B6&quot;/&gt;&lt;wsp:rsid wsp:val=&quot;00F17BE8&quot;/&gt;&lt;wsp:rsid wsp:val=&quot;00FF2206&quot;/&gt;&lt;/wsp:rsids&gt;&lt;/w:docPr&gt;&lt;w:body&gt;&lt;w:p wsp:rsidR=&quot;00000000&quot; wsp:rsidRDefault=&quot;0046425B&quot;&gt;&lt;m:oMathPara&gt;&lt;m:oMath&gt;&lt;m:box&gt;&lt;m:boxPr&gt;&lt;m:ctrlPr&gt;&lt;w:rPr&gt;&lt;w:rFonts w:ascii=&quot;Cambria Math&quot; w:h-ansi=&quot;Times New Roman&quot;/&gt;&lt;wx:font wx:val=&quot;Cambria Math&quot;/&gt;&lt;w:b/&gt;&lt;w:i/&gt;&lt;w:color w:val=&quot;000000&quot;/&gt;&lt;w:sz w:val=&quot;40&quot;/&gt;&lt;w:sz-cs w:val=&quot;40&quot;/&gt;&lt;/w:rPr&gt;&lt;/m:ctrlPr&gt;&lt;/m:boxPr&gt;&lt;m:e&gt;&lt;m:argPr&gt;&lt;m:argSz m:val=&quot;-1&quot;/&gt;&lt;/m:argPr&gt;&lt;m:f&gt;&lt;m:fPr&gt;&lt;m:ctrlPr&gt;&lt;w:rPr&gt;&lt;w:rFonts w:ascii=&quot;Cambria Math&quot; w:h-ansi=&quot;Times New Roman&quot;/&gt;&lt;wx:font wx:val=&quot;Cambria Math&quot;/&gt;&lt;w:b/&gt;&lt;w:i/&gt;&lt;w:color w:val=&quot;000000&quot;/&gt;&lt;w:sz w:val=&quot;40&quot;/&gt;&lt;w:sz-cs w:val=&quot;40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0&quot;/&gt;&lt;w:sz-cs w:val=&quot;40&quot;/&gt;&lt;/w:rPr&gt;&lt;m:t&gt;6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0&quot;/&gt;&lt;w:sz-cs w:val=&quot;40&quot;/&gt;&lt;/w:rPr&gt;&lt;m:t&gt;11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6" o:title="" chromakey="white"/>
          </v:shape>
        </w:pict>
      </w:r>
      <w:r w:rsidRPr="0063487E">
        <w:rPr>
          <w:color w:val="000000"/>
        </w:rPr>
        <w:fldChar w:fldCharType="end"/>
      </w:r>
    </w:p>
    <w:p w:rsidR="00736999" w:rsidRPr="008E2507" w:rsidRDefault="00736999" w:rsidP="00711C6C">
      <w:pPr>
        <w:pStyle w:val="NoSpacing"/>
        <w:rPr>
          <w:color w:val="000000"/>
          <w:sz w:val="2"/>
          <w:szCs w:val="2"/>
        </w:rPr>
      </w:pPr>
      <w:r w:rsidRPr="008E2507">
        <w:rPr>
          <w:color w:val="000000"/>
        </w:rPr>
        <w:t xml:space="preserve">       </w:t>
      </w:r>
    </w:p>
    <w:p w:rsidR="00736999" w:rsidRPr="008E2507" w:rsidRDefault="00736999" w:rsidP="00711C6C">
      <w:pPr>
        <w:pStyle w:val="NoSpacing"/>
        <w:rPr>
          <w:color w:val="000000"/>
          <w:sz w:val="2"/>
          <w:szCs w:val="2"/>
        </w:rPr>
      </w:pPr>
    </w:p>
    <w:p w:rsidR="00736999" w:rsidRPr="008E2507" w:rsidRDefault="00736999" w:rsidP="00711C6C">
      <w:pPr>
        <w:pStyle w:val="NoSpacing"/>
        <w:rPr>
          <w:color w:val="000000"/>
          <w:sz w:val="2"/>
          <w:szCs w:val="2"/>
        </w:rPr>
      </w:pPr>
    </w:p>
    <w:p w:rsidR="00736999" w:rsidRPr="008E2507" w:rsidRDefault="00736999" w:rsidP="00711C6C">
      <w:pPr>
        <w:pStyle w:val="NoSpacing"/>
        <w:rPr>
          <w:color w:val="000000"/>
          <w:sz w:val="2"/>
          <w:szCs w:val="2"/>
        </w:rPr>
      </w:pPr>
    </w:p>
    <w:p w:rsidR="00736999" w:rsidRPr="008E2507" w:rsidRDefault="00736999" w:rsidP="00711C6C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8E2507">
        <w:rPr>
          <w:color w:val="000000"/>
          <w:sz w:val="2"/>
          <w:szCs w:val="2"/>
        </w:rPr>
        <w:t xml:space="preserve">                                                                                   </w:t>
      </w:r>
      <w:r w:rsidRPr="008E2507">
        <w:rPr>
          <w:rFonts w:ascii="Times New Roman" w:hAnsi="Times New Roman"/>
          <w:b/>
          <w:color w:val="000000"/>
          <w:sz w:val="24"/>
          <w:szCs w:val="24"/>
        </w:rPr>
        <w:t>20-) Kumbaramdaki paranın 6 katının 12</w:t>
      </w:r>
    </w:p>
    <w:p w:rsidR="00736999" w:rsidRPr="008E2507" w:rsidRDefault="00736999" w:rsidP="00711C6C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8E2507">
        <w:rPr>
          <w:rFonts w:ascii="Times New Roman" w:hAnsi="Times New Roman"/>
          <w:b/>
          <w:color w:val="000000"/>
          <w:sz w:val="24"/>
          <w:szCs w:val="24"/>
        </w:rPr>
        <w:t xml:space="preserve">             fazlasının 5’e bölümü 12 liradır. Kumbaramda</w:t>
      </w:r>
    </w:p>
    <w:p w:rsidR="00736999" w:rsidRPr="008E2507" w:rsidRDefault="00736999" w:rsidP="00711C6C">
      <w:pPr>
        <w:pStyle w:val="NoSpacing"/>
        <w:rPr>
          <w:color w:val="000000"/>
        </w:rPr>
      </w:pPr>
      <w:r w:rsidRPr="008E2507">
        <w:rPr>
          <w:rFonts w:ascii="Times New Roman" w:hAnsi="Times New Roman"/>
          <w:b/>
          <w:color w:val="000000"/>
          <w:sz w:val="24"/>
          <w:szCs w:val="24"/>
        </w:rPr>
        <w:t xml:space="preserve">             kaç lira vardır?</w:t>
      </w:r>
    </w:p>
    <w:p w:rsidR="00736999" w:rsidRPr="008E2507" w:rsidRDefault="00736999" w:rsidP="00356A06">
      <w:pPr>
        <w:pStyle w:val="NoSpacing"/>
        <w:rPr>
          <w:color w:val="000000"/>
        </w:rPr>
      </w:pPr>
      <w:r w:rsidRPr="008E2507">
        <w:rPr>
          <w:color w:val="000000"/>
        </w:rPr>
        <w:t xml:space="preserve">            </w:t>
      </w:r>
      <w:r w:rsidRPr="008E2507">
        <w:rPr>
          <w:rFonts w:ascii="Times New Roman" w:hAnsi="Times New Roman"/>
          <w:b/>
          <w:color w:val="000000"/>
        </w:rPr>
        <w:t xml:space="preserve">A-) 8 </w:t>
      </w:r>
      <w:r w:rsidRPr="008E2507">
        <w:rPr>
          <w:rFonts w:ascii="Times New Roman" w:hAnsi="Times New Roman"/>
          <w:b/>
          <w:color w:val="000000"/>
          <w:sz w:val="40"/>
          <w:szCs w:val="40"/>
        </w:rPr>
        <w:t xml:space="preserve">              </w:t>
      </w:r>
      <w:r w:rsidRPr="008E2507">
        <w:rPr>
          <w:rFonts w:ascii="Times New Roman" w:hAnsi="Times New Roman"/>
          <w:b/>
          <w:color w:val="000000"/>
        </w:rPr>
        <w:t xml:space="preserve">B-) 48 </w:t>
      </w:r>
      <w:r w:rsidRPr="008E2507">
        <w:rPr>
          <w:rFonts w:ascii="Times New Roman" w:hAnsi="Times New Roman"/>
          <w:b/>
          <w:color w:val="000000"/>
          <w:sz w:val="40"/>
          <w:szCs w:val="40"/>
        </w:rPr>
        <w:t xml:space="preserve">               </w:t>
      </w:r>
      <w:r w:rsidRPr="008E2507">
        <w:rPr>
          <w:rFonts w:ascii="Times New Roman" w:hAnsi="Times New Roman"/>
          <w:b/>
          <w:color w:val="000000"/>
        </w:rPr>
        <w:t xml:space="preserve">C-) 60  </w:t>
      </w:r>
      <w:r w:rsidRPr="008E2507">
        <w:rPr>
          <w:rFonts w:ascii="Times New Roman" w:hAnsi="Times New Roman"/>
          <w:b/>
          <w:color w:val="000000"/>
          <w:sz w:val="40"/>
          <w:szCs w:val="40"/>
        </w:rPr>
        <w:t xml:space="preserve">        </w:t>
      </w:r>
    </w:p>
    <w:p w:rsidR="00736999" w:rsidRPr="008E2507" w:rsidRDefault="00736999" w:rsidP="00356A06">
      <w:pPr>
        <w:pStyle w:val="NoSpacing"/>
        <w:rPr>
          <w:color w:val="000000"/>
        </w:rPr>
      </w:pPr>
    </w:p>
    <w:p w:rsidR="00736999" w:rsidRPr="008E2507" w:rsidRDefault="00736999" w:rsidP="00356A06">
      <w:pPr>
        <w:pStyle w:val="NoSpacing"/>
        <w:rPr>
          <w:color w:val="000000"/>
          <w:sz w:val="2"/>
          <w:szCs w:val="2"/>
        </w:rPr>
      </w:pPr>
      <w:r w:rsidRPr="008E2507">
        <w:rPr>
          <w:color w:val="000000"/>
        </w:rPr>
        <w:t xml:space="preserve">      </w:t>
      </w:r>
    </w:p>
    <w:p w:rsidR="00736999" w:rsidRPr="008E2507" w:rsidRDefault="00736999" w:rsidP="00356A06">
      <w:pPr>
        <w:pStyle w:val="NoSpacing"/>
        <w:rPr>
          <w:color w:val="000000"/>
          <w:sz w:val="2"/>
          <w:szCs w:val="2"/>
        </w:rPr>
      </w:pPr>
    </w:p>
    <w:p w:rsidR="00736999" w:rsidRPr="008E2507" w:rsidRDefault="00736999" w:rsidP="00356A06">
      <w:pPr>
        <w:pStyle w:val="NoSpacing"/>
        <w:rPr>
          <w:color w:val="000000"/>
          <w:sz w:val="2"/>
          <w:szCs w:val="2"/>
        </w:rPr>
      </w:pPr>
    </w:p>
    <w:p w:rsidR="00736999" w:rsidRPr="008E2507" w:rsidRDefault="00736999" w:rsidP="00356A06">
      <w:pPr>
        <w:pStyle w:val="NoSpacing"/>
        <w:rPr>
          <w:color w:val="000000"/>
          <w:sz w:val="2"/>
          <w:szCs w:val="2"/>
        </w:rPr>
      </w:pPr>
    </w:p>
    <w:p w:rsidR="00736999" w:rsidRPr="008E2507" w:rsidRDefault="00736999" w:rsidP="00356A06">
      <w:pPr>
        <w:pStyle w:val="NoSpacing"/>
        <w:rPr>
          <w:color w:val="000000"/>
          <w:sz w:val="2"/>
          <w:szCs w:val="2"/>
        </w:rPr>
      </w:pPr>
    </w:p>
    <w:p w:rsidR="00736999" w:rsidRPr="008E2507" w:rsidRDefault="00736999" w:rsidP="00356A06">
      <w:pPr>
        <w:pStyle w:val="NoSpacing"/>
        <w:rPr>
          <w:color w:val="000000"/>
          <w:sz w:val="2"/>
          <w:szCs w:val="2"/>
        </w:rPr>
      </w:pPr>
    </w:p>
    <w:p w:rsidR="00736999" w:rsidRPr="008E2507" w:rsidRDefault="00736999" w:rsidP="00356A06">
      <w:pPr>
        <w:pStyle w:val="NoSpacing"/>
        <w:rPr>
          <w:color w:val="000000"/>
          <w:sz w:val="2"/>
          <w:szCs w:val="2"/>
        </w:rPr>
      </w:pPr>
    </w:p>
    <w:p w:rsidR="00736999" w:rsidRPr="008E2507" w:rsidRDefault="00736999" w:rsidP="00356A06">
      <w:pPr>
        <w:pStyle w:val="NoSpacing"/>
        <w:rPr>
          <w:color w:val="000000"/>
          <w:sz w:val="2"/>
          <w:szCs w:val="2"/>
        </w:rPr>
      </w:pPr>
    </w:p>
    <w:p w:rsidR="00736999" w:rsidRPr="008E2507" w:rsidRDefault="00736999" w:rsidP="00356A06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8E2507">
        <w:rPr>
          <w:color w:val="000000"/>
          <w:sz w:val="2"/>
          <w:szCs w:val="2"/>
        </w:rPr>
        <w:t xml:space="preserve">                                                                </w:t>
      </w:r>
      <w:r w:rsidRPr="008E2507">
        <w:rPr>
          <w:color w:val="000000"/>
        </w:rPr>
        <w:t xml:space="preserve"> </w:t>
      </w:r>
      <w:r w:rsidRPr="008E2507">
        <w:rPr>
          <w:rFonts w:ascii="Times New Roman" w:hAnsi="Times New Roman"/>
          <w:b/>
          <w:color w:val="000000"/>
          <w:sz w:val="24"/>
          <w:szCs w:val="24"/>
        </w:rPr>
        <w:t>21-) Benim yaşımın yarısının 7 katının 18 fazlası</w:t>
      </w:r>
    </w:p>
    <w:p w:rsidR="00736999" w:rsidRPr="008E2507" w:rsidRDefault="00736999" w:rsidP="00356A06">
      <w:pPr>
        <w:pStyle w:val="NoSpacing"/>
        <w:rPr>
          <w:color w:val="000000"/>
        </w:rPr>
      </w:pPr>
      <w:r w:rsidRPr="008E2507">
        <w:rPr>
          <w:rFonts w:ascii="Times New Roman" w:hAnsi="Times New Roman"/>
          <w:b/>
          <w:color w:val="000000"/>
          <w:sz w:val="24"/>
          <w:szCs w:val="24"/>
        </w:rPr>
        <w:t xml:space="preserve">             60’dır.Ben kaç yaşındayım?</w:t>
      </w:r>
    </w:p>
    <w:p w:rsidR="00736999" w:rsidRPr="008E2507" w:rsidRDefault="00736999" w:rsidP="00356A06">
      <w:pPr>
        <w:pStyle w:val="NoSpacing"/>
        <w:rPr>
          <w:color w:val="000000"/>
        </w:rPr>
      </w:pPr>
      <w:r w:rsidRPr="008E2507">
        <w:rPr>
          <w:rFonts w:ascii="Times New Roman" w:hAnsi="Times New Roman"/>
          <w:b/>
          <w:color w:val="000000"/>
        </w:rPr>
        <w:t xml:space="preserve">             A-) 42 </w:t>
      </w:r>
      <w:r w:rsidRPr="008E2507">
        <w:rPr>
          <w:rFonts w:ascii="Times New Roman" w:hAnsi="Times New Roman"/>
          <w:b/>
          <w:color w:val="000000"/>
          <w:sz w:val="40"/>
          <w:szCs w:val="40"/>
        </w:rPr>
        <w:t xml:space="preserve">              </w:t>
      </w:r>
      <w:r w:rsidRPr="008E2507">
        <w:rPr>
          <w:rFonts w:ascii="Times New Roman" w:hAnsi="Times New Roman"/>
          <w:b/>
          <w:color w:val="000000"/>
        </w:rPr>
        <w:t xml:space="preserve">B-) 12 </w:t>
      </w:r>
      <w:r w:rsidRPr="008E2507">
        <w:rPr>
          <w:rFonts w:ascii="Times New Roman" w:hAnsi="Times New Roman"/>
          <w:b/>
          <w:color w:val="000000"/>
          <w:sz w:val="40"/>
          <w:szCs w:val="40"/>
        </w:rPr>
        <w:t xml:space="preserve">               </w:t>
      </w:r>
      <w:r w:rsidRPr="008E2507">
        <w:rPr>
          <w:rFonts w:ascii="Times New Roman" w:hAnsi="Times New Roman"/>
          <w:b/>
          <w:color w:val="000000"/>
        </w:rPr>
        <w:t xml:space="preserve">C-) 6  </w:t>
      </w:r>
      <w:r w:rsidRPr="008E2507">
        <w:rPr>
          <w:rFonts w:ascii="Times New Roman" w:hAnsi="Times New Roman"/>
          <w:b/>
          <w:color w:val="000000"/>
          <w:sz w:val="40"/>
          <w:szCs w:val="40"/>
        </w:rPr>
        <w:t xml:space="preserve">        </w:t>
      </w:r>
    </w:p>
    <w:p w:rsidR="00736999" w:rsidRPr="008E2507" w:rsidRDefault="00736999" w:rsidP="00356A06">
      <w:pPr>
        <w:pStyle w:val="NoSpacing"/>
        <w:rPr>
          <w:color w:val="000000"/>
        </w:rPr>
      </w:pPr>
    </w:p>
    <w:p w:rsidR="00736999" w:rsidRPr="008E2507" w:rsidRDefault="00736999" w:rsidP="00356A06">
      <w:pPr>
        <w:pStyle w:val="NoSpacing"/>
        <w:rPr>
          <w:color w:val="000000"/>
          <w:sz w:val="2"/>
          <w:szCs w:val="2"/>
        </w:rPr>
      </w:pPr>
      <w:r w:rsidRPr="008E2507">
        <w:rPr>
          <w:color w:val="000000"/>
        </w:rPr>
        <w:t xml:space="preserve">      </w:t>
      </w:r>
    </w:p>
    <w:p w:rsidR="00736999" w:rsidRPr="008E2507" w:rsidRDefault="00736999" w:rsidP="00356A06">
      <w:pPr>
        <w:pStyle w:val="NoSpacing"/>
        <w:rPr>
          <w:color w:val="000000"/>
          <w:sz w:val="2"/>
          <w:szCs w:val="2"/>
        </w:rPr>
      </w:pPr>
    </w:p>
    <w:p w:rsidR="00736999" w:rsidRPr="008E2507" w:rsidRDefault="00736999" w:rsidP="00356A06">
      <w:pPr>
        <w:pStyle w:val="NoSpacing"/>
        <w:rPr>
          <w:color w:val="000000"/>
          <w:sz w:val="2"/>
          <w:szCs w:val="2"/>
        </w:rPr>
      </w:pPr>
    </w:p>
    <w:p w:rsidR="00736999" w:rsidRPr="008E2507" w:rsidRDefault="00736999" w:rsidP="00356A06">
      <w:pPr>
        <w:pStyle w:val="NoSpacing"/>
        <w:rPr>
          <w:color w:val="000000"/>
          <w:sz w:val="2"/>
          <w:szCs w:val="2"/>
        </w:rPr>
      </w:pPr>
    </w:p>
    <w:p w:rsidR="00736999" w:rsidRPr="008E2507" w:rsidRDefault="00736999" w:rsidP="00356A06">
      <w:pPr>
        <w:pStyle w:val="NoSpacing"/>
        <w:rPr>
          <w:color w:val="000000"/>
          <w:sz w:val="2"/>
          <w:szCs w:val="2"/>
        </w:rPr>
      </w:pPr>
    </w:p>
    <w:p w:rsidR="00736999" w:rsidRPr="008E2507" w:rsidRDefault="00736999" w:rsidP="00356A06">
      <w:pPr>
        <w:pStyle w:val="NoSpacing"/>
        <w:rPr>
          <w:color w:val="000000"/>
          <w:sz w:val="2"/>
          <w:szCs w:val="2"/>
        </w:rPr>
      </w:pPr>
    </w:p>
    <w:p w:rsidR="00736999" w:rsidRPr="008E2507" w:rsidRDefault="00736999" w:rsidP="00356A06">
      <w:pPr>
        <w:pStyle w:val="NoSpacing"/>
        <w:rPr>
          <w:color w:val="000000"/>
          <w:sz w:val="2"/>
          <w:szCs w:val="2"/>
        </w:rPr>
      </w:pPr>
    </w:p>
    <w:p w:rsidR="00736999" w:rsidRPr="008E2507" w:rsidRDefault="00736999" w:rsidP="00356A06">
      <w:pPr>
        <w:pStyle w:val="NoSpacing"/>
        <w:rPr>
          <w:color w:val="000000"/>
          <w:sz w:val="2"/>
          <w:szCs w:val="2"/>
        </w:rPr>
      </w:pPr>
    </w:p>
    <w:p w:rsidR="00736999" w:rsidRPr="008E2507" w:rsidRDefault="00736999" w:rsidP="00356A06">
      <w:pPr>
        <w:pStyle w:val="NoSpacing"/>
        <w:rPr>
          <w:color w:val="000000"/>
          <w:sz w:val="2"/>
          <w:szCs w:val="2"/>
        </w:rPr>
      </w:pPr>
    </w:p>
    <w:p w:rsidR="00736999" w:rsidRPr="008E2507" w:rsidRDefault="00736999" w:rsidP="00356A06">
      <w:pPr>
        <w:pStyle w:val="NoSpacing"/>
        <w:rPr>
          <w:color w:val="000000"/>
        </w:rPr>
      </w:pPr>
      <w:r w:rsidRPr="008E2507">
        <w:rPr>
          <w:color w:val="000000"/>
          <w:sz w:val="2"/>
          <w:szCs w:val="2"/>
        </w:rPr>
        <w:t xml:space="preserve">                                                                                 </w:t>
      </w:r>
      <w:r w:rsidRPr="008E2507">
        <w:rPr>
          <w:color w:val="000000"/>
        </w:rPr>
        <w:t xml:space="preserve"> </w:t>
      </w:r>
      <w:r w:rsidRPr="008E2507">
        <w:rPr>
          <w:rFonts w:ascii="Times New Roman" w:hAnsi="Times New Roman"/>
          <w:b/>
          <w:color w:val="000000"/>
          <w:sz w:val="24"/>
          <w:szCs w:val="24"/>
        </w:rPr>
        <w:t xml:space="preserve">22-)    34 </w:t>
      </w:r>
      <w:r w:rsidRPr="008E2507">
        <w:rPr>
          <w:rFonts w:ascii="Times New Roman" w:hAnsi="Times New Roman"/>
          <w:b/>
          <w:color w:val="000000"/>
          <w:sz w:val="28"/>
          <w:szCs w:val="28"/>
        </w:rPr>
        <w:t>÷</w:t>
      </w:r>
      <w:r w:rsidRPr="008E2507">
        <w:rPr>
          <w:color w:val="000000"/>
        </w:rPr>
        <w:t xml:space="preserve"> </w:t>
      </w:r>
      <w:r w:rsidRPr="008E2507">
        <w:rPr>
          <w:rFonts w:ascii="Times New Roman" w:hAnsi="Times New Roman"/>
          <w:b/>
          <w:color w:val="000000"/>
          <w:sz w:val="24"/>
          <w:szCs w:val="24"/>
        </w:rPr>
        <w:t xml:space="preserve">2 = A   ve     B x 5 = 40      A x B = ?  </w:t>
      </w:r>
    </w:p>
    <w:p w:rsidR="00736999" w:rsidRPr="008E2507" w:rsidRDefault="00736999" w:rsidP="001A0D0E">
      <w:pPr>
        <w:pStyle w:val="NoSpacing"/>
        <w:rPr>
          <w:color w:val="000000"/>
        </w:rPr>
      </w:pPr>
      <w:r w:rsidRPr="008E2507">
        <w:rPr>
          <w:color w:val="000000"/>
        </w:rPr>
        <w:t xml:space="preserve">                 </w:t>
      </w:r>
      <w:r w:rsidRPr="008E2507">
        <w:rPr>
          <w:rFonts w:ascii="Times New Roman" w:hAnsi="Times New Roman"/>
          <w:b/>
          <w:color w:val="000000"/>
        </w:rPr>
        <w:t xml:space="preserve">A-) 17 </w:t>
      </w:r>
      <w:r w:rsidRPr="008E2507">
        <w:rPr>
          <w:rFonts w:ascii="Times New Roman" w:hAnsi="Times New Roman"/>
          <w:b/>
          <w:color w:val="000000"/>
          <w:sz w:val="40"/>
          <w:szCs w:val="40"/>
        </w:rPr>
        <w:t xml:space="preserve">              </w:t>
      </w:r>
      <w:r w:rsidRPr="008E2507">
        <w:rPr>
          <w:rFonts w:ascii="Times New Roman" w:hAnsi="Times New Roman"/>
          <w:b/>
          <w:color w:val="000000"/>
        </w:rPr>
        <w:t xml:space="preserve">B-) 8 </w:t>
      </w:r>
      <w:r w:rsidRPr="008E2507">
        <w:rPr>
          <w:rFonts w:ascii="Times New Roman" w:hAnsi="Times New Roman"/>
          <w:b/>
          <w:color w:val="000000"/>
          <w:sz w:val="40"/>
          <w:szCs w:val="40"/>
        </w:rPr>
        <w:t xml:space="preserve">           </w:t>
      </w:r>
      <w:r w:rsidRPr="008E2507">
        <w:rPr>
          <w:rFonts w:ascii="Times New Roman" w:hAnsi="Times New Roman"/>
          <w:b/>
          <w:color w:val="000000"/>
        </w:rPr>
        <w:t xml:space="preserve">C-) 136  </w:t>
      </w:r>
      <w:r w:rsidRPr="008E2507">
        <w:rPr>
          <w:rFonts w:ascii="Times New Roman" w:hAnsi="Times New Roman"/>
          <w:b/>
          <w:color w:val="000000"/>
          <w:sz w:val="40"/>
          <w:szCs w:val="40"/>
        </w:rPr>
        <w:t xml:space="preserve">        </w:t>
      </w:r>
    </w:p>
    <w:p w:rsidR="00736999" w:rsidRPr="008E2507" w:rsidRDefault="00736999">
      <w:pPr>
        <w:rPr>
          <w:color w:val="000000"/>
        </w:rPr>
      </w:pPr>
    </w:p>
    <w:p w:rsidR="00736999" w:rsidRPr="008E2507" w:rsidRDefault="00736999">
      <w:pPr>
        <w:rPr>
          <w:color w:val="000000"/>
        </w:rPr>
      </w:pPr>
    </w:p>
    <w:p w:rsidR="00736999" w:rsidRPr="008E2507" w:rsidRDefault="00736999">
      <w:pPr>
        <w:rPr>
          <w:color w:val="000000"/>
        </w:rPr>
      </w:pPr>
    </w:p>
    <w:p w:rsidR="00736999" w:rsidRPr="008E2507" w:rsidRDefault="00736999" w:rsidP="001A0D0E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8E2507">
        <w:rPr>
          <w:rFonts w:ascii="Times New Roman" w:hAnsi="Times New Roman"/>
          <w:b/>
          <w:color w:val="000000"/>
          <w:sz w:val="24"/>
          <w:szCs w:val="24"/>
        </w:rPr>
        <w:t>23-) Bir bölme işleminde bölen 8, bölüm 16 ve kalan</w:t>
      </w:r>
    </w:p>
    <w:p w:rsidR="00736999" w:rsidRPr="008E2507" w:rsidRDefault="00736999" w:rsidP="001A0D0E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8E2507">
        <w:rPr>
          <w:rFonts w:ascii="Times New Roman" w:hAnsi="Times New Roman"/>
          <w:b/>
          <w:color w:val="000000"/>
          <w:sz w:val="24"/>
          <w:szCs w:val="24"/>
        </w:rPr>
        <w:t>5 ise bölünen kaçtır?</w:t>
      </w:r>
    </w:p>
    <w:p w:rsidR="00736999" w:rsidRPr="008E2507" w:rsidRDefault="00736999" w:rsidP="001A0D0E">
      <w:pPr>
        <w:pStyle w:val="NoSpacing"/>
        <w:rPr>
          <w:color w:val="000000"/>
        </w:rPr>
      </w:pPr>
      <w:r w:rsidRPr="008E2507">
        <w:rPr>
          <w:rFonts w:ascii="Times New Roman" w:hAnsi="Times New Roman"/>
          <w:b/>
          <w:color w:val="000000"/>
        </w:rPr>
        <w:t xml:space="preserve">A-) 128 </w:t>
      </w:r>
      <w:r w:rsidRPr="008E2507">
        <w:rPr>
          <w:rFonts w:ascii="Times New Roman" w:hAnsi="Times New Roman"/>
          <w:b/>
          <w:color w:val="000000"/>
          <w:sz w:val="40"/>
          <w:szCs w:val="40"/>
        </w:rPr>
        <w:t xml:space="preserve">             </w:t>
      </w:r>
      <w:r w:rsidRPr="008E2507">
        <w:rPr>
          <w:rFonts w:ascii="Times New Roman" w:hAnsi="Times New Roman"/>
          <w:b/>
          <w:color w:val="000000"/>
        </w:rPr>
        <w:t xml:space="preserve">B-) 133 </w:t>
      </w:r>
      <w:r w:rsidRPr="008E2507">
        <w:rPr>
          <w:rFonts w:ascii="Times New Roman" w:hAnsi="Times New Roman"/>
          <w:b/>
          <w:color w:val="000000"/>
          <w:sz w:val="40"/>
          <w:szCs w:val="40"/>
        </w:rPr>
        <w:t xml:space="preserve">               </w:t>
      </w:r>
      <w:r w:rsidRPr="008E2507">
        <w:rPr>
          <w:rFonts w:ascii="Times New Roman" w:hAnsi="Times New Roman"/>
          <w:b/>
          <w:color w:val="000000"/>
        </w:rPr>
        <w:t xml:space="preserve">C-) 140  </w:t>
      </w:r>
      <w:r w:rsidRPr="008E2507">
        <w:rPr>
          <w:rFonts w:ascii="Times New Roman" w:hAnsi="Times New Roman"/>
          <w:b/>
          <w:color w:val="000000"/>
          <w:sz w:val="40"/>
          <w:szCs w:val="40"/>
        </w:rPr>
        <w:t xml:space="preserve">        </w:t>
      </w:r>
    </w:p>
    <w:p w:rsidR="00736999" w:rsidRPr="008E2507" w:rsidRDefault="00736999" w:rsidP="001A0D0E">
      <w:pPr>
        <w:pStyle w:val="NoSpacing"/>
        <w:rPr>
          <w:color w:val="000000"/>
        </w:rPr>
      </w:pPr>
      <w:r w:rsidRPr="008E2507">
        <w:rPr>
          <w:color w:val="000000"/>
        </w:rPr>
        <w:t xml:space="preserve"> </w:t>
      </w:r>
    </w:p>
    <w:p w:rsidR="00736999" w:rsidRPr="008E2507" w:rsidRDefault="00736999" w:rsidP="001A0D0E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1A0D0E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1A0D0E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1A0D0E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1A0D0E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1A0D0E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1A0D0E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1A0D0E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1A0D0E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8E2507">
        <w:rPr>
          <w:rFonts w:ascii="Times New Roman" w:hAnsi="Times New Roman"/>
          <w:b/>
          <w:color w:val="000000"/>
          <w:sz w:val="24"/>
          <w:szCs w:val="24"/>
        </w:rPr>
        <w:t>24-) Her birinin içinde 6 tane mum olan 4 tane kutu</w:t>
      </w:r>
    </w:p>
    <w:p w:rsidR="00736999" w:rsidRPr="008E2507" w:rsidRDefault="00736999" w:rsidP="001A0D0E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8E2507">
        <w:rPr>
          <w:rFonts w:ascii="Times New Roman" w:hAnsi="Times New Roman"/>
          <w:b/>
          <w:color w:val="000000"/>
          <w:sz w:val="24"/>
          <w:szCs w:val="24"/>
        </w:rPr>
        <w:t>vardır. Mumların tamamı tanesi 3 kuruştan satılırsa</w:t>
      </w:r>
    </w:p>
    <w:p w:rsidR="00736999" w:rsidRPr="008E2507" w:rsidRDefault="00736999" w:rsidP="001A0D0E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8E2507">
        <w:rPr>
          <w:rFonts w:ascii="Times New Roman" w:hAnsi="Times New Roman"/>
          <w:b/>
          <w:color w:val="000000"/>
          <w:sz w:val="24"/>
          <w:szCs w:val="24"/>
        </w:rPr>
        <w:t>kaç kuruş elde edilir?</w:t>
      </w:r>
    </w:p>
    <w:p w:rsidR="00736999" w:rsidRPr="008E2507" w:rsidRDefault="00736999" w:rsidP="001A0D0E">
      <w:pPr>
        <w:pStyle w:val="NoSpacing"/>
        <w:rPr>
          <w:color w:val="000000"/>
        </w:rPr>
      </w:pPr>
      <w:r w:rsidRPr="008E2507">
        <w:rPr>
          <w:rFonts w:ascii="Times New Roman" w:hAnsi="Times New Roman"/>
          <w:b/>
          <w:color w:val="000000"/>
          <w:sz w:val="24"/>
          <w:szCs w:val="24"/>
        </w:rPr>
        <w:t>A-) 72                        B-) 24                         C-) 18</w:t>
      </w:r>
    </w:p>
    <w:p w:rsidR="00736999" w:rsidRPr="008E2507" w:rsidRDefault="00736999" w:rsidP="00B26852">
      <w:pPr>
        <w:pStyle w:val="NoSpacing"/>
        <w:rPr>
          <w:color w:val="000000"/>
        </w:rPr>
      </w:pPr>
    </w:p>
    <w:p w:rsidR="00736999" w:rsidRPr="008E2507" w:rsidRDefault="00736999" w:rsidP="00B26852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B26852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B26852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B26852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B26852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B26852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B26852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8E2507">
        <w:rPr>
          <w:rFonts w:ascii="Times New Roman" w:hAnsi="Times New Roman"/>
          <w:b/>
          <w:color w:val="000000"/>
          <w:sz w:val="24"/>
          <w:szCs w:val="24"/>
        </w:rPr>
        <w:t>25-) Annem 59 tane elmayı 4 tabağa eşit bir şekilde</w:t>
      </w:r>
    </w:p>
    <w:p w:rsidR="00736999" w:rsidRPr="008E2507" w:rsidRDefault="00736999" w:rsidP="00B26852">
      <w:pPr>
        <w:pStyle w:val="NoSpacing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8E2507">
        <w:rPr>
          <w:rFonts w:ascii="Times New Roman" w:hAnsi="Times New Roman"/>
          <w:b/>
          <w:color w:val="000000"/>
          <w:sz w:val="24"/>
          <w:szCs w:val="24"/>
        </w:rPr>
        <w:t xml:space="preserve">paylaştırırsa kaç tane elma </w:t>
      </w:r>
      <w:r w:rsidRPr="008E2507">
        <w:rPr>
          <w:rFonts w:ascii="Times New Roman" w:hAnsi="Times New Roman"/>
          <w:b/>
          <w:color w:val="000000"/>
          <w:sz w:val="24"/>
          <w:szCs w:val="24"/>
          <w:u w:val="single"/>
        </w:rPr>
        <w:t>artar?</w:t>
      </w:r>
    </w:p>
    <w:p w:rsidR="00736999" w:rsidRPr="008E2507" w:rsidRDefault="00736999" w:rsidP="00B26852">
      <w:pPr>
        <w:pStyle w:val="NoSpacing"/>
        <w:rPr>
          <w:color w:val="000000"/>
        </w:rPr>
      </w:pPr>
      <w:r w:rsidRPr="008E2507">
        <w:rPr>
          <w:rFonts w:ascii="Times New Roman" w:hAnsi="Times New Roman"/>
          <w:b/>
          <w:color w:val="000000"/>
          <w:sz w:val="24"/>
          <w:szCs w:val="24"/>
        </w:rPr>
        <w:t>A-) 14                          B-) 2                          C-) 3</w:t>
      </w:r>
    </w:p>
    <w:p w:rsidR="00736999" w:rsidRPr="008E2507" w:rsidRDefault="00736999" w:rsidP="00D02143">
      <w:pPr>
        <w:pStyle w:val="NoSpacing"/>
        <w:rPr>
          <w:color w:val="000000"/>
        </w:rPr>
      </w:pPr>
    </w:p>
    <w:p w:rsidR="00736999" w:rsidRPr="008E2507" w:rsidRDefault="00736999" w:rsidP="00D02143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D02143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D02143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D02143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D02143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D02143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D02143">
      <w:pPr>
        <w:pStyle w:val="NoSpacing"/>
        <w:rPr>
          <w:color w:val="000000"/>
        </w:rPr>
      </w:pPr>
      <w:r w:rsidRPr="008E2507">
        <w:rPr>
          <w:rFonts w:ascii="Times New Roman" w:hAnsi="Times New Roman"/>
          <w:b/>
          <w:color w:val="000000"/>
          <w:sz w:val="24"/>
          <w:szCs w:val="24"/>
        </w:rPr>
        <w:t xml:space="preserve">26-)    A + 15 = 50     B – 18 = 5 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 </w:t>
      </w:r>
      <w:r w:rsidRPr="008E2507">
        <w:rPr>
          <w:rFonts w:ascii="Times New Roman" w:hAnsi="Times New Roman"/>
          <w:b/>
          <w:color w:val="000000"/>
          <w:sz w:val="24"/>
          <w:szCs w:val="24"/>
        </w:rPr>
        <w:t xml:space="preserve">  ise  A x B = ?</w:t>
      </w:r>
    </w:p>
    <w:p w:rsidR="00736999" w:rsidRPr="008E2507" w:rsidRDefault="00736999" w:rsidP="00FF2206">
      <w:pPr>
        <w:pStyle w:val="NoSpacing"/>
        <w:rPr>
          <w:color w:val="000000"/>
        </w:rPr>
      </w:pPr>
      <w:r w:rsidRPr="008E2507">
        <w:rPr>
          <w:rFonts w:ascii="Times New Roman" w:hAnsi="Times New Roman"/>
          <w:b/>
          <w:color w:val="000000"/>
          <w:sz w:val="24"/>
          <w:szCs w:val="24"/>
        </w:rPr>
        <w:t>A-) 150                       B-) 1150                      C-) 35</w:t>
      </w:r>
    </w:p>
    <w:p w:rsidR="00736999" w:rsidRPr="008E2507" w:rsidRDefault="00736999" w:rsidP="00FF2206">
      <w:pPr>
        <w:pStyle w:val="NoSpacing"/>
        <w:rPr>
          <w:color w:val="000000"/>
        </w:rPr>
      </w:pPr>
    </w:p>
    <w:p w:rsidR="00736999" w:rsidRPr="008E2507" w:rsidRDefault="00736999" w:rsidP="00FF2206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FF2206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FF2206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FF2206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FF2206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FF2206">
      <w:pPr>
        <w:pStyle w:val="NoSpacing"/>
        <w:rPr>
          <w:color w:val="000000"/>
        </w:rPr>
      </w:pPr>
      <w:r w:rsidRPr="008E2507">
        <w:rPr>
          <w:rFonts w:ascii="Times New Roman" w:hAnsi="Times New Roman"/>
          <w:b/>
          <w:color w:val="000000"/>
          <w:sz w:val="24"/>
          <w:szCs w:val="24"/>
        </w:rPr>
        <w:t xml:space="preserve">27-) A – 24 = 18  ve B </w:t>
      </w:r>
      <w:r w:rsidRPr="008E2507">
        <w:rPr>
          <w:rFonts w:ascii="Times New Roman" w:hAnsi="Times New Roman"/>
          <w:b/>
          <w:color w:val="000000"/>
          <w:sz w:val="28"/>
          <w:szCs w:val="28"/>
        </w:rPr>
        <w:t>÷</w:t>
      </w:r>
      <w:r w:rsidRPr="008E2507">
        <w:rPr>
          <w:color w:val="000000"/>
        </w:rPr>
        <w:t xml:space="preserve"> </w:t>
      </w:r>
      <w:r w:rsidRPr="008E2507">
        <w:rPr>
          <w:rFonts w:ascii="Times New Roman" w:hAnsi="Times New Roman"/>
          <w:b/>
          <w:color w:val="000000"/>
          <w:sz w:val="24"/>
          <w:szCs w:val="24"/>
        </w:rPr>
        <w:t xml:space="preserve">4 = 28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8E2507">
        <w:rPr>
          <w:rFonts w:ascii="Times New Roman" w:hAnsi="Times New Roman"/>
          <w:b/>
          <w:color w:val="000000"/>
          <w:sz w:val="24"/>
          <w:szCs w:val="24"/>
        </w:rPr>
        <w:t xml:space="preserve">  ise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  </w:t>
      </w:r>
      <w:r w:rsidRPr="008E2507">
        <w:rPr>
          <w:rFonts w:ascii="Times New Roman" w:hAnsi="Times New Roman"/>
          <w:b/>
          <w:color w:val="000000"/>
          <w:sz w:val="24"/>
          <w:szCs w:val="24"/>
        </w:rPr>
        <w:t xml:space="preserve"> A x B = ?</w:t>
      </w:r>
    </w:p>
    <w:p w:rsidR="00736999" w:rsidRPr="008E2507" w:rsidRDefault="00736999" w:rsidP="00FF2206">
      <w:pPr>
        <w:pStyle w:val="NoSpacing"/>
        <w:rPr>
          <w:color w:val="000000"/>
        </w:rPr>
      </w:pPr>
      <w:r w:rsidRPr="008E2507">
        <w:rPr>
          <w:rFonts w:ascii="Times New Roman" w:hAnsi="Times New Roman"/>
          <w:b/>
          <w:color w:val="000000"/>
          <w:sz w:val="24"/>
          <w:szCs w:val="24"/>
        </w:rPr>
        <w:t>A-) 294                       B-) 190                      C-) 200</w:t>
      </w:r>
    </w:p>
    <w:p w:rsidR="00736999" w:rsidRPr="008E2507" w:rsidRDefault="00736999" w:rsidP="00FF2206">
      <w:pPr>
        <w:pStyle w:val="NoSpacing"/>
        <w:rPr>
          <w:color w:val="000000"/>
        </w:rPr>
      </w:pPr>
    </w:p>
    <w:p w:rsidR="00736999" w:rsidRPr="008E2507" w:rsidRDefault="00736999" w:rsidP="00FF2206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FF2206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FF2206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FF2206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FF2206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FF2206">
      <w:pPr>
        <w:pStyle w:val="NoSpacing"/>
        <w:rPr>
          <w:color w:val="000000"/>
        </w:rPr>
      </w:pPr>
      <w:r w:rsidRPr="008E2507">
        <w:rPr>
          <w:rFonts w:ascii="Times New Roman" w:hAnsi="Times New Roman"/>
          <w:b/>
          <w:color w:val="000000"/>
          <w:sz w:val="24"/>
          <w:szCs w:val="24"/>
        </w:rPr>
        <w:t xml:space="preserve">28-)                       603 </w:t>
      </w:r>
      <w:r w:rsidRPr="008E2507">
        <w:rPr>
          <w:rFonts w:ascii="Times New Roman" w:hAnsi="Times New Roman"/>
          <w:b/>
          <w:color w:val="000000"/>
          <w:sz w:val="28"/>
          <w:szCs w:val="28"/>
        </w:rPr>
        <w:t>÷</w:t>
      </w:r>
      <w:r w:rsidRPr="008E2507">
        <w:rPr>
          <w:color w:val="000000"/>
        </w:rPr>
        <w:t xml:space="preserve"> </w:t>
      </w:r>
      <w:r w:rsidRPr="008E2507">
        <w:rPr>
          <w:rFonts w:ascii="Times New Roman" w:hAnsi="Times New Roman"/>
          <w:b/>
          <w:color w:val="000000"/>
          <w:sz w:val="24"/>
          <w:szCs w:val="24"/>
        </w:rPr>
        <w:t>3 = ?</w:t>
      </w:r>
    </w:p>
    <w:p w:rsidR="00736999" w:rsidRPr="008E2507" w:rsidRDefault="00736999" w:rsidP="00FF2206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8E2507">
        <w:rPr>
          <w:rFonts w:ascii="Times New Roman" w:hAnsi="Times New Roman"/>
          <w:b/>
          <w:color w:val="000000"/>
          <w:sz w:val="24"/>
          <w:szCs w:val="24"/>
        </w:rPr>
        <w:t>A-) 21                       B-) 221                      C-) 201</w:t>
      </w:r>
    </w:p>
    <w:p w:rsidR="00736999" w:rsidRPr="008E2507" w:rsidRDefault="00736999" w:rsidP="00FF2206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</w:p>
    <w:p w:rsidR="00736999" w:rsidRPr="008E2507" w:rsidRDefault="00736999" w:rsidP="00FF2206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FF2206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FF2206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FF2206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FF2206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FF2206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FF2206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8E2507">
        <w:rPr>
          <w:rFonts w:ascii="Times New Roman" w:hAnsi="Times New Roman"/>
          <w:b/>
          <w:color w:val="000000"/>
          <w:sz w:val="24"/>
          <w:szCs w:val="24"/>
        </w:rPr>
        <w:t xml:space="preserve">29-)                        240 </w:t>
      </w:r>
      <w:r w:rsidRPr="008E2507">
        <w:rPr>
          <w:rFonts w:ascii="Times New Roman" w:hAnsi="Times New Roman"/>
          <w:b/>
          <w:color w:val="000000"/>
          <w:sz w:val="28"/>
          <w:szCs w:val="28"/>
        </w:rPr>
        <w:t>÷</w:t>
      </w:r>
      <w:r w:rsidRPr="008E2507">
        <w:rPr>
          <w:color w:val="000000"/>
        </w:rPr>
        <w:t xml:space="preserve"> </w:t>
      </w:r>
      <w:r w:rsidRPr="008E2507">
        <w:rPr>
          <w:rFonts w:ascii="Times New Roman" w:hAnsi="Times New Roman"/>
          <w:b/>
          <w:color w:val="000000"/>
          <w:sz w:val="24"/>
          <w:szCs w:val="24"/>
        </w:rPr>
        <w:t>2 = ?</w:t>
      </w:r>
    </w:p>
    <w:p w:rsidR="00736999" w:rsidRPr="008E2507" w:rsidRDefault="00736999" w:rsidP="00113C20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8E2507">
        <w:rPr>
          <w:rFonts w:ascii="Times New Roman" w:hAnsi="Times New Roman"/>
          <w:b/>
          <w:color w:val="000000"/>
          <w:sz w:val="24"/>
          <w:szCs w:val="24"/>
        </w:rPr>
        <w:t>A-) 210                       B-) 21                      C-) 20</w:t>
      </w:r>
    </w:p>
    <w:p w:rsidR="00736999" w:rsidRPr="008E2507" w:rsidRDefault="00736999" w:rsidP="00FF2206">
      <w:pPr>
        <w:pStyle w:val="NoSpacing"/>
        <w:rPr>
          <w:color w:val="000000"/>
        </w:rPr>
      </w:pPr>
    </w:p>
    <w:p w:rsidR="00736999" w:rsidRPr="008E2507" w:rsidRDefault="00736999" w:rsidP="003F2762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3F2762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3F2762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3F2762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3F2762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3F2762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3F2762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3F2762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3F2762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3F2762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8E2507">
        <w:rPr>
          <w:rFonts w:ascii="Times New Roman" w:hAnsi="Times New Roman"/>
          <w:b/>
          <w:color w:val="000000"/>
          <w:sz w:val="24"/>
          <w:szCs w:val="24"/>
        </w:rPr>
        <w:t xml:space="preserve">30-)                           184 </w:t>
      </w:r>
      <w:r w:rsidRPr="008E2507">
        <w:rPr>
          <w:rFonts w:ascii="Times New Roman" w:hAnsi="Times New Roman"/>
          <w:b/>
          <w:color w:val="000000"/>
          <w:sz w:val="28"/>
          <w:szCs w:val="28"/>
        </w:rPr>
        <w:t>÷</w:t>
      </w:r>
      <w:r w:rsidRPr="008E2507">
        <w:rPr>
          <w:color w:val="000000"/>
        </w:rPr>
        <w:t xml:space="preserve"> </w:t>
      </w:r>
      <w:r w:rsidRPr="008E2507">
        <w:rPr>
          <w:rFonts w:ascii="Times New Roman" w:hAnsi="Times New Roman"/>
          <w:b/>
          <w:color w:val="000000"/>
          <w:sz w:val="24"/>
          <w:szCs w:val="24"/>
        </w:rPr>
        <w:t>4 = ?</w:t>
      </w:r>
    </w:p>
    <w:p w:rsidR="00736999" w:rsidRPr="008E2507" w:rsidRDefault="00736999" w:rsidP="003F2762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8E2507">
        <w:rPr>
          <w:rFonts w:ascii="Times New Roman" w:hAnsi="Times New Roman"/>
          <w:b/>
          <w:color w:val="000000"/>
          <w:sz w:val="24"/>
          <w:szCs w:val="24"/>
        </w:rPr>
        <w:t>A-) 45                         B-) 46                     C-) 47</w:t>
      </w:r>
    </w:p>
    <w:p w:rsidR="00736999" w:rsidRPr="008E2507" w:rsidRDefault="00736999" w:rsidP="00FF2206">
      <w:pPr>
        <w:pStyle w:val="NoSpacing"/>
        <w:rPr>
          <w:color w:val="000000"/>
        </w:rPr>
      </w:pPr>
    </w:p>
    <w:p w:rsidR="00736999" w:rsidRPr="008E2507" w:rsidRDefault="00736999" w:rsidP="00FF2206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FF2206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FF2206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FF2206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FF2206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FF2206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FF2206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FF2206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FF2206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FF2206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8E2507">
        <w:rPr>
          <w:rFonts w:ascii="Times New Roman" w:hAnsi="Times New Roman"/>
          <w:b/>
          <w:color w:val="000000"/>
          <w:sz w:val="24"/>
          <w:szCs w:val="24"/>
        </w:rPr>
        <w:t>31-) Ali kitabının 1.gün 16 sayfasını, 2. gün ise 1.</w:t>
      </w:r>
    </w:p>
    <w:p w:rsidR="00736999" w:rsidRPr="008E2507" w:rsidRDefault="00736999" w:rsidP="00FF2206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8E2507">
        <w:rPr>
          <w:rFonts w:ascii="Times New Roman" w:hAnsi="Times New Roman"/>
          <w:b/>
          <w:color w:val="000000"/>
          <w:sz w:val="24"/>
          <w:szCs w:val="24"/>
        </w:rPr>
        <w:t xml:space="preserve">günde okuduğunun yarısından 2 sayfa fazla ve </w:t>
      </w:r>
    </w:p>
    <w:p w:rsidR="00736999" w:rsidRPr="008E2507" w:rsidRDefault="00736999" w:rsidP="00FF2206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8E2507">
        <w:rPr>
          <w:rFonts w:ascii="Times New Roman" w:hAnsi="Times New Roman"/>
          <w:b/>
          <w:color w:val="000000"/>
          <w:sz w:val="24"/>
          <w:szCs w:val="24"/>
        </w:rPr>
        <w:t>3. günde de ilk iki günde okuduğunun toplamından</w:t>
      </w:r>
    </w:p>
    <w:p w:rsidR="00736999" w:rsidRPr="008E2507" w:rsidRDefault="00736999" w:rsidP="00FF2206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8E2507">
        <w:rPr>
          <w:rFonts w:ascii="Times New Roman" w:hAnsi="Times New Roman"/>
          <w:b/>
          <w:color w:val="000000"/>
          <w:sz w:val="24"/>
          <w:szCs w:val="24"/>
        </w:rPr>
        <w:t>5 sayfa fazla okuyarak kitabı bitiriyor. Kitap kaç</w:t>
      </w:r>
    </w:p>
    <w:p w:rsidR="00736999" w:rsidRPr="008E2507" w:rsidRDefault="00736999" w:rsidP="00FF2206">
      <w:pPr>
        <w:pStyle w:val="NoSpacing"/>
        <w:rPr>
          <w:color w:val="000000"/>
        </w:rPr>
      </w:pPr>
      <w:r w:rsidRPr="008E2507">
        <w:rPr>
          <w:rFonts w:ascii="Times New Roman" w:hAnsi="Times New Roman"/>
          <w:b/>
          <w:color w:val="000000"/>
          <w:sz w:val="24"/>
          <w:szCs w:val="24"/>
        </w:rPr>
        <w:t>sayfadır?</w:t>
      </w:r>
    </w:p>
    <w:p w:rsidR="00736999" w:rsidRPr="008E2507" w:rsidRDefault="00736999" w:rsidP="00CD18F9">
      <w:pPr>
        <w:pStyle w:val="NoSpacing"/>
        <w:rPr>
          <w:color w:val="000000"/>
        </w:rPr>
      </w:pPr>
      <w:r w:rsidRPr="008E2507">
        <w:rPr>
          <w:rFonts w:ascii="Times New Roman" w:hAnsi="Times New Roman"/>
          <w:b/>
          <w:color w:val="000000"/>
          <w:sz w:val="24"/>
          <w:szCs w:val="24"/>
        </w:rPr>
        <w:t>A-) 16                         B-) 57                      C-) 10</w:t>
      </w:r>
    </w:p>
    <w:p w:rsidR="00736999" w:rsidRPr="008E2507" w:rsidRDefault="00736999" w:rsidP="00CD18F9">
      <w:pPr>
        <w:pStyle w:val="NoSpacing"/>
        <w:rPr>
          <w:color w:val="000000"/>
        </w:rPr>
      </w:pPr>
    </w:p>
    <w:p w:rsidR="00736999" w:rsidRPr="008E2507" w:rsidRDefault="00736999" w:rsidP="00CD18F9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CD18F9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CD18F9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CD18F9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CD18F9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CD18F9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CD18F9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CD18F9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CD18F9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CD18F9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8E2507">
        <w:rPr>
          <w:rFonts w:ascii="Times New Roman" w:hAnsi="Times New Roman"/>
          <w:b/>
          <w:color w:val="000000"/>
          <w:sz w:val="24"/>
          <w:szCs w:val="24"/>
        </w:rPr>
        <w:t>32-) AAA üç basamaklı bir sayıdır ve sayı</w:t>
      </w:r>
    </w:p>
    <w:p w:rsidR="00736999" w:rsidRPr="008E2507" w:rsidRDefault="00736999" w:rsidP="00CD18F9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8E2507">
        <w:rPr>
          <w:rFonts w:ascii="Times New Roman" w:hAnsi="Times New Roman"/>
          <w:b/>
          <w:color w:val="000000"/>
          <w:sz w:val="24"/>
          <w:szCs w:val="24"/>
        </w:rPr>
        <w:t xml:space="preserve"> değerlerinin toplamı 15 olduğuna göre bu sayı aşağıdakilerden hangisidir?</w:t>
      </w:r>
    </w:p>
    <w:p w:rsidR="00736999" w:rsidRPr="008E2507" w:rsidRDefault="00736999" w:rsidP="003F2762">
      <w:pPr>
        <w:pStyle w:val="NoSpacing"/>
        <w:rPr>
          <w:color w:val="000000"/>
        </w:rPr>
      </w:pPr>
      <w:r w:rsidRPr="008E2507">
        <w:rPr>
          <w:rFonts w:ascii="Times New Roman" w:hAnsi="Times New Roman"/>
          <w:b/>
          <w:color w:val="000000"/>
          <w:sz w:val="24"/>
          <w:szCs w:val="24"/>
        </w:rPr>
        <w:t>A-) 333                         B-) 444                    C-) 555</w:t>
      </w:r>
    </w:p>
    <w:p w:rsidR="00736999" w:rsidRPr="008E2507" w:rsidRDefault="00736999" w:rsidP="00CD18F9">
      <w:pPr>
        <w:pStyle w:val="NoSpacing"/>
        <w:rPr>
          <w:color w:val="000000"/>
        </w:rPr>
      </w:pPr>
    </w:p>
    <w:p w:rsidR="00736999" w:rsidRPr="008E2507" w:rsidRDefault="00736999" w:rsidP="003F2762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3F2762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3F2762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3F2762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3F2762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3F2762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3F2762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3F2762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3F2762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3F2762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3F2762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3F2762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3F2762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736999" w:rsidRPr="008E2507" w:rsidRDefault="00736999" w:rsidP="003F2762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8E2507">
        <w:rPr>
          <w:rFonts w:ascii="Times New Roman" w:hAnsi="Times New Roman"/>
          <w:b/>
          <w:color w:val="000000"/>
          <w:sz w:val="24"/>
          <w:szCs w:val="24"/>
        </w:rPr>
        <w:t xml:space="preserve">33-)                 </w:t>
      </w:r>
      <w:r w:rsidRPr="008E2507">
        <w:rPr>
          <w:rFonts w:ascii="Times New Roman" w:hAnsi="Times New Roman"/>
          <w:b/>
          <w:color w:val="000000"/>
          <w:sz w:val="2"/>
          <w:szCs w:val="2"/>
        </w:rPr>
        <w:t xml:space="preserve">    </w:t>
      </w:r>
      <w:r w:rsidRPr="008E2507">
        <w:rPr>
          <w:rFonts w:ascii="Times New Roman" w:hAnsi="Times New Roman"/>
          <w:b/>
          <w:color w:val="000000"/>
          <w:sz w:val="24"/>
          <w:szCs w:val="24"/>
        </w:rPr>
        <w:t xml:space="preserve"> 1 2 A</w:t>
      </w:r>
    </w:p>
    <w:p w:rsidR="00736999" w:rsidRPr="008E2507" w:rsidRDefault="00736999" w:rsidP="003F2762">
      <w:pPr>
        <w:pStyle w:val="NoSpacing"/>
        <w:rPr>
          <w:color w:val="000000"/>
        </w:rPr>
      </w:pPr>
      <w:r w:rsidRPr="008E2507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2 B 6     ( A x B ) x C = ?</w:t>
      </w:r>
    </w:p>
    <w:p w:rsidR="00736999" w:rsidRPr="008E2507" w:rsidRDefault="00736999" w:rsidP="003F2762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noProof/>
        </w:rPr>
        <w:pict>
          <v:shape id="_x0000_s1150" type="#_x0000_t32" style="position:absolute;margin-left:59.5pt;margin-top:12.85pt;width:46.5pt;height:0;z-index:251721216" o:connectortype="straight" strokeweight="2pt"/>
        </w:pict>
      </w:r>
      <w:r w:rsidRPr="008E2507">
        <w:rPr>
          <w:rFonts w:ascii="Times New Roman" w:hAnsi="Times New Roman"/>
          <w:b/>
          <w:color w:val="000000"/>
          <w:sz w:val="24"/>
          <w:szCs w:val="24"/>
        </w:rPr>
        <w:t xml:space="preserve">                     + C 4 7</w:t>
      </w:r>
    </w:p>
    <w:p w:rsidR="00736999" w:rsidRPr="008E2507" w:rsidRDefault="00736999" w:rsidP="003F2762">
      <w:pPr>
        <w:pStyle w:val="NoSpacing"/>
        <w:rPr>
          <w:color w:val="000000"/>
        </w:rPr>
      </w:pPr>
      <w:r w:rsidRPr="008E2507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7 4 8</w:t>
      </w:r>
    </w:p>
    <w:p w:rsidR="00736999" w:rsidRDefault="00736999" w:rsidP="008E2507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8E2507">
        <w:rPr>
          <w:rFonts w:ascii="Times New Roman" w:hAnsi="Times New Roman"/>
          <w:b/>
          <w:color w:val="000000"/>
          <w:sz w:val="24"/>
          <w:szCs w:val="24"/>
        </w:rPr>
        <w:t>A-) 105                          B-) 36                     C-) 50</w:t>
      </w:r>
    </w:p>
    <w:p w:rsidR="00736999" w:rsidRDefault="00736999" w:rsidP="001F05E8">
      <w:pPr>
        <w:rPr>
          <w:rFonts w:cs="Calibri"/>
          <w:color w:val="C0C0C0"/>
          <w:sz w:val="16"/>
          <w:szCs w:val="16"/>
        </w:rPr>
      </w:pPr>
      <w:hyperlink r:id="rId47" w:history="1">
        <w:r>
          <w:rPr>
            <w:rStyle w:val="Hyperlink"/>
            <w:rFonts w:cs="Calibri"/>
            <w:color w:val="C0C0C0"/>
            <w:sz w:val="16"/>
            <w:szCs w:val="16"/>
          </w:rPr>
          <w:t>www.sorubak.com</w:t>
        </w:r>
      </w:hyperlink>
      <w:r>
        <w:rPr>
          <w:rFonts w:cs="Calibri"/>
          <w:color w:val="C0C0C0"/>
          <w:sz w:val="16"/>
          <w:szCs w:val="16"/>
        </w:rPr>
        <w:t xml:space="preserve"> </w:t>
      </w:r>
    </w:p>
    <w:p w:rsidR="00736999" w:rsidRPr="008E2507" w:rsidRDefault="00736999" w:rsidP="008E2507">
      <w:pPr>
        <w:pStyle w:val="NoSpacing"/>
        <w:rPr>
          <w:color w:val="000000"/>
        </w:rPr>
      </w:pPr>
    </w:p>
    <w:sectPr w:rsidR="00736999" w:rsidRPr="008E2507" w:rsidSect="00F17BE8">
      <w:pgSz w:w="11906" w:h="16838"/>
      <w:pgMar w:top="284" w:right="282" w:bottom="284" w:left="284" w:header="708" w:footer="708" w:gutter="0"/>
      <w:cols w:num="2" w:sep="1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257FED"/>
    <w:multiLevelType w:val="hybridMultilevel"/>
    <w:tmpl w:val="54CCA370"/>
    <w:lvl w:ilvl="0" w:tplc="CA8CF10E">
      <w:start w:val="1"/>
      <w:numFmt w:val="upperLetter"/>
      <w:lvlText w:val="%1-"/>
      <w:lvlJc w:val="left"/>
      <w:pPr>
        <w:ind w:left="825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8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4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5BF3"/>
    <w:rsid w:val="00113C20"/>
    <w:rsid w:val="001A0D0E"/>
    <w:rsid w:val="001F05E8"/>
    <w:rsid w:val="0023029F"/>
    <w:rsid w:val="002C30EA"/>
    <w:rsid w:val="00356A06"/>
    <w:rsid w:val="003F2762"/>
    <w:rsid w:val="004C5D7E"/>
    <w:rsid w:val="00524791"/>
    <w:rsid w:val="005319E4"/>
    <w:rsid w:val="005766A8"/>
    <w:rsid w:val="006027E3"/>
    <w:rsid w:val="0063487E"/>
    <w:rsid w:val="00711C6C"/>
    <w:rsid w:val="00722C2A"/>
    <w:rsid w:val="00736999"/>
    <w:rsid w:val="007978FC"/>
    <w:rsid w:val="00833D0C"/>
    <w:rsid w:val="00875BF3"/>
    <w:rsid w:val="008B11C9"/>
    <w:rsid w:val="008E2507"/>
    <w:rsid w:val="008E7156"/>
    <w:rsid w:val="009E0621"/>
    <w:rsid w:val="00A1108E"/>
    <w:rsid w:val="00B26852"/>
    <w:rsid w:val="00CD18F9"/>
    <w:rsid w:val="00D02143"/>
    <w:rsid w:val="00D724B6"/>
    <w:rsid w:val="00F17BE8"/>
    <w:rsid w:val="00FF22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27E3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875BF3"/>
  </w:style>
  <w:style w:type="paragraph" w:styleId="BalloonText">
    <w:name w:val="Balloon Text"/>
    <w:basedOn w:val="Normal"/>
    <w:link w:val="BalloonTextChar"/>
    <w:uiPriority w:val="99"/>
    <w:semiHidden/>
    <w:rsid w:val="00875B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75BF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1F05E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807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gif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3" Type="http://schemas.openxmlformats.org/officeDocument/2006/relationships/settings" Target="settings.xml"/><Relationship Id="rId21" Type="http://schemas.openxmlformats.org/officeDocument/2006/relationships/image" Target="media/image17.gif"/><Relationship Id="rId34" Type="http://schemas.openxmlformats.org/officeDocument/2006/relationships/image" Target="media/image30.png"/><Relationship Id="rId42" Type="http://schemas.openxmlformats.org/officeDocument/2006/relationships/image" Target="media/image38.png"/><Relationship Id="rId47" Type="http://schemas.openxmlformats.org/officeDocument/2006/relationships/hyperlink" Target="http://www.sorubak.com/" TargetMode="Externa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gif"/><Relationship Id="rId38" Type="http://schemas.openxmlformats.org/officeDocument/2006/relationships/image" Target="media/image34.png"/><Relationship Id="rId46" Type="http://schemas.openxmlformats.org/officeDocument/2006/relationships/image" Target="media/image42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41" Type="http://schemas.openxmlformats.org/officeDocument/2006/relationships/image" Target="media/image37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49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gif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png"/><Relationship Id="rId48" Type="http://schemas.openxmlformats.org/officeDocument/2006/relationships/fontTable" Target="fontTable.xml"/><Relationship Id="rId8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205</TotalTime>
  <Pages>3</Pages>
  <Words>1011</Words>
  <Characters>5766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edanur</cp:lastModifiedBy>
  <cp:revision>10</cp:revision>
  <cp:lastPrinted>2011-02-17T21:40:00Z</cp:lastPrinted>
  <dcterms:created xsi:type="dcterms:W3CDTF">2011-02-17T18:14:00Z</dcterms:created>
  <dcterms:modified xsi:type="dcterms:W3CDTF">2011-03-05T14:10:00Z</dcterms:modified>
</cp:coreProperties>
</file>