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4" w:rsidRDefault="008B2724" w:rsidP="00E57C0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8B2724" w:rsidRDefault="008B2724" w:rsidP="00E57C0E">
      <w:pPr>
        <w:pStyle w:val="NoSpacing"/>
      </w:pPr>
      <w:r>
        <w:t xml:space="preserve">                                                    </w:t>
      </w:r>
      <w:r w:rsidRPr="00E57C0E">
        <w:rPr>
          <w:rFonts w:ascii="Times New Roman" w:hAnsi="Times New Roman"/>
          <w:b/>
          <w:sz w:val="28"/>
          <w:szCs w:val="28"/>
          <w:u w:val="single"/>
        </w:rPr>
        <w:t>Aşağıda verilen kesirleri sayı doğrusunda gösteriniz</w:t>
      </w:r>
      <w:r>
        <w:t>.</w:t>
      </w:r>
    </w:p>
    <w:p w:rsidR="008B2724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t xml:space="preserve">                   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</w:p>
    <w:p w:rsidR="008B2724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26" style="position:absolute;z-index:251642880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99.45pt;margin-top:25.65pt;width:0;height:15pt;z-index:251644928" o:connectortype="straight" strokeweight="1.75pt"/>
        </w:pict>
      </w:r>
      <w:r>
        <w:rPr>
          <w:noProof/>
        </w:rPr>
        <w:pict>
          <v:shape id="_x0000_s1028" type="#_x0000_t32" style="position:absolute;margin-left:140.7pt;margin-top:24.6pt;width:0;height:15pt;z-index:251643904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463A8&quot;/&gt;&lt;wsp:rsid wsp:val=&quot;00946CAF&quot;/&gt;&lt;wsp:rsid wsp:val=&quot;00C964C2&quot;/&gt;&lt;wsp:rsid wsp:val=&quot;00E57C0E&quot;/&gt;&lt;wsp:rsid wsp:val=&quot;00F00235&quot;/&gt;&lt;/wsp:rsids&gt;&lt;/w:docPr&gt;&lt;w:body&gt;&lt;w:p wsp:rsidR=&quot;00000000&quot; wsp:rsidRDefault=&quot;004463A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26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463A8&quot;/&gt;&lt;wsp:rsid wsp:val=&quot;00946CAF&quot;/&gt;&lt;wsp:rsid wsp:val=&quot;00C964C2&quot;/&gt;&lt;wsp:rsid wsp:val=&quot;00E57C0E&quot;/&gt;&lt;wsp:rsid wsp:val=&quot;00F00235&quot;/&gt;&lt;/wsp:rsids&gt;&lt;/w:docPr&gt;&lt;w:body&gt;&lt;w:p wsp:rsidR=&quot;00000000&quot; wsp:rsidRDefault=&quot;004463A8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</w:pPr>
    </w:p>
    <w:p w:rsidR="008B2724" w:rsidRPr="00E57C0E" w:rsidRDefault="008B2724" w:rsidP="00E57C0E">
      <w:pPr>
        <w:pStyle w:val="NoSpacing"/>
        <w:rPr>
          <w:rFonts w:ascii="Times New Roman" w:hAnsi="Times New Roman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  <w:r w:rsidRPr="00E57C0E">
        <w:rPr>
          <w:rFonts w:ascii="Times New Roman" w:hAnsi="Times New Roman"/>
        </w:rPr>
        <w:t xml:space="preserve">                        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29" style="position:absolute;z-index:251645952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30" type="#_x0000_t32" style="position:absolute;margin-left:399.45pt;margin-top:25.65pt;width:0;height:15pt;z-index:251648000" o:connectortype="straight" strokeweight="1.75pt"/>
        </w:pict>
      </w:r>
      <w:r>
        <w:rPr>
          <w:noProof/>
        </w:rPr>
        <w:pict>
          <v:shape id="_x0000_s1031" type="#_x0000_t32" style="position:absolute;margin-left:140.7pt;margin-top:24.6pt;width:0;height:15pt;z-index:251646976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27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1733CC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1733C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28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1733CC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1733C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32" style="position:absolute;z-index:251649024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33" type="#_x0000_t32" style="position:absolute;margin-left:399.45pt;margin-top:25.65pt;width:0;height:15pt;z-index:251651072" o:connectortype="straight" strokeweight="1.75pt"/>
        </w:pict>
      </w:r>
      <w:r>
        <w:rPr>
          <w:noProof/>
        </w:rPr>
        <w:pict>
          <v:shape id="_x0000_s1034" type="#_x0000_t32" style="position:absolute;margin-left:140.7pt;margin-top:24.6pt;width:0;height:15pt;z-index:251650048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29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CD6335&quot;/&gt;&lt;wsp:rsid wsp:val=&quot;00E57C0E&quot;/&gt;&lt;wsp:rsid wsp:val=&quot;00F00235&quot;/&gt;&lt;/wsp:rsids&gt;&lt;/w:docPr&gt;&lt;w:body&gt;&lt;w:p wsp:rsidR=&quot;00000000&quot; wsp:rsidRDefault=&quot;00CD6335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30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CD6335&quot;/&gt;&lt;wsp:rsid wsp:val=&quot;00E57C0E&quot;/&gt;&lt;wsp:rsid wsp:val=&quot;00F00235&quot;/&gt;&lt;/wsp:rsids&gt;&lt;/w:docPr&gt;&lt;w:body&gt;&lt;w:p wsp:rsidR=&quot;00000000&quot; wsp:rsidRDefault=&quot;00CD6335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35" style="position:absolute;z-index:251652096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36" type="#_x0000_t32" style="position:absolute;margin-left:399.45pt;margin-top:25.65pt;width:0;height:15pt;z-index:251654144" o:connectortype="straight" strokeweight="1.75pt"/>
        </w:pict>
      </w:r>
      <w:r>
        <w:rPr>
          <w:noProof/>
        </w:rPr>
        <w:pict>
          <v:shape id="_x0000_s1037" type="#_x0000_t32" style="position:absolute;margin-left:140.7pt;margin-top:24.6pt;width:0;height:15pt;z-index:251653120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31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885C4C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885C4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32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885C4C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885C4C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38" style="position:absolute;z-index:251655168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39" type="#_x0000_t32" style="position:absolute;margin-left:399.45pt;margin-top:25.65pt;width:0;height:15pt;z-index:251657216" o:connectortype="straight" strokeweight="1.75pt"/>
        </w:pict>
      </w:r>
      <w:r>
        <w:rPr>
          <w:noProof/>
        </w:rPr>
        <w:pict>
          <v:shape id="_x0000_s1040" type="#_x0000_t32" style="position:absolute;margin-left:140.7pt;margin-top:24.6pt;width:0;height:15pt;z-index:251656192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33" type="#_x0000_t75" style="width:15.7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5440AB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5440A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34" type="#_x0000_t75" style="width:15.7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5440AB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5440AB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41" style="position:absolute;z-index:251658240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42" type="#_x0000_t32" style="position:absolute;margin-left:399.45pt;margin-top:25.65pt;width:0;height:15pt;z-index:251660288" o:connectortype="straight" strokeweight="1.75pt"/>
        </w:pict>
      </w:r>
      <w:r>
        <w:rPr>
          <w:noProof/>
        </w:rPr>
        <w:pict>
          <v:shape id="_x0000_s1043" type="#_x0000_t32" style="position:absolute;margin-left:140.7pt;margin-top:24.6pt;width:0;height:15pt;z-index:251659264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35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2785A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42785A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36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2785A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42785A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44" style="position:absolute;z-index:251661312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45" type="#_x0000_t32" style="position:absolute;margin-left:399.45pt;margin-top:25.65pt;width:0;height:15pt;z-index:251663360" o:connectortype="straight" strokeweight="1.75pt"/>
        </w:pict>
      </w:r>
      <w:r>
        <w:rPr>
          <w:noProof/>
        </w:rPr>
        <w:pict>
          <v:shape id="_x0000_s1046" type="#_x0000_t32" style="position:absolute;margin-left:140.7pt;margin-top:24.6pt;width:0;height:15pt;z-index:251662336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37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309CD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B309C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38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309CD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B309C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6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47" style="position:absolute;z-index:251664384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48" type="#_x0000_t32" style="position:absolute;margin-left:399.45pt;margin-top:25.65pt;width:0;height:15pt;z-index:251666432" o:connectortype="straight" strokeweight="1.75pt"/>
        </w:pict>
      </w:r>
      <w:r>
        <w:rPr>
          <w:noProof/>
        </w:rPr>
        <w:pict>
          <v:shape id="_x0000_s1049" type="#_x0000_t32" style="position:absolute;margin-left:140.7pt;margin-top:24.6pt;width:0;height:15pt;z-index:251665408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39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D4145D&quot;/&gt;&lt;wsp:rsid wsp:val=&quot;00E57C0E&quot;/&gt;&lt;wsp:rsid wsp:val=&quot;00F00235&quot;/&gt;&lt;/wsp:rsids&gt;&lt;/w:docPr&gt;&lt;w:body&gt;&lt;w:p wsp:rsidR=&quot;00000000&quot; wsp:rsidRDefault=&quot;00D4145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40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D4145D&quot;/&gt;&lt;wsp:rsid wsp:val=&quot;00E57C0E&quot;/&gt;&lt;wsp:rsid wsp:val=&quot;00F00235&quot;/&gt;&lt;/wsp:rsids&gt;&lt;/w:docPr&gt;&lt;w:body&gt;&lt;w:p wsp:rsidR=&quot;00000000&quot; wsp:rsidRDefault=&quot;00D4145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4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50" style="position:absolute;z-index:251667456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51" type="#_x0000_t32" style="position:absolute;margin-left:399.45pt;margin-top:25.65pt;width:0;height:15pt;z-index:251669504" o:connectortype="straight" strokeweight="1.75pt"/>
        </w:pict>
      </w:r>
      <w:r>
        <w:rPr>
          <w:noProof/>
        </w:rPr>
        <w:pict>
          <v:shape id="_x0000_s1052" type="#_x0000_t32" style="position:absolute;margin-left:140.7pt;margin-top:24.6pt;width:0;height:15pt;z-index:251668480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41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89F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94689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42" type="#_x0000_t75" style="width:15.75pt;height:39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89F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94689F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</w:rPr>
        <w:pict>
          <v:line id="_x0000_s1053" style="position:absolute;z-index:251670528" from="113.9pt,29.55pt" to="428.9pt,29.55pt" strokeweight="1.75pt">
            <v:stroke startarrow="open" endarrow="open"/>
          </v:line>
        </w:pict>
      </w:r>
      <w:r>
        <w:rPr>
          <w:noProof/>
        </w:rPr>
        <w:pict>
          <v:shape id="_x0000_s1054" type="#_x0000_t32" style="position:absolute;margin-left:399.45pt;margin-top:25.65pt;width:0;height:15pt;z-index:251672576" o:connectortype="straight" strokeweight="1.75pt"/>
        </w:pict>
      </w:r>
      <w:r>
        <w:rPr>
          <w:noProof/>
        </w:rPr>
        <w:pict>
          <v:shape id="_x0000_s1055" type="#_x0000_t32" style="position:absolute;margin-left:140.7pt;margin-top:24.6pt;width:0;height:15pt;z-index:251671552" o:connectortype="straight" strokeweight="1.75pt"/>
        </w:pic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begin"/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QUOTE </w:instrText>
      </w:r>
      <w:r w:rsidRPr="00B85404">
        <w:pict>
          <v:shape id="_x0000_i1043" type="#_x0000_t75" style="width:15.7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BD1424&quot;/&gt;&lt;wsp:rsid wsp:val=&quot;00C964C2&quot;/&gt;&lt;wsp:rsid wsp:val=&quot;00E57C0E&quot;/&gt;&lt;wsp:rsid wsp:val=&quot;00F00235&quot;/&gt;&lt;/wsp:rsids&gt;&lt;/w:docPr&gt;&lt;w:body&gt;&lt;w:p wsp:rsidR=&quot;00000000&quot; wsp:rsidRDefault=&quot;00BD142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instrText xml:space="preserve"> </w:instrTex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separate"/>
      </w:r>
      <w:r w:rsidRPr="00B85404">
        <w:pict>
          <v:shape id="_x0000_i1044" type="#_x0000_t75" style="width:15.7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BD1424&quot;/&gt;&lt;wsp:rsid wsp:val=&quot;00C964C2&quot;/&gt;&lt;wsp:rsid wsp:val=&quot;00E57C0E&quot;/&gt;&lt;wsp:rsid wsp:val=&quot;00F00235&quot;/&gt;&lt;/wsp:rsids&gt;&lt;/w:docPr&gt;&lt;w:body&gt;&lt;w:p wsp:rsidR=&quot;00000000&quot; wsp:rsidRDefault=&quot;00BD142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8&quot;/&gt;&lt;w:sz-cs w:val=&quot;48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8&quot;/&gt;&lt;w:sz-cs w:val=&quot;48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B85404">
        <w:rPr>
          <w:rFonts w:ascii="Times New Roman" w:hAnsi="Times New Roman"/>
          <w:b/>
          <w:color w:val="000000"/>
          <w:sz w:val="48"/>
          <w:szCs w:val="48"/>
        </w:rPr>
        <w:fldChar w:fldCharType="end"/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</w:t>
      </w:r>
      <w:r w:rsidRPr="00E57C0E">
        <w:rPr>
          <w:rFonts w:ascii="Times New Roman" w:hAnsi="Times New Roman"/>
          <w:b/>
          <w:color w:val="000000"/>
          <w:sz w:val="28"/>
          <w:szCs w:val="28"/>
        </w:rPr>
        <w:t>0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48"/>
          <w:szCs w:val="48"/>
        </w:rPr>
        <w:t xml:space="preserve">             </w:t>
      </w:r>
    </w:p>
    <w:p w:rsidR="008B2724" w:rsidRDefault="008B2724" w:rsidP="00E57C0E">
      <w:pPr>
        <w:pStyle w:val="NoSpacing"/>
      </w:pPr>
      <w:r>
        <w:t xml:space="preserve">                     </w:t>
      </w: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</w:pPr>
    </w:p>
    <w:p w:rsidR="008B2724" w:rsidRDefault="008B2724" w:rsidP="00F00235">
      <w:pPr>
        <w:pStyle w:val="NoSpacing"/>
      </w:pPr>
      <w:r w:rsidRPr="00F00235">
        <w:rPr>
          <w:rFonts w:ascii="Times New Roman" w:hAnsi="Times New Roman"/>
          <w:b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F00235">
        <w:rPr>
          <w:rFonts w:ascii="Times New Roman" w:hAnsi="Times New Roman"/>
          <w:b/>
          <w:sz w:val="28"/>
          <w:szCs w:val="28"/>
        </w:rPr>
        <w:t xml:space="preserve"> </w:t>
      </w:r>
      <w:r w:rsidRPr="00E57C0E">
        <w:rPr>
          <w:rFonts w:ascii="Times New Roman" w:hAnsi="Times New Roman"/>
          <w:b/>
          <w:sz w:val="28"/>
          <w:szCs w:val="28"/>
          <w:u w:val="single"/>
        </w:rPr>
        <w:t xml:space="preserve">Aşağıda verilen kesirleri </w:t>
      </w:r>
      <w:r>
        <w:rPr>
          <w:rFonts w:ascii="Times New Roman" w:hAnsi="Times New Roman"/>
          <w:b/>
          <w:sz w:val="28"/>
          <w:szCs w:val="28"/>
          <w:u w:val="single"/>
        </w:rPr>
        <w:t>şekille</w:t>
      </w:r>
      <w:r w:rsidRPr="00E57C0E">
        <w:rPr>
          <w:rFonts w:ascii="Times New Roman" w:hAnsi="Times New Roman"/>
          <w:b/>
          <w:sz w:val="28"/>
          <w:szCs w:val="28"/>
          <w:u w:val="single"/>
        </w:rPr>
        <w:t xml:space="preserve"> gösteriniz</w:t>
      </w:r>
      <w:r>
        <w:t>.</w:t>
      </w:r>
    </w:p>
    <w:p w:rsidR="008B2724" w:rsidRDefault="008B2724" w:rsidP="00E57C0E">
      <w:pPr>
        <w:pStyle w:val="NoSpacing"/>
      </w:pPr>
    </w:p>
    <w:p w:rsidR="008B2724" w:rsidRDefault="008B2724" w:rsidP="00E57C0E">
      <w:pPr>
        <w:pStyle w:val="NoSpacing"/>
        <w:rPr>
          <w:sz w:val="2"/>
          <w:szCs w:val="2"/>
        </w:rPr>
      </w:pPr>
      <w:r>
        <w:t xml:space="preserve"> </w:t>
      </w: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Default="008B2724" w:rsidP="00E57C0E">
      <w:pPr>
        <w:pStyle w:val="NoSpacing"/>
        <w:rPr>
          <w:sz w:val="2"/>
          <w:szCs w:val="2"/>
        </w:rPr>
      </w:pPr>
    </w:p>
    <w:p w:rsidR="008B2724" w:rsidRPr="00C964C2" w:rsidRDefault="008B2724" w:rsidP="00E57C0E">
      <w:pPr>
        <w:pStyle w:val="NoSpacing"/>
        <w:rPr>
          <w:sz w:val="36"/>
          <w:szCs w:val="36"/>
        </w:rPr>
      </w:pPr>
      <w:r>
        <w:t xml:space="preserve">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sz w:val="36"/>
          <w:szCs w:val="36"/>
        </w:rPr>
        <w:fldChar w:fldCharType="begin"/>
      </w:r>
      <w:r w:rsidRPr="00B85404">
        <w:rPr>
          <w:sz w:val="36"/>
          <w:szCs w:val="36"/>
        </w:rPr>
        <w:instrText xml:space="preserve"> QUOTE </w:instrText>
      </w:r>
      <w:r w:rsidRPr="00B85404">
        <w:pict>
          <v:shape id="_x0000_i1045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060BCD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060BC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4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B85404">
        <w:rPr>
          <w:sz w:val="36"/>
          <w:szCs w:val="36"/>
        </w:rPr>
        <w:instrText xml:space="preserve"> </w:instrText>
      </w:r>
      <w:r w:rsidRPr="00B85404">
        <w:rPr>
          <w:sz w:val="36"/>
          <w:szCs w:val="36"/>
        </w:rPr>
        <w:fldChar w:fldCharType="separate"/>
      </w:r>
      <w:r w:rsidRPr="00B85404">
        <w:pict>
          <v:shape id="_x0000_i1046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060BCD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060BCD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4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B85404">
        <w:rPr>
          <w:sz w:val="36"/>
          <w:szCs w:val="36"/>
        </w:rPr>
        <w:fldChar w:fldCharType="end"/>
      </w: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E57C0E">
      <w:pPr>
        <w:pStyle w:val="NoSpacing"/>
      </w:pPr>
    </w:p>
    <w:p w:rsidR="008B2724" w:rsidRPr="00C964C2" w:rsidRDefault="008B2724" w:rsidP="00C964C2">
      <w:pPr>
        <w:pStyle w:val="NoSpacing"/>
        <w:rPr>
          <w:sz w:val="36"/>
          <w:szCs w:val="36"/>
        </w:rPr>
      </w:pPr>
      <w: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sz w:val="36"/>
          <w:szCs w:val="36"/>
        </w:rPr>
        <w:fldChar w:fldCharType="begin"/>
      </w:r>
      <w:r w:rsidRPr="00B85404">
        <w:rPr>
          <w:sz w:val="36"/>
          <w:szCs w:val="36"/>
        </w:rPr>
        <w:instrText xml:space="preserve"> QUOTE </w:instrText>
      </w:r>
      <w:r w:rsidRPr="00B85404">
        <w:pict>
          <v:shape id="_x0000_i1047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E57C0E&quot;/&gt;&lt;wsp:rsid wsp:val=&quot;00F00235&quot;/&gt;&lt;wsp:rsid wsp:val=&quot;00FF1EBB&quot;/&gt;&lt;/wsp:rsids&gt;&lt;/w:docPr&gt;&lt;w:body&gt;&lt;w:p wsp:rsidR=&quot;00000000&quot; wsp:rsidRDefault=&quot;00FF1EBB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2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85404">
        <w:rPr>
          <w:sz w:val="36"/>
          <w:szCs w:val="36"/>
        </w:rPr>
        <w:instrText xml:space="preserve"> </w:instrText>
      </w:r>
      <w:r w:rsidRPr="00B85404">
        <w:rPr>
          <w:sz w:val="36"/>
          <w:szCs w:val="36"/>
        </w:rPr>
        <w:fldChar w:fldCharType="separate"/>
      </w:r>
      <w:r w:rsidRPr="00B85404">
        <w:pict>
          <v:shape id="_x0000_i1048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E57C0E&quot;/&gt;&lt;wsp:rsid wsp:val=&quot;00F00235&quot;/&gt;&lt;wsp:rsid wsp:val=&quot;00FF1EBB&quot;/&gt;&lt;/wsp:rsids&gt;&lt;/w:docPr&gt;&lt;w:body&gt;&lt;w:p wsp:rsidR=&quot;00000000&quot; wsp:rsidRDefault=&quot;00FF1EBB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2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1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85404">
        <w:rPr>
          <w:sz w:val="36"/>
          <w:szCs w:val="36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E57C0E">
      <w:pPr>
        <w:pStyle w:val="NoSpacing"/>
      </w:pPr>
    </w:p>
    <w:p w:rsidR="008B2724" w:rsidRPr="00C964C2" w:rsidRDefault="008B2724" w:rsidP="00C964C2">
      <w:pPr>
        <w:pStyle w:val="NoSpacing"/>
        <w:rPr>
          <w:sz w:val="36"/>
          <w:szCs w:val="36"/>
        </w:rPr>
      </w:pPr>
      <w: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sz w:val="36"/>
          <w:szCs w:val="36"/>
        </w:rPr>
        <w:fldChar w:fldCharType="begin"/>
      </w:r>
      <w:r w:rsidRPr="00B85404">
        <w:rPr>
          <w:sz w:val="36"/>
          <w:szCs w:val="36"/>
        </w:rPr>
        <w:instrText xml:space="preserve"> QUOTE </w:instrText>
      </w:r>
      <w:r w:rsidRPr="00B85404">
        <w:pict>
          <v:shape id="_x0000_i1049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D71A83&quot;/&gt;&lt;wsp:rsid wsp:val=&quot;00E57C0E&quot;/&gt;&lt;wsp:rsid wsp:val=&quot;00F00235&quot;/&gt;&lt;/wsp:rsids&gt;&lt;/w:docPr&gt;&lt;w:body&gt;&lt;w:p wsp:rsidR=&quot;00000000&quot; wsp:rsidRDefault=&quot;00D71A8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85404">
        <w:rPr>
          <w:sz w:val="36"/>
          <w:szCs w:val="36"/>
        </w:rPr>
        <w:instrText xml:space="preserve"> </w:instrText>
      </w:r>
      <w:r w:rsidRPr="00B85404">
        <w:rPr>
          <w:sz w:val="36"/>
          <w:szCs w:val="36"/>
        </w:rPr>
        <w:fldChar w:fldCharType="separate"/>
      </w:r>
      <w:r w:rsidRPr="00B85404">
        <w:pict>
          <v:shape id="_x0000_i1050" type="#_x0000_t75" style="width:22.5pt;height:40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D71A83&quot;/&gt;&lt;wsp:rsid wsp:val=&quot;00E57C0E&quot;/&gt;&lt;wsp:rsid wsp:val=&quot;00F00235&quot;/&gt;&lt;/wsp:rsids&gt;&lt;/w:docPr&gt;&lt;w:body&gt;&lt;w:p wsp:rsidR=&quot;00000000&quot; wsp:rsidRDefault=&quot;00D71A83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85404">
        <w:rPr>
          <w:sz w:val="36"/>
          <w:szCs w:val="36"/>
        </w:rPr>
        <w:fldChar w:fldCharType="end"/>
      </w: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E57C0E">
      <w:pPr>
        <w:pStyle w:val="NoSpacing"/>
      </w:pPr>
    </w:p>
    <w:p w:rsidR="008B2724" w:rsidRPr="00C964C2" w:rsidRDefault="008B2724" w:rsidP="00C964C2">
      <w:pPr>
        <w:pStyle w:val="NoSpacing"/>
        <w:rPr>
          <w:sz w:val="36"/>
          <w:szCs w:val="36"/>
        </w:rPr>
      </w:pPr>
      <w:r>
        <w:t xml:space="preserve">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Pr="006D35B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85404">
        <w:rPr>
          <w:sz w:val="36"/>
          <w:szCs w:val="36"/>
        </w:rPr>
        <w:fldChar w:fldCharType="begin"/>
      </w:r>
      <w:r w:rsidRPr="00B85404">
        <w:rPr>
          <w:sz w:val="36"/>
          <w:szCs w:val="36"/>
        </w:rPr>
        <w:instrText xml:space="preserve"> QUOTE </w:instrText>
      </w:r>
      <w:r w:rsidRPr="00B85404">
        <w:pict>
          <v:shape id="_x0000_i1051" type="#_x0000_t75" style="width:22.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627FCB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627FCB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1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B85404">
        <w:rPr>
          <w:sz w:val="36"/>
          <w:szCs w:val="36"/>
        </w:rPr>
        <w:instrText xml:space="preserve"> </w:instrText>
      </w:r>
      <w:r w:rsidRPr="00B85404">
        <w:rPr>
          <w:sz w:val="36"/>
          <w:szCs w:val="36"/>
        </w:rPr>
        <w:fldChar w:fldCharType="separate"/>
      </w:r>
      <w:r w:rsidRPr="00B85404">
        <w:pict>
          <v:shape id="_x0000_i1052" type="#_x0000_t75" style="width:22.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627FCB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627FCB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1&lt;/m:t&gt;&lt;/m:r&gt;&lt;m:box&gt;&lt;m:box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36&quot;/&gt;&lt;w:sz-cs w:val=&quot;36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36&quot;/&gt;&lt;w:sz-cs w:val=&quot;36&quot;/&gt;&lt;/w:rPr&gt;&lt;m:t&gt;8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B85404">
        <w:rPr>
          <w:sz w:val="36"/>
          <w:szCs w:val="36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C964C2">
      <w:pPr>
        <w:pStyle w:val="NoSpacing"/>
      </w:pPr>
    </w:p>
    <w:p w:rsidR="008B2724" w:rsidRPr="00C964C2" w:rsidRDefault="008B2724" w:rsidP="00C964C2">
      <w:pPr>
        <w:pStyle w:val="NoSpacing"/>
        <w:rPr>
          <w:sz w:val="44"/>
          <w:szCs w:val="44"/>
        </w:rPr>
      </w:pPr>
      <w:r w:rsidRPr="00C964C2">
        <w:rPr>
          <w:sz w:val="44"/>
          <w:szCs w:val="44"/>
        </w:rPr>
        <w:t xml:space="preserve">   </w:t>
      </w:r>
      <w:r>
        <w:rPr>
          <w:sz w:val="44"/>
          <w:szCs w:val="44"/>
        </w:rPr>
        <w:t xml:space="preserve">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 </w:t>
      </w:r>
      <w:r w:rsidRPr="00B85404">
        <w:rPr>
          <w:sz w:val="44"/>
          <w:szCs w:val="44"/>
        </w:rPr>
        <w:fldChar w:fldCharType="begin"/>
      </w:r>
      <w:r w:rsidRPr="00B85404">
        <w:rPr>
          <w:sz w:val="44"/>
          <w:szCs w:val="44"/>
        </w:rPr>
        <w:instrText xml:space="preserve"> QUOTE </w:instrText>
      </w:r>
      <w:r w:rsidRPr="00B85404">
        <w:pict>
          <v:shape id="_x0000_i1053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E57C0E&quot;/&gt;&lt;wsp:rsid wsp:val=&quot;00F00235&quot;/&gt;&lt;wsp:rsid wsp:val=&quot;00F96D3D&quot;/&gt;&lt;/wsp:rsids&gt;&lt;/w:docPr&gt;&lt;w:body&gt;&lt;w:p wsp:rsidR=&quot;00000000&quot; wsp:rsidRDefault=&quot;00F96D3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B85404">
        <w:rPr>
          <w:sz w:val="44"/>
          <w:szCs w:val="44"/>
        </w:rPr>
        <w:instrText xml:space="preserve"> </w:instrText>
      </w:r>
      <w:r w:rsidRPr="00B85404">
        <w:rPr>
          <w:sz w:val="44"/>
          <w:szCs w:val="44"/>
        </w:rPr>
        <w:fldChar w:fldCharType="separate"/>
      </w:r>
      <w:r w:rsidRPr="00B85404">
        <w:pict>
          <v:shape id="_x0000_i1054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946CAF&quot;/&gt;&lt;wsp:rsid wsp:val=&quot;00B85404&quot;/&gt;&lt;wsp:rsid wsp:val=&quot;00C964C2&quot;/&gt;&lt;wsp:rsid wsp:val=&quot;00E57C0E&quot;/&gt;&lt;wsp:rsid wsp:val=&quot;00F00235&quot;/&gt;&lt;wsp:rsid wsp:val=&quot;00F96D3D&quot;/&gt;&lt;/wsp:rsids&gt;&lt;/w:docPr&gt;&lt;w:body&gt;&lt;w:p wsp:rsidR=&quot;00000000&quot; wsp:rsidRDefault=&quot;00F96D3D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B85404">
        <w:rPr>
          <w:sz w:val="44"/>
          <w:szCs w:val="44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  <w:r w:rsidRPr="00C964C2">
        <w:rPr>
          <w:sz w:val="44"/>
          <w:szCs w:val="44"/>
        </w:rPr>
        <w:t xml:space="preserve">   </w:t>
      </w:r>
      <w:r>
        <w:rPr>
          <w:sz w:val="44"/>
          <w:szCs w:val="44"/>
        </w:rPr>
        <w:t xml:space="preserve">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b/>
          <w:color w:val="000000"/>
          <w:sz w:val="2"/>
          <w:szCs w:val="2"/>
        </w:rPr>
      </w:pPr>
    </w:p>
    <w:p w:rsidR="008B2724" w:rsidRPr="00C964C2" w:rsidRDefault="008B2724" w:rsidP="00C964C2">
      <w:pPr>
        <w:pStyle w:val="NoSpacing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                                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  <w:r w:rsidRPr="00B85404">
        <w:rPr>
          <w:sz w:val="44"/>
          <w:szCs w:val="44"/>
        </w:rPr>
        <w:fldChar w:fldCharType="begin"/>
      </w:r>
      <w:r w:rsidRPr="00B85404">
        <w:rPr>
          <w:sz w:val="44"/>
          <w:szCs w:val="44"/>
        </w:rPr>
        <w:instrText xml:space="preserve"> QUOTE </w:instrText>
      </w:r>
      <w:r w:rsidRPr="00B85404">
        <w:pict>
          <v:shape id="_x0000_i1055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522C24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522C2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85404">
        <w:rPr>
          <w:sz w:val="44"/>
          <w:szCs w:val="44"/>
        </w:rPr>
        <w:instrText xml:space="preserve"> </w:instrText>
      </w:r>
      <w:r w:rsidRPr="00B85404">
        <w:rPr>
          <w:sz w:val="44"/>
          <w:szCs w:val="44"/>
        </w:rPr>
        <w:fldChar w:fldCharType="separate"/>
      </w:r>
      <w:r w:rsidRPr="00B85404">
        <w:pict>
          <v:shape id="_x0000_i1056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522C24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522C24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3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85404">
        <w:rPr>
          <w:sz w:val="44"/>
          <w:szCs w:val="44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E57C0E">
      <w:pPr>
        <w:pStyle w:val="NoSpacing"/>
      </w:pPr>
    </w:p>
    <w:p w:rsidR="008B2724" w:rsidRPr="00C964C2" w:rsidRDefault="008B2724" w:rsidP="00C964C2">
      <w:pPr>
        <w:pStyle w:val="NoSpacing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                                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  <w:r w:rsidRPr="00B85404">
        <w:rPr>
          <w:sz w:val="44"/>
          <w:szCs w:val="44"/>
        </w:rPr>
        <w:fldChar w:fldCharType="begin"/>
      </w:r>
      <w:r w:rsidRPr="00B85404">
        <w:rPr>
          <w:sz w:val="44"/>
          <w:szCs w:val="44"/>
        </w:rPr>
        <w:instrText xml:space="preserve"> QUOTE </w:instrText>
      </w:r>
      <w:r w:rsidRPr="00B85404">
        <w:pict>
          <v:shape id="_x0000_i1057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394DF1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394DF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B85404">
        <w:rPr>
          <w:sz w:val="44"/>
          <w:szCs w:val="44"/>
        </w:rPr>
        <w:instrText xml:space="preserve"> </w:instrText>
      </w:r>
      <w:r w:rsidRPr="00B85404">
        <w:rPr>
          <w:sz w:val="44"/>
          <w:szCs w:val="44"/>
        </w:rPr>
        <w:fldChar w:fldCharType="separate"/>
      </w:r>
      <w:r w:rsidRPr="00B85404">
        <w:pict>
          <v:shape id="_x0000_i1058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394DF1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394DF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2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B85404">
        <w:rPr>
          <w:sz w:val="44"/>
          <w:szCs w:val="44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C964C2">
      <w:pPr>
        <w:pStyle w:val="NoSpacing"/>
      </w:pPr>
    </w:p>
    <w:p w:rsidR="008B2724" w:rsidRPr="00C964C2" w:rsidRDefault="008B2724" w:rsidP="00C964C2">
      <w:pPr>
        <w:pStyle w:val="NoSpacing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                                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  <w:r w:rsidRPr="00B85404">
        <w:rPr>
          <w:sz w:val="44"/>
          <w:szCs w:val="44"/>
        </w:rPr>
        <w:fldChar w:fldCharType="begin"/>
      </w:r>
      <w:r w:rsidRPr="00B85404">
        <w:rPr>
          <w:sz w:val="44"/>
          <w:szCs w:val="44"/>
        </w:rPr>
        <w:instrText xml:space="preserve"> QUOTE </w:instrText>
      </w:r>
      <w:r w:rsidRPr="00B85404">
        <w:pict>
          <v:shape id="_x0000_i1059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36C91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436C9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B85404">
        <w:rPr>
          <w:sz w:val="44"/>
          <w:szCs w:val="44"/>
        </w:rPr>
        <w:instrText xml:space="preserve"> </w:instrText>
      </w:r>
      <w:r w:rsidRPr="00B85404">
        <w:rPr>
          <w:sz w:val="44"/>
          <w:szCs w:val="44"/>
        </w:rPr>
        <w:fldChar w:fldCharType="separate"/>
      </w:r>
      <w:r w:rsidRPr="00B85404">
        <w:pict>
          <v:shape id="_x0000_i1060" type="#_x0000_t75" style="width:14.25pt;height:3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436C91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436C91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4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7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B85404">
        <w:rPr>
          <w:sz w:val="44"/>
          <w:szCs w:val="44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Default="008B2724" w:rsidP="00E57C0E">
      <w:pPr>
        <w:pStyle w:val="NoSpacing"/>
      </w:pPr>
    </w:p>
    <w:p w:rsidR="008B2724" w:rsidRPr="00C964C2" w:rsidRDefault="008B2724" w:rsidP="00C964C2">
      <w:pPr>
        <w:pStyle w:val="NoSpacing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2"/>
          <w:szCs w:val="2"/>
        </w:rPr>
        <w:t xml:space="preserve">                                                                                             </w:t>
      </w:r>
      <w:r w:rsidRPr="00C964C2">
        <w:rPr>
          <w:rFonts w:ascii="Times New Roman" w:hAnsi="Times New Roman"/>
          <w:b/>
          <w:color w:val="000000"/>
          <w:sz w:val="44"/>
          <w:szCs w:val="44"/>
        </w:rPr>
        <w:t xml:space="preserve"> </w:t>
      </w:r>
      <w:r w:rsidRPr="00B85404">
        <w:rPr>
          <w:sz w:val="44"/>
          <w:szCs w:val="44"/>
        </w:rPr>
        <w:fldChar w:fldCharType="begin"/>
      </w:r>
      <w:r w:rsidRPr="00B85404">
        <w:rPr>
          <w:sz w:val="44"/>
          <w:szCs w:val="44"/>
        </w:rPr>
        <w:instrText xml:space="preserve"> QUOTE </w:instrText>
      </w:r>
      <w:r w:rsidRPr="00B85404">
        <w:pict>
          <v:shape id="_x0000_i1061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065CB2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065CB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B85404">
        <w:rPr>
          <w:sz w:val="44"/>
          <w:szCs w:val="44"/>
        </w:rPr>
        <w:instrText xml:space="preserve"> </w:instrText>
      </w:r>
      <w:r w:rsidRPr="00B85404">
        <w:rPr>
          <w:sz w:val="44"/>
          <w:szCs w:val="44"/>
        </w:rPr>
        <w:fldChar w:fldCharType="separate"/>
      </w:r>
      <w:r w:rsidRPr="00B85404">
        <w:pict>
          <v:shape id="_x0000_i1062" type="#_x0000_t75" style="width:14.25pt;height:37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57C0E&quot;/&gt;&lt;wsp:rsid wsp:val=&quot;00065CB2&quot;/&gt;&lt;wsp:rsid wsp:val=&quot;00946CAF&quot;/&gt;&lt;wsp:rsid wsp:val=&quot;00B85404&quot;/&gt;&lt;wsp:rsid wsp:val=&quot;00C964C2&quot;/&gt;&lt;wsp:rsid wsp:val=&quot;00E57C0E&quot;/&gt;&lt;wsp:rsid wsp:val=&quot;00F00235&quot;/&gt;&lt;/wsp:rsids&gt;&lt;/w:docPr&gt;&lt;w:body&gt;&lt;w:p wsp:rsidR=&quot;00000000&quot; wsp:rsidRDefault=&quot;00065CB2&quot;&gt;&lt;m:oMathPara&gt;&lt;m:oMath&gt;&lt;m:box&gt;&lt;m:box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boxPr&gt;&lt;m:e&gt;&lt;m:argPr&gt;&lt;m:argSz m:val=&quot;-1&quot;/&gt;&lt;/m:argPr&gt;&lt;m:f&gt;&lt;m:fPr&gt;&lt;m:ctrlPr&gt;&lt;w:rPr&gt;&lt;w:rFonts w:ascii=&quot;Cambria Math&quot; w:h-ansi=&quot;Arial Black&quot;/&gt;&lt;wx:font wx:val=&quot;Cambria Math&quot;/&gt;&lt;w:b/&gt;&lt;w:i/&gt;&lt;w:color w:val=&quot;000000&quot;/&gt;&lt;w:sz w:val=&quot;44&quot;/&gt;&lt;w:sz-cs w:val=&quot;44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color w:val=&quot;000000&quot;/&gt;&lt;w:sz w:val=&quot;44&quot;/&gt;&lt;w:sz-cs w:val=&quot;44&quot;/&gt;&lt;/w:rPr&gt;&lt;m:t&gt;9&lt;/m:t&gt;&lt;/m:r&gt;&lt;/m:den&gt;&lt;/m:f&gt;&lt;/m:e&gt;&lt;/m:box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B85404">
        <w:rPr>
          <w:sz w:val="44"/>
          <w:szCs w:val="44"/>
        </w:rPr>
        <w:fldChar w:fldCharType="end"/>
      </w:r>
    </w:p>
    <w:p w:rsidR="008B2724" w:rsidRDefault="008B2724" w:rsidP="00E57C0E">
      <w:pPr>
        <w:pStyle w:val="NoSpacing"/>
      </w:pPr>
    </w:p>
    <w:p w:rsidR="008B2724" w:rsidRDefault="008B2724" w:rsidP="008E1321">
      <w:pPr>
        <w:rPr>
          <w:rFonts w:cs="Calibri"/>
          <w:color w:val="C0C0C0"/>
          <w:sz w:val="16"/>
          <w:szCs w:val="16"/>
        </w:rPr>
      </w:pPr>
      <w:hyperlink r:id="rId23" w:history="1">
        <w:r>
          <w:rPr>
            <w:rStyle w:val="Hyperlink"/>
            <w:rFonts w:cs="Calibri"/>
            <w:color w:val="C0C0C0"/>
            <w:sz w:val="16"/>
            <w:szCs w:val="16"/>
          </w:rPr>
          <w:t>www.sorubak.com</w:t>
        </w:r>
      </w:hyperlink>
      <w:r>
        <w:rPr>
          <w:rFonts w:cs="Calibri"/>
          <w:color w:val="C0C0C0"/>
          <w:sz w:val="16"/>
          <w:szCs w:val="16"/>
        </w:rPr>
        <w:t xml:space="preserve"> </w:t>
      </w: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E57C0E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</w:p>
    <w:p w:rsidR="008B2724" w:rsidRDefault="008B2724" w:rsidP="00C964C2">
      <w:pPr>
        <w:pStyle w:val="NoSpacing"/>
        <w:rPr>
          <w:rFonts w:ascii="Times New Roman" w:hAnsi="Times New Roman"/>
          <w:sz w:val="2"/>
          <w:szCs w:val="2"/>
        </w:rPr>
      </w:pPr>
      <w:r w:rsidRPr="00E57C0E">
        <w:rPr>
          <w:rFonts w:ascii="Times New Roman" w:hAnsi="Times New Roman"/>
          <w:sz w:val="28"/>
          <w:szCs w:val="28"/>
        </w:rPr>
        <w:t>----------------</w:t>
      </w: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</w:t>
      </w:r>
    </w:p>
    <w:p w:rsidR="008B2724" w:rsidRPr="00E57C0E" w:rsidRDefault="008B2724" w:rsidP="00E57C0E">
      <w:pPr>
        <w:pStyle w:val="NoSpacing"/>
        <w:rPr>
          <w:rFonts w:ascii="Times New Roman" w:hAnsi="Times New Roman"/>
          <w:b/>
          <w:sz w:val="2"/>
          <w:szCs w:val="2"/>
        </w:rPr>
      </w:pPr>
    </w:p>
    <w:sectPr w:rsidR="008B2724" w:rsidRPr="00E57C0E" w:rsidSect="00E57C0E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C0E"/>
    <w:rsid w:val="0064504F"/>
    <w:rsid w:val="006D35B5"/>
    <w:rsid w:val="008B2724"/>
    <w:rsid w:val="008E1321"/>
    <w:rsid w:val="00946CAF"/>
    <w:rsid w:val="00B85404"/>
    <w:rsid w:val="00C964C2"/>
    <w:rsid w:val="00E57C0E"/>
    <w:rsid w:val="00F0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CA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57C0E"/>
  </w:style>
  <w:style w:type="paragraph" w:styleId="BalloonText">
    <w:name w:val="Balloon Text"/>
    <w:basedOn w:val="Normal"/>
    <w:link w:val="BalloonTextChar"/>
    <w:uiPriority w:val="99"/>
    <w:semiHidden/>
    <w:rsid w:val="00E5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7C0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E13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658</Words>
  <Characters>3754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5</cp:revision>
  <dcterms:created xsi:type="dcterms:W3CDTF">2011-02-16T21:42:00Z</dcterms:created>
  <dcterms:modified xsi:type="dcterms:W3CDTF">2011-03-05T14:09:00Z</dcterms:modified>
</cp:coreProperties>
</file>