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97" w:rsidRPr="00166814" w:rsidRDefault="00703F97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1.35pt;margin-top:-37.7pt;width:551.25pt;height:35.5pt;z-index:-251679232">
            <v:textbox style="mso-next-textbox:#_x0000_s1026">
              <w:txbxContent>
                <w:p w:rsidR="00703F97" w:rsidRPr="00FE0A10" w:rsidRDefault="00703F97" w:rsidP="00656FBA">
                  <w:pPr>
                    <w:pStyle w:val="NoSpacing"/>
                    <w:jc w:val="center"/>
                  </w:pPr>
                  <w:r>
                    <w:tab/>
                    <w:t>Genel</w:t>
                  </w:r>
                  <w:r w:rsidRPr="00FE0A10">
                    <w:t xml:space="preserve"> Değerlendirme</w:t>
                  </w:r>
                  <w:r>
                    <w:t xml:space="preserve"> Sınavı</w:t>
                  </w:r>
                  <w:r w:rsidRPr="00FE0A10">
                    <w:t xml:space="preserve"> –</w:t>
                  </w:r>
                  <w:r>
                    <w:t xml:space="preserve"> 19</w:t>
                  </w:r>
                </w:p>
                <w:p w:rsidR="00703F97" w:rsidRPr="00FE0A10" w:rsidRDefault="00703F97" w:rsidP="00656FBA">
                  <w:pPr>
                    <w:pStyle w:val="NoSpacing"/>
                    <w:jc w:val="center"/>
                  </w:pPr>
                  <w:r w:rsidRPr="00FE0A10">
                    <w:t>Adım Soyadım:……………………………………………………………</w:t>
                  </w:r>
                  <w:r>
                    <w:t xml:space="preserve">      </w:t>
                  </w:r>
                  <w:r w:rsidRPr="00FE0A10">
                    <w:t>Okul Numaram:………………………………………………</w:t>
                  </w:r>
                </w:p>
              </w:txbxContent>
            </v:textbox>
          </v:shape>
        </w:pict>
      </w:r>
    </w:p>
    <w:p w:rsidR="00703F97" w:rsidRPr="00166814" w:rsidRDefault="00703F97" w:rsidP="001661FF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HAYAT BİLGİSİ</w:t>
      </w:r>
    </w:p>
    <w:p w:rsidR="00703F97" w:rsidRPr="009B1E13" w:rsidRDefault="00703F97" w:rsidP="001661FF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left:0;text-align:left;margin-left:207.15pt;margin-top:-.05pt;width:27pt;height:47.05pt;z-index:-251666944;visibility:visible">
            <v:imagedata r:id="rId7" o:title=""/>
          </v:shape>
        </w:pict>
      </w:r>
    </w:p>
    <w:p w:rsidR="00703F97" w:rsidRPr="00166814" w:rsidRDefault="00703F97" w:rsidP="00E6646C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3.65pt;margin-top:1.2pt;width:178pt;height:38pt;z-index:251641344" adj="23748,1933">
            <v:textbox style="mso-next-textbox:#_x0000_s1028">
              <w:txbxContent>
                <w:p w:rsidR="00703F97" w:rsidRPr="007E5951" w:rsidRDefault="00703F97" w:rsidP="00DE3152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Başarılı bir balerin olmak için bale kursuna gidiyorum.</w:t>
                  </w: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ab/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rect id="_x0000_s1029" style="position:absolute;margin-left:203.15pt;margin-top:7.3pt;width:40.5pt;height:18.5pt;z-index:-251663872" stroked="f">
            <v:textbox>
              <w:txbxContent>
                <w:p w:rsidR="00703F97" w:rsidRPr="003A6225" w:rsidRDefault="00703F97" w:rsidP="003A6225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A6225">
                    <w:rPr>
                      <w:rFonts w:ascii="Arial Narrow" w:hAnsi="Arial Narrow"/>
                      <w:b/>
                      <w:sz w:val="20"/>
                      <w:szCs w:val="20"/>
                    </w:rPr>
                    <w:t>Azize</w:t>
                  </w:r>
                </w:p>
              </w:txbxContent>
            </v:textbox>
          </v:rect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30" type="#_x0000_t62" style="position:absolute;margin-left:51.15pt;margin-top:6.9pt;width:176pt;height:40.1pt;z-index:251642368" adj="-1694,754">
            <v:textbox style="mso-next-textbox:#_x0000_s1030">
              <w:txbxContent>
                <w:p w:rsidR="00703F97" w:rsidRPr="007E5951" w:rsidRDefault="00703F97" w:rsidP="00DE3152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Kardeşime ödevlerini yaparken yardım ediyorum.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" o:spid="_x0000_s1031" type="#_x0000_t75" style="position:absolute;margin-left:10.65pt;margin-top:-.1pt;width:40pt;height:41pt;z-index:-251665920;visibility:visible">
            <v:imagedata r:id="rId8" o:title=""/>
          </v:shape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rect id="_x0000_s1032" style="position:absolute;margin-left:10.65pt;margin-top:11.05pt;width:40.5pt;height:18.5pt;z-index:-251662848" stroked="f">
            <v:textbox>
              <w:txbxContent>
                <w:p w:rsidR="00703F97" w:rsidRPr="003A6225" w:rsidRDefault="00703F97" w:rsidP="003A6225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Orhan</w:t>
                  </w:r>
                </w:p>
              </w:txbxContent>
            </v:textbox>
          </v:rect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4" o:spid="_x0000_s1033" type="#_x0000_t75" style="position:absolute;margin-left:194.65pt;margin-top:13.1pt;width:37.2pt;height:41.5pt;flip:x;z-index:-251664896;visibility:visible">
            <v:imagedata r:id="rId9" o:title=""/>
          </v:shape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34" type="#_x0000_t62" style="position:absolute;margin-left:18.15pt;margin-top:2.7pt;width:153.5pt;height:36.5pt;z-index:251643392" adj="23880,7042">
            <v:textbox style="mso-next-textbox:#_x0000_s1034">
              <w:txbxContent>
                <w:p w:rsidR="00703F97" w:rsidRPr="00DE7233" w:rsidRDefault="00703F97" w:rsidP="00DE315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 Narrow" w:hAnsi="Arial Narrow"/>
                    </w:rPr>
                    <w:t>Okulun basketbol takımına seçilmek için çok çalışıyorum.</w:t>
                  </w:r>
                </w:p>
              </w:txbxContent>
            </v:textbox>
          </v:shape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rect id="_x0000_s1035" style="position:absolute;margin-left:191.65pt;margin-top:12.35pt;width:46.5pt;height:18.5pt;z-index:-251661824" stroked="f">
            <v:textbox>
              <w:txbxContent>
                <w:p w:rsidR="00703F97" w:rsidRPr="003A6225" w:rsidRDefault="00703F97" w:rsidP="003A6225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Cengiz</w:t>
                  </w:r>
                </w:p>
              </w:txbxContent>
            </v:textbox>
          </v:rect>
        </w:pict>
      </w:r>
    </w:p>
    <w:p w:rsidR="00703F97" w:rsidRPr="00166814" w:rsidRDefault="00703F97" w:rsidP="00A461A4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Default="00703F97" w:rsidP="004E4137">
      <w:pPr>
        <w:pStyle w:val="NoSpacing"/>
        <w:tabs>
          <w:tab w:val="left" w:pos="426"/>
        </w:tabs>
      </w:pPr>
      <w:r>
        <w:t>Yukarıdaki öğrencilerden hangileri belirledikleri bir amaç için çalışıyor</w:t>
      </w:r>
      <w:r w:rsidRPr="00166814">
        <w:t>?</w:t>
      </w:r>
    </w:p>
    <w:p w:rsidR="00703F97" w:rsidRPr="00166814" w:rsidRDefault="00703F97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Cengiz ve Azize</w:t>
      </w:r>
    </w:p>
    <w:p w:rsidR="00703F97" w:rsidRPr="00166814" w:rsidRDefault="00703F97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Orhan ve Cengiz</w:t>
      </w:r>
    </w:p>
    <w:p w:rsidR="00703F97" w:rsidRPr="00166814" w:rsidRDefault="00703F97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Azize ve Orhan</w:t>
      </w:r>
    </w:p>
    <w:p w:rsidR="00703F97" w:rsidRDefault="00703F97" w:rsidP="004E4137">
      <w:pPr>
        <w:pStyle w:val="NoSpacing"/>
        <w:tabs>
          <w:tab w:val="left" w:pos="426"/>
        </w:tabs>
        <w:rPr>
          <w:b/>
          <w:bdr w:val="single" w:sz="4" w:space="0" w:color="auto"/>
          <w:shd w:val="clear" w:color="auto" w:fill="FBD4B4"/>
        </w:rPr>
      </w:pPr>
    </w:p>
    <w:p w:rsidR="00703F97" w:rsidRPr="00F022AE" w:rsidRDefault="00703F97" w:rsidP="004E4137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166814">
        <w:rPr>
          <w:b/>
          <w:bdr w:val="single" w:sz="4" w:space="0" w:color="auto"/>
          <w:shd w:val="clear" w:color="auto" w:fill="FBD4B4"/>
        </w:rPr>
        <w:t>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F022AE">
        <w:rPr>
          <w:rFonts w:ascii="Arial Narrow" w:hAnsi="Arial Narrow"/>
          <w:b/>
          <w:i/>
        </w:rPr>
        <w:t xml:space="preserve">(1) Amacımıza ulaşmak için çaba gösterirken çevremizdeki kişilerin eleştirileriyle karşılaşabiliriz. </w:t>
      </w:r>
    </w:p>
    <w:p w:rsidR="00703F97" w:rsidRPr="00F022AE" w:rsidRDefault="00703F97" w:rsidP="004E4137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F022AE">
        <w:rPr>
          <w:rFonts w:ascii="Arial Narrow" w:hAnsi="Arial Narrow"/>
          <w:b/>
          <w:i/>
        </w:rPr>
        <w:t>(2) Yapılan eleştirileri dikkate almamalıyız.</w:t>
      </w:r>
    </w:p>
    <w:p w:rsidR="00703F97" w:rsidRPr="00F022AE" w:rsidRDefault="00703F97" w:rsidP="004E4137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F022AE">
        <w:rPr>
          <w:rFonts w:ascii="Arial Narrow" w:hAnsi="Arial Narrow"/>
          <w:b/>
          <w:i/>
        </w:rPr>
        <w:t>(3) Bizi olumsuz eleştiren kişilere karşı saygılı olmalıyız.</w:t>
      </w:r>
    </w:p>
    <w:p w:rsidR="00703F97" w:rsidRPr="00166814" w:rsidRDefault="00703F97" w:rsidP="004E4137">
      <w:pPr>
        <w:pStyle w:val="NoSpacing"/>
        <w:tabs>
          <w:tab w:val="left" w:pos="426"/>
        </w:tabs>
      </w:pPr>
      <w:r>
        <w:t xml:space="preserve">Yukarıdaki numaralandırılmış cümlelerden hangisi </w:t>
      </w:r>
      <w:r w:rsidRPr="004418D0">
        <w:rPr>
          <w:b/>
          <w:u w:val="single"/>
        </w:rPr>
        <w:t>hatalı</w:t>
      </w:r>
      <w:r>
        <w:t xml:space="preserve"> bir görüşü yansıtmaktadır?</w:t>
      </w:r>
    </w:p>
    <w:p w:rsidR="00703F97" w:rsidRPr="00166814" w:rsidRDefault="00703F97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1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2</w:t>
      </w:r>
      <w:r>
        <w:tab/>
      </w:r>
      <w:r w:rsidRPr="00166814">
        <w:rPr>
          <w:b/>
        </w:rPr>
        <w:t xml:space="preserve">C) </w:t>
      </w:r>
      <w:r>
        <w:t>3</w:t>
      </w:r>
    </w:p>
    <w:p w:rsidR="00703F97" w:rsidRPr="00166814" w:rsidRDefault="00703F97" w:rsidP="008051BC">
      <w:pPr>
        <w:pStyle w:val="NoSpacing"/>
      </w:pPr>
    </w:p>
    <w:p w:rsidR="00703F97" w:rsidRDefault="00703F97" w:rsidP="00926C4E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166814"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ab/>
      </w:r>
      <w:r w:rsidRPr="00507F2D">
        <w:rPr>
          <w:rFonts w:ascii="Arial Narrow" w:hAnsi="Arial Narrow"/>
          <w:b/>
          <w:i/>
        </w:rPr>
        <w:t>I. Yapacağımız şakalarla ailemizi eğlendirebiliriz.</w:t>
      </w:r>
    </w:p>
    <w:p w:rsidR="00703F97" w:rsidRDefault="00703F97" w:rsidP="00926C4E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ab/>
        <w:t>II. Şakalarımızın, aile bireylerine zarar vermesine özen göstermeliyiz.</w:t>
      </w:r>
    </w:p>
    <w:p w:rsidR="00703F97" w:rsidRPr="00507F2D" w:rsidRDefault="00703F97" w:rsidP="00926C4E">
      <w:pPr>
        <w:pStyle w:val="NoSpacing"/>
        <w:tabs>
          <w:tab w:val="left" w:pos="426"/>
        </w:tabs>
        <w:rPr>
          <w:rFonts w:cs="Calibri"/>
        </w:rPr>
      </w:pPr>
      <w:r>
        <w:rPr>
          <w:rFonts w:cs="Calibri"/>
        </w:rPr>
        <w:t>Yukarıdaki ifadeler için hangi seçenekteki söylenebilir?</w:t>
      </w:r>
    </w:p>
    <w:p w:rsidR="00703F97" w:rsidRPr="00166814" w:rsidRDefault="00703F97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I, doğru; II, yanlıştır.</w:t>
      </w:r>
    </w:p>
    <w:p w:rsidR="00703F97" w:rsidRPr="00166814" w:rsidRDefault="00703F97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I, yanlış; II, doğrudur.</w:t>
      </w:r>
    </w:p>
    <w:p w:rsidR="00703F97" w:rsidRPr="00166814" w:rsidRDefault="00703F97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I de, II de doğrudur.</w:t>
      </w:r>
    </w:p>
    <w:p w:rsidR="00703F97" w:rsidRPr="00166814" w:rsidRDefault="00703F97" w:rsidP="007B7A8B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Default="00703F97" w:rsidP="00340AB1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 w:rsidRPr="00166814">
        <w:t xml:space="preserve"> </w:t>
      </w:r>
      <w:r w:rsidRPr="00166814">
        <w:rPr>
          <w:b/>
          <w:bdr w:val="single" w:sz="4" w:space="0" w:color="auto"/>
          <w:shd w:val="clear" w:color="auto" w:fill="FBD4B4"/>
        </w:rPr>
        <w:t>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1B5D8F">
        <w:rPr>
          <w:rFonts w:ascii="Arial Narrow" w:hAnsi="Arial Narrow"/>
          <w:b/>
          <w:i/>
        </w:rPr>
        <w:t>O gün Aykut, arkadaşının matematik defterini ödünç almış, fakat evde üzerine çay dökmüştür.</w:t>
      </w:r>
    </w:p>
    <w:p w:rsidR="00703F97" w:rsidRPr="003C3B37" w:rsidRDefault="00703F97" w:rsidP="00340AB1">
      <w:pPr>
        <w:pStyle w:val="NoSpacing"/>
        <w:tabs>
          <w:tab w:val="left" w:pos="709"/>
        </w:tabs>
        <w:rPr>
          <w:rFonts w:cs="Calibri"/>
          <w:bdr w:val="single" w:sz="4" w:space="0" w:color="auto"/>
          <w:shd w:val="clear" w:color="auto" w:fill="FBD4B4"/>
        </w:rPr>
      </w:pPr>
      <w:r w:rsidRPr="003C3B37">
        <w:rPr>
          <w:rFonts w:cs="Calibri"/>
        </w:rPr>
        <w:t>Sizce Aykut bu durumda ne yapmalıdır?</w:t>
      </w:r>
    </w:p>
    <w:p w:rsidR="00703F97" w:rsidRPr="00166814" w:rsidRDefault="00703F97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Kirlenen sayfaları koparmalıdır.</w:t>
      </w:r>
    </w:p>
    <w:p w:rsidR="00703F97" w:rsidRPr="00166814" w:rsidRDefault="00703F97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Arkadaşına belli etmemelidir.</w:t>
      </w:r>
    </w:p>
    <w:p w:rsidR="00703F97" w:rsidRPr="00166814" w:rsidRDefault="00703F97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Arkadaşından özür dilemeli, hatasını telafi etmelidir.</w:t>
      </w:r>
    </w:p>
    <w:p w:rsidR="00703F97" w:rsidRPr="00166814" w:rsidRDefault="00703F97" w:rsidP="00A44882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612D04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ifadelerden hangisi </w:t>
      </w:r>
      <w:r w:rsidRPr="003C3B37">
        <w:rPr>
          <w:b/>
          <w:u w:val="single"/>
        </w:rPr>
        <w:t>yanlıştır</w:t>
      </w:r>
      <w:r>
        <w:t>?</w:t>
      </w:r>
    </w:p>
    <w:p w:rsidR="00703F97" w:rsidRPr="00166814" w:rsidRDefault="00703F97" w:rsidP="00612D0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5" o:spid="_x0000_s1036" type="#_x0000_t75" style="position:absolute;margin-left:17.65pt;margin-top:3.9pt;width:24pt;height:57.5pt;z-index:-251660800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37" type="#_x0000_t62" style="position:absolute;margin-left:60.65pt;margin-top:5.95pt;width:166.5pt;height:37pt;z-index:251640320" adj="-2608,9049">
            <v:textbox style="mso-next-textbox:#_x0000_s1037">
              <w:txbxContent>
                <w:p w:rsidR="00703F97" w:rsidRPr="007E5951" w:rsidRDefault="00703F97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Başkasının eşyasını izinsiz almamalıyız.</w:t>
                  </w:r>
                </w:p>
              </w:txbxContent>
            </v:textbox>
          </v:shape>
        </w:pic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Default="00703F97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8" o:spid="_x0000_s1038" type="#_x0000_t75" style="position:absolute;margin-left:192.15pt;margin-top:3pt;width:28pt;height:70pt;z-index:-251659776;visibility:visible">
            <v:imagedata r:id="rId11" o:title=""/>
          </v:shape>
        </w:pic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39" type="#_x0000_t62" style="position:absolute;margin-left:18.15pt;margin-top:1.55pt;width:165pt;height:29.5pt;z-index:251644416" adj="22438,-732">
            <v:textbox style="mso-next-textbox:#_x0000_s1039">
              <w:txbxContent>
                <w:p w:rsidR="00703F97" w:rsidRPr="007E5951" w:rsidRDefault="00703F97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Eşyalarımızı gelişi güzel kullanırız.</w:t>
                  </w:r>
                </w:p>
              </w:txbxContent>
            </v:textbox>
          </v:shape>
        </w:pict>
      </w:r>
      <w:r w:rsidRPr="00166814">
        <w:rPr>
          <w:b/>
        </w:rPr>
        <w:t xml:space="preserve">B) </w: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Default="00703F97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11" o:spid="_x0000_s1040" type="#_x0000_t75" style="position:absolute;margin-left:17.65pt;margin-top:10.8pt;width:38.55pt;height:60pt;z-index:-251658752;visibility:visible">
            <v:imagedata r:id="rId12" o:title=""/>
          </v:shape>
        </w:pic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_x0000_s1041" type="#_x0000_t62" style="position:absolute;margin-left:69.15pt;margin-top:8.85pt;width:158pt;height:38.85pt;z-index:251645440" adj="-1996,834">
            <v:textbox style="mso-next-textbox:#_x0000_s1041">
              <w:txbxContent>
                <w:p w:rsidR="00703F97" w:rsidRPr="007E5951" w:rsidRDefault="00703F97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Ödünç aldığımız eşyaları zamanında iade etmeliyiz.</w:t>
                  </w:r>
                </w:p>
              </w:txbxContent>
            </v:textbox>
          </v:shape>
        </w:pict>
      </w:r>
    </w:p>
    <w:p w:rsidR="00703F97" w:rsidRPr="00166814" w:rsidRDefault="00703F97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703F97" w:rsidRPr="00166814" w:rsidRDefault="00703F97" w:rsidP="00ED4556">
      <w:pPr>
        <w:pStyle w:val="NoSpacing"/>
        <w:tabs>
          <w:tab w:val="left" w:pos="709"/>
        </w:tabs>
      </w:pPr>
    </w:p>
    <w:p w:rsidR="00703F97" w:rsidRPr="00166814" w:rsidRDefault="00703F97" w:rsidP="007B7A8B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7B7A8B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9B1E13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BD4B4"/>
        </w:rPr>
        <w:t>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“</w:t>
      </w:r>
      <w:r w:rsidRPr="00F31B93">
        <w:rPr>
          <w:rFonts w:ascii="Arial Narrow" w:hAnsi="Arial Narrow"/>
          <w:b/>
          <w:i/>
        </w:rPr>
        <w:t>İnsanların mutluluğu ……………………………. bağlıdır</w:t>
      </w:r>
      <w:r>
        <w:t>.” cümlesinde boş bırakılan yere hangisinin yazılması daha uygundur?</w:t>
      </w:r>
    </w:p>
    <w:p w:rsidR="00703F97" w:rsidRPr="00166814" w:rsidRDefault="00703F97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A) </w:t>
      </w:r>
      <w:r>
        <w:t>yeni yerler görmelerine</w:t>
      </w:r>
    </w:p>
    <w:p w:rsidR="00703F97" w:rsidRPr="00166814" w:rsidRDefault="00703F97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>zengin olmalarına</w:t>
      </w:r>
    </w:p>
    <w:p w:rsidR="00703F97" w:rsidRPr="00166814" w:rsidRDefault="00703F97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r>
        <w:t>aile içindeki huzura</w:t>
      </w:r>
    </w:p>
    <w:p w:rsidR="00703F97" w:rsidRPr="00166814" w:rsidRDefault="00703F97" w:rsidP="009B1E13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534976" w:rsidRDefault="00703F97" w:rsidP="007B7A8B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>
        <w:rPr>
          <w:b/>
          <w:bdr w:val="single" w:sz="4" w:space="0" w:color="auto"/>
          <w:shd w:val="clear" w:color="auto" w:fill="FBD4B4"/>
        </w:rPr>
        <w:t>7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ab/>
      </w:r>
      <w:r w:rsidRPr="00534976">
        <w:rPr>
          <w:rFonts w:ascii="Arial Narrow" w:hAnsi="Arial Narrow"/>
          <w:b/>
          <w:i/>
        </w:rPr>
        <w:t>I. İlaç alırken</w:t>
      </w:r>
    </w:p>
    <w:p w:rsidR="00703F97" w:rsidRPr="00534976" w:rsidRDefault="00703F97" w:rsidP="007B7A8B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 w:rsidRPr="00534976">
        <w:rPr>
          <w:rFonts w:ascii="Arial Narrow" w:hAnsi="Arial Narrow"/>
          <w:b/>
          <w:i/>
        </w:rPr>
        <w:tab/>
        <w:t>II. Evimize eşya alırken</w:t>
      </w:r>
    </w:p>
    <w:p w:rsidR="00703F97" w:rsidRPr="00534976" w:rsidRDefault="00703F97" w:rsidP="007B7A8B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 w:rsidRPr="00534976">
        <w:rPr>
          <w:rFonts w:ascii="Arial Narrow" w:hAnsi="Arial Narrow"/>
          <w:b/>
          <w:i/>
        </w:rPr>
        <w:tab/>
        <w:t>III. Okuma kitabı alırken</w:t>
      </w:r>
    </w:p>
    <w:p w:rsidR="00703F97" w:rsidRPr="00534976" w:rsidRDefault="00703F97" w:rsidP="007B7A8B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 w:rsidRPr="00534976">
        <w:rPr>
          <w:rFonts w:ascii="Arial Narrow" w:hAnsi="Arial Narrow"/>
          <w:b/>
          <w:i/>
        </w:rPr>
        <w:tab/>
        <w:t>IV. Telefonda konuşurken</w:t>
      </w:r>
    </w:p>
    <w:p w:rsidR="00703F97" w:rsidRDefault="00703F97" w:rsidP="007B7A8B">
      <w:pPr>
        <w:pStyle w:val="NoSpacing"/>
        <w:tabs>
          <w:tab w:val="left" w:pos="709"/>
        </w:tabs>
        <w:rPr>
          <w:rFonts w:ascii="Arial Narrow" w:hAnsi="Arial Narrow"/>
          <w:b/>
          <w:i/>
        </w:rPr>
      </w:pPr>
      <w:r w:rsidRPr="00534976">
        <w:rPr>
          <w:rFonts w:ascii="Arial Narrow" w:hAnsi="Arial Narrow"/>
          <w:b/>
          <w:i/>
        </w:rPr>
        <w:tab/>
        <w:t>V. Su harcarken</w:t>
      </w:r>
    </w:p>
    <w:p w:rsidR="00703F97" w:rsidRPr="00534976" w:rsidRDefault="00703F97" w:rsidP="007B7A8B">
      <w:pPr>
        <w:pStyle w:val="NoSpacing"/>
        <w:tabs>
          <w:tab w:val="left" w:pos="709"/>
        </w:tabs>
        <w:rPr>
          <w:rFonts w:cs="Calibri"/>
        </w:rPr>
      </w:pPr>
      <w:r>
        <w:rPr>
          <w:rFonts w:cs="Calibri"/>
        </w:rPr>
        <w:t>Yukarıda bulunanların hangilerinden tasarruf ederek para biriktirebiliriz?</w:t>
      </w:r>
    </w:p>
    <w:p w:rsidR="00703F97" w:rsidRPr="00166814" w:rsidRDefault="00703F97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 xml:space="preserve">I – II – III </w:t>
      </w:r>
      <w:r>
        <w:tab/>
      </w:r>
      <w:r w:rsidRPr="00166814">
        <w:rPr>
          <w:b/>
        </w:rPr>
        <w:t>B)</w:t>
      </w:r>
      <w:r w:rsidRPr="004418D0">
        <w:t xml:space="preserve"> </w:t>
      </w:r>
      <w:r>
        <w:t>II – IV – V</w:t>
      </w:r>
      <w:r>
        <w:tab/>
      </w:r>
      <w:r w:rsidRPr="00166814">
        <w:rPr>
          <w:b/>
        </w:rPr>
        <w:t xml:space="preserve">C) </w:t>
      </w:r>
      <w:r>
        <w:t>I – III</w:t>
      </w:r>
    </w:p>
    <w:p w:rsidR="00703F97" w:rsidRPr="009B1E13" w:rsidRDefault="00703F97" w:rsidP="00044AD6">
      <w:pPr>
        <w:pStyle w:val="NoSpacing"/>
        <w:tabs>
          <w:tab w:val="left" w:pos="709"/>
        </w:tabs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703F97" w:rsidRDefault="00703F97" w:rsidP="005749C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oundrect id="_x0000_s1042" style="position:absolute;margin-left:76.85pt;margin-top:9.4pt;width:58pt;height:22.5pt;z-index:251659776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sabırsız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141.35pt;margin-top:3.4pt;width:58pt;height:22.5pt;z-index:251660800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sorumlu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12.85pt;margin-top:3.4pt;width:58pt;height:22.5pt;z-index:251658752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16372E">
                    <w:rPr>
                      <w:rFonts w:ascii="Arial Narrow" w:hAnsi="Arial Narrow"/>
                      <w:b/>
                    </w:rPr>
                    <w:t>güvenilir</w:t>
                  </w:r>
                </w:p>
              </w:txbxContent>
            </v:textbox>
          </v:roundrect>
        </w:pict>
      </w:r>
      <w:r w:rsidRPr="00166814">
        <w:rPr>
          <w:b/>
          <w:bdr w:val="single" w:sz="4" w:space="0" w:color="auto"/>
          <w:shd w:val="clear" w:color="auto" w:fill="FBD4B4"/>
        </w:rPr>
        <w:t>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Default="00703F97" w:rsidP="005749CC">
      <w:pPr>
        <w:pStyle w:val="NoSpacing"/>
        <w:tabs>
          <w:tab w:val="left" w:pos="709"/>
        </w:tabs>
      </w:pPr>
    </w:p>
    <w:p w:rsidR="00703F97" w:rsidRDefault="00703F97" w:rsidP="005749C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oundrect id="_x0000_s1045" style="position:absolute;margin-left:93.6pt;margin-top:8.55pt;width:69.75pt;height:22.5pt;z-index:251662848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tutumlu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2.85pt;margin-top:8.55pt;width:73pt;height:22.5pt;z-index:251661824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yönlendirici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170.85pt;margin-top:8.55pt;width:73pt;height:22.5pt;z-index:251664896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kısa boylu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205.6pt;margin-top:-18.45pt;width:38.25pt;height:22.5pt;z-index:251663872" arcsize="10923f">
            <v:textbox>
              <w:txbxContent>
                <w:p w:rsidR="00703F97" w:rsidRPr="0016372E" w:rsidRDefault="00703F97" w:rsidP="0016372E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adil</w:t>
                  </w:r>
                </w:p>
              </w:txbxContent>
            </v:textbox>
          </v:roundrect>
        </w:pict>
      </w:r>
    </w:p>
    <w:p w:rsidR="00703F97" w:rsidRDefault="00703F97" w:rsidP="005749CC">
      <w:pPr>
        <w:pStyle w:val="NoSpacing"/>
        <w:tabs>
          <w:tab w:val="left" w:pos="709"/>
        </w:tabs>
      </w:pPr>
    </w:p>
    <w:p w:rsidR="00703F97" w:rsidRDefault="00703F97" w:rsidP="005749CC">
      <w:pPr>
        <w:pStyle w:val="NoSpacing"/>
        <w:tabs>
          <w:tab w:val="left" w:pos="709"/>
        </w:tabs>
      </w:pPr>
    </w:p>
    <w:p w:rsidR="00703F97" w:rsidRDefault="00703F97" w:rsidP="005749CC">
      <w:pPr>
        <w:pStyle w:val="NoSpacing"/>
        <w:tabs>
          <w:tab w:val="left" w:pos="709"/>
        </w:tabs>
      </w:pPr>
      <w:r>
        <w:t>Yukarıdakilerden kaç tanesi bir liderde bulunması gereken özelliklerdendir?</w:t>
      </w:r>
    </w:p>
    <w:p w:rsidR="00703F97" w:rsidRPr="00166814" w:rsidRDefault="00703F97" w:rsidP="0016372E">
      <w:pPr>
        <w:pStyle w:val="NoSpacing"/>
        <w:tabs>
          <w:tab w:val="left" w:pos="284"/>
          <w:tab w:val="left" w:pos="1843"/>
          <w:tab w:val="left" w:pos="3402"/>
        </w:tabs>
        <w:ind w:left="3686" w:hanging="3686"/>
      </w:pPr>
      <w:r w:rsidRPr="00166814">
        <w:rPr>
          <w:b/>
        </w:rPr>
        <w:t xml:space="preserve">A) </w:t>
      </w:r>
      <w:r>
        <w:t>4 tanesi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3 tanesi</w:t>
      </w:r>
      <w:r>
        <w:tab/>
      </w:r>
      <w:r w:rsidRPr="00166814">
        <w:rPr>
          <w:b/>
        </w:rPr>
        <w:t xml:space="preserve">C) </w:t>
      </w:r>
      <w:r>
        <w:t>2 tanesi</w:t>
      </w:r>
    </w:p>
    <w:p w:rsidR="00703F97" w:rsidRPr="00166814" w:rsidRDefault="00703F97" w:rsidP="00E04724">
      <w:pPr>
        <w:pStyle w:val="NoSpacing"/>
        <w:rPr>
          <w:b/>
          <w:u w:val="single"/>
          <w:shd w:val="clear" w:color="auto" w:fill="B8CCE4"/>
        </w:rPr>
      </w:pPr>
    </w:p>
    <w:p w:rsidR="00703F97" w:rsidRPr="00166814" w:rsidRDefault="00703F97" w:rsidP="00210116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TÜRKÇE</w:t>
      </w:r>
    </w:p>
    <w:p w:rsidR="00703F97" w:rsidRPr="009B1E13" w:rsidRDefault="00703F97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703F97" w:rsidRDefault="00703F97" w:rsidP="00F86563">
      <w:pPr>
        <w:pStyle w:val="NoSpacing"/>
        <w:jc w:val="center"/>
      </w:pPr>
      <w:r>
        <w:t>YURT SEVGİSİ</w:t>
      </w:r>
    </w:p>
    <w:p w:rsidR="00703F97" w:rsidRDefault="00703F97" w:rsidP="00F86563">
      <w:pPr>
        <w:pStyle w:val="NoSpacing"/>
        <w:jc w:val="center"/>
      </w:pPr>
      <w:r>
        <w:t>Güzel yurdum ben seni,</w:t>
      </w:r>
    </w:p>
    <w:p w:rsidR="00703F97" w:rsidRDefault="00703F97" w:rsidP="00F86563">
      <w:pPr>
        <w:pStyle w:val="NoSpacing"/>
        <w:jc w:val="center"/>
      </w:pPr>
      <w:r>
        <w:t>Canım kadar severim.</w:t>
      </w:r>
    </w:p>
    <w:p w:rsidR="00703F97" w:rsidRDefault="00703F97" w:rsidP="00F86563">
      <w:pPr>
        <w:pStyle w:val="NoSpacing"/>
        <w:jc w:val="center"/>
      </w:pPr>
      <w:r>
        <w:t>Vatanımsın yüzümü,</w:t>
      </w:r>
    </w:p>
    <w:p w:rsidR="00703F97" w:rsidRDefault="00703F97" w:rsidP="00F86563">
      <w:pPr>
        <w:pStyle w:val="NoSpacing"/>
        <w:jc w:val="center"/>
      </w:pPr>
      <w:r>
        <w:t>Toprağına sürerim.</w:t>
      </w:r>
    </w:p>
    <w:p w:rsidR="00703F97" w:rsidRPr="009B1E13" w:rsidRDefault="00703F97" w:rsidP="0027584C">
      <w:pPr>
        <w:pStyle w:val="NoSpacing"/>
        <w:rPr>
          <w:sz w:val="16"/>
          <w:szCs w:val="16"/>
        </w:rPr>
      </w:pPr>
    </w:p>
    <w:p w:rsidR="00703F97" w:rsidRPr="0027584C" w:rsidRDefault="00703F97" w:rsidP="009B1E13">
      <w:pPr>
        <w:pStyle w:val="NoSpacing"/>
        <w:ind w:firstLine="708"/>
        <w:rPr>
          <w:shd w:val="clear" w:color="auto" w:fill="B8CCE4"/>
        </w:rPr>
      </w:pPr>
      <w:r>
        <w:t>(</w:t>
      </w:r>
      <w:r w:rsidRPr="0009615A">
        <w:rPr>
          <w:rFonts w:ascii="Arial Narrow" w:hAnsi="Arial Narrow"/>
        </w:rPr>
        <w:t>9,10 ve 11. soruları metne göre cevaplayınız.</w:t>
      </w:r>
      <w:r>
        <w:t>)</w:t>
      </w:r>
    </w:p>
    <w:p w:rsidR="00703F97" w:rsidRPr="009B1E13" w:rsidRDefault="00703F97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703F97" w:rsidRPr="00166814" w:rsidRDefault="00703F97" w:rsidP="009C6FA3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Şair, şiirde aşağıdaki duygulardan hangisini işlemiştir</w:t>
      </w:r>
      <w:r w:rsidRPr="00166814">
        <w:t>?</w:t>
      </w:r>
    </w:p>
    <w:p w:rsidR="00703F97" w:rsidRPr="00166814" w:rsidRDefault="00703F97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özlem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mutluluk</w:t>
      </w:r>
      <w:r>
        <w:tab/>
      </w:r>
      <w:r w:rsidRPr="00166814">
        <w:rPr>
          <w:b/>
        </w:rPr>
        <w:t xml:space="preserve">C) </w:t>
      </w:r>
      <w:r>
        <w:t>sevgi</w:t>
      </w:r>
    </w:p>
    <w:p w:rsidR="00703F97" w:rsidRPr="00166814" w:rsidRDefault="00703F97" w:rsidP="00C90F5C">
      <w:pPr>
        <w:pStyle w:val="NoSpacing"/>
        <w:tabs>
          <w:tab w:val="left" w:pos="709"/>
        </w:tabs>
      </w:pPr>
    </w:p>
    <w:p w:rsidR="00703F97" w:rsidRPr="0009615A" w:rsidRDefault="00703F97" w:rsidP="0009615A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rPr>
          <w:noProof/>
          <w:lang w:eastAsia="tr-TR"/>
        </w:rPr>
        <w:t>Şiirde geçen eş anlamlı sözcükler hangileridir</w:t>
      </w:r>
      <w:r w:rsidRPr="00166814">
        <w:rPr>
          <w:noProof/>
          <w:lang w:eastAsia="tr-TR"/>
        </w:rPr>
        <w:t>?</w:t>
      </w:r>
    </w:p>
    <w:p w:rsidR="00703F97" w:rsidRPr="0009615A" w:rsidRDefault="00703F97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 xml:space="preserve">canım – yüzüm </w:t>
      </w:r>
    </w:p>
    <w:p w:rsidR="00703F97" w:rsidRPr="0009615A" w:rsidRDefault="00703F97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 xml:space="preserve">yurdum – vatanım </w:t>
      </w:r>
    </w:p>
    <w:p w:rsidR="00703F97" w:rsidRPr="0009615A" w:rsidRDefault="00703F97" w:rsidP="00C90F5C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27" o:spid="_x0000_s1049" type="#_x0000_t75" style="position:absolute;margin-left:195.85pt;margin-top:10.7pt;width:49.05pt;height:58.5pt;z-index:-251638272;visibility:visible">
            <v:imagedata r:id="rId13" o:title=""/>
          </v:shape>
        </w:pict>
      </w:r>
      <w:r w:rsidRPr="00166814">
        <w:rPr>
          <w:b/>
        </w:rPr>
        <w:t>C)</w:t>
      </w:r>
      <w:r>
        <w:rPr>
          <w:b/>
        </w:rPr>
        <w:t xml:space="preserve"> </w:t>
      </w:r>
      <w:r>
        <w:t xml:space="preserve">severim – sürerim </w:t>
      </w:r>
    </w:p>
    <w:p w:rsidR="00703F97" w:rsidRPr="00166814" w:rsidRDefault="00703F97" w:rsidP="00C90F5C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C90F5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50" type="#_x0000_t62" style="position:absolute;margin-left:18.5pt;margin-top:3.25pt;width:157.95pt;height:34.4pt;z-index:251646464" adj="24014,4458">
            <v:textbox style="mso-next-textbox:#_x0000_s1050">
              <w:txbxContent>
                <w:p w:rsidR="00703F97" w:rsidRPr="007D01E5" w:rsidRDefault="00703F97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Şiirde adın yerine kullanılan sözcükler hangileridir?</w:t>
                  </w:r>
                </w:p>
                <w:p w:rsidR="00703F97" w:rsidRPr="007D01E5" w:rsidRDefault="00703F97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Default="00703F97" w:rsidP="00B5085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703F97" w:rsidRDefault="00703F97" w:rsidP="00B5085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703F97" w:rsidRPr="00166814" w:rsidRDefault="00703F97" w:rsidP="006159F3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ben – seni 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 xml:space="preserve">yurt – her </w:t>
      </w:r>
      <w:r>
        <w:tab/>
      </w:r>
      <w:r w:rsidRPr="00166814">
        <w:rPr>
          <w:b/>
        </w:rPr>
        <w:t xml:space="preserve">C) </w:t>
      </w:r>
      <w:r>
        <w:t xml:space="preserve">güzel – canım </w:t>
      </w:r>
    </w:p>
    <w:p w:rsidR="00703F97" w:rsidRPr="00166814" w:rsidRDefault="00703F97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67123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cümlelerin hangisinde </w:t>
      </w:r>
      <w:r>
        <w:rPr>
          <w:b/>
        </w:rPr>
        <w:t xml:space="preserve">“-cı, -ci, -cu, -cü; -çı, -çi, -çu, -çü” </w:t>
      </w:r>
      <w:r w:rsidRPr="00B74237">
        <w:t>ekiyle yeni bir sözcük oluşturulmuştur?</w:t>
      </w:r>
    </w:p>
    <w:p w:rsidR="00703F97" w:rsidRDefault="00703F97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Sarı saçı çok severim.</w:t>
      </w:r>
    </w:p>
    <w:p w:rsidR="00703F97" w:rsidRDefault="00703F97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acı biberi nasıl yedin?</w:t>
      </w:r>
    </w:p>
    <w:p w:rsidR="00703F97" w:rsidRDefault="00703F97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O yolcu, ilk durakta indi.</w:t>
      </w:r>
    </w:p>
    <w:p w:rsidR="00703F97" w:rsidRPr="00166814" w:rsidRDefault="00703F97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5A5311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</w:t>
      </w:r>
      <w:r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Hangisi sözlükte </w:t>
      </w:r>
      <w:r w:rsidRPr="005A5311">
        <w:rPr>
          <w:b/>
          <w:u w:val="single"/>
        </w:rPr>
        <w:t>en sonda</w:t>
      </w:r>
      <w:r>
        <w:t xml:space="preserve"> yer alır?</w:t>
      </w:r>
    </w:p>
    <w:p w:rsidR="00703F97" w:rsidRPr="005A5311" w:rsidRDefault="00703F97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lider</w:t>
      </w:r>
      <w:r>
        <w:tab/>
      </w:r>
      <w:r w:rsidRPr="00166814">
        <w:rPr>
          <w:b/>
        </w:rPr>
        <w:t>B)</w:t>
      </w:r>
      <w:r w:rsidRPr="005A5311">
        <w:t xml:space="preserve"> </w:t>
      </w:r>
      <w:r>
        <w:t>lise</w:t>
      </w:r>
      <w:r>
        <w:tab/>
      </w:r>
      <w:r w:rsidRPr="00166814">
        <w:rPr>
          <w:b/>
        </w:rPr>
        <w:t xml:space="preserve">C) </w:t>
      </w:r>
      <w:r>
        <w:t>limon</w:t>
      </w:r>
    </w:p>
    <w:p w:rsidR="00703F97" w:rsidRDefault="00703F97" w:rsidP="00E42FA5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17" o:spid="_x0000_s1051" type="#_x0000_t75" style="position:absolute;margin-left:14.6pt;margin-top:-26.7pt;width:34.2pt;height:57pt;z-index:-251650560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52" type="#_x0000_t62" style="position:absolute;margin-left:57.05pt;margin-top:-12.65pt;width:158pt;height:34.4pt;z-index:251647488" adj="-1928,8791">
            <v:textbox style="mso-next-textbox:#_x0000_s1052">
              <w:txbxContent>
                <w:p w:rsidR="00703F97" w:rsidRPr="00793C32" w:rsidRDefault="00703F97" w:rsidP="00C8171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</w:rPr>
                    <w:t>Karnım çok acıktı ……… evde yiyecek bir şey kalmamış.</w:t>
                  </w: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Default="00703F97" w:rsidP="00E42FA5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E42FA5">
      <w:pPr>
        <w:pStyle w:val="NoSpacing"/>
        <w:tabs>
          <w:tab w:val="left" w:pos="284"/>
          <w:tab w:val="left" w:pos="1843"/>
          <w:tab w:val="left" w:pos="3402"/>
        </w:tabs>
      </w:pPr>
      <w:r>
        <w:t>Yukarıdaki cümledeki boşlukları aşağıdakilerden hangisi ile tamamlarsak anlamlı olur?</w:t>
      </w:r>
    </w:p>
    <w:p w:rsidR="00703F97" w:rsidRDefault="00703F97" w:rsidP="00C12DA6">
      <w:pPr>
        <w:pStyle w:val="NoSpacing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>çünkü</w:t>
      </w:r>
    </w:p>
    <w:p w:rsidR="00703F97" w:rsidRDefault="00703F97" w:rsidP="00C12DA6">
      <w:pPr>
        <w:pStyle w:val="NoSpacing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B) </w:t>
      </w:r>
      <w:r>
        <w:t>ve</w:t>
      </w:r>
      <w:r>
        <w:tab/>
      </w:r>
    </w:p>
    <w:p w:rsidR="00703F97" w:rsidRPr="00166814" w:rsidRDefault="00703F97" w:rsidP="00C12DA6">
      <w:pPr>
        <w:pStyle w:val="NoSpacing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C) </w:t>
      </w:r>
      <w:r>
        <w:t>ama</w:t>
      </w:r>
    </w:p>
    <w:p w:rsidR="00703F97" w:rsidRPr="00166814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2F6635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Aşağıdaki cümlelerin hangisinde yapılan işin zamanı diğerlerinden </w:t>
      </w:r>
      <w:r w:rsidRPr="005A5311">
        <w:rPr>
          <w:b/>
          <w:u w:val="single"/>
        </w:rPr>
        <w:t>farklıdır</w:t>
      </w:r>
      <w:r w:rsidRPr="00166814">
        <w:t>?</w:t>
      </w:r>
    </w:p>
    <w:p w:rsidR="00703F97" w:rsidRPr="00166814" w:rsidRDefault="00703F97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Zeynep, zili duyar duymaz koştu.</w:t>
      </w:r>
    </w:p>
    <w:p w:rsidR="00703F97" w:rsidRPr="00166814" w:rsidRDefault="00703F97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Merve, kantine doğru gidiyor.</w:t>
      </w:r>
    </w:p>
    <w:p w:rsidR="00703F97" w:rsidRPr="00166814" w:rsidRDefault="00703F97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Emrah, yavru kediye süt vermiş.</w:t>
      </w:r>
    </w:p>
    <w:p w:rsidR="00703F97" w:rsidRPr="00166814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AC71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 </w:t>
      </w:r>
      <w:r>
        <w:t xml:space="preserve">Aşağıdaki cümlelerin hangisinde çoğul isim </w:t>
      </w:r>
      <w:r w:rsidRPr="00F14B99">
        <w:rPr>
          <w:b/>
          <w:u w:val="single"/>
        </w:rPr>
        <w:t>yoktur</w:t>
      </w:r>
      <w:r>
        <w:t>?</w:t>
      </w:r>
    </w:p>
    <w:p w:rsidR="00703F97" w:rsidRPr="000046F3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Reyhan’ın kardeşi, denize çok güzel dalar.</w:t>
      </w:r>
    </w:p>
    <w:p w:rsidR="00703F97" w:rsidRPr="00166814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kapılar ne zaman tamir edilecek?</w:t>
      </w:r>
    </w:p>
    <w:p w:rsidR="00703F97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 w:rsidRPr="00017707">
        <w:t>Bu</w:t>
      </w:r>
      <w:r>
        <w:rPr>
          <w:b/>
        </w:rPr>
        <w:t xml:space="preserve"> </w:t>
      </w:r>
      <w:r>
        <w:t>ödevler Tuğba’ya çok kolay geldi.</w:t>
      </w:r>
    </w:p>
    <w:p w:rsidR="00703F97" w:rsidRPr="00166814" w:rsidRDefault="00703F97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703F97" w:rsidRPr="00166814" w:rsidRDefault="00703F97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MATEMATİK</w:t>
      </w:r>
    </w:p>
    <w:p w:rsidR="00703F97" w:rsidRPr="000046F3" w:rsidRDefault="00703F97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16"/>
          <w:szCs w:val="16"/>
          <w:u w:val="single"/>
        </w:rPr>
      </w:pPr>
    </w:p>
    <w:p w:rsidR="00703F97" w:rsidRPr="00166814" w:rsidRDefault="00703F97" w:rsidP="000E0393">
      <w:pPr>
        <w:pStyle w:val="NoSpacing"/>
        <w:tabs>
          <w:tab w:val="left" w:pos="567"/>
        </w:tabs>
      </w:pPr>
      <w:r w:rsidRPr="00166814">
        <w:rPr>
          <w:b/>
          <w:bdr w:val="single" w:sz="4" w:space="0" w:color="auto"/>
          <w:shd w:val="clear" w:color="auto" w:fill="FBD4B4"/>
        </w:rPr>
        <w:t>17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Bir kırtasiyeci, bir kutuya </w:t>
      </w:r>
      <w:r w:rsidRPr="00861C9D">
        <w:rPr>
          <w:b/>
        </w:rPr>
        <w:t>30</w:t>
      </w:r>
      <w:r>
        <w:t xml:space="preserve"> kurşun kalem ve </w:t>
      </w:r>
      <w:r w:rsidRPr="00861C9D">
        <w:rPr>
          <w:b/>
        </w:rPr>
        <w:t>25</w:t>
      </w:r>
      <w:r>
        <w:t xml:space="preserve"> kırmızı kalem yerleştiriyor. Böylece </w:t>
      </w:r>
      <w:r w:rsidRPr="00861C9D">
        <w:rPr>
          <w:b/>
        </w:rPr>
        <w:t>12</w:t>
      </w:r>
      <w:r>
        <w:t xml:space="preserve"> kutu oluşturuyor. Bu kırtasiyecinin oluşturduğu kutularda toplam kaç kalem vardır</w:t>
      </w:r>
      <w:r w:rsidRPr="00166814">
        <w:t>?</w:t>
      </w:r>
    </w:p>
    <w:p w:rsidR="00703F97" w:rsidRPr="00861C9D" w:rsidRDefault="00703F97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A) </w:t>
      </w:r>
      <w:r w:rsidRPr="00861C9D">
        <w:t>67 kalem</w:t>
      </w:r>
    </w:p>
    <w:p w:rsidR="00703F97" w:rsidRPr="00166814" w:rsidRDefault="00703F97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385 kalem</w:t>
      </w:r>
    </w:p>
    <w:p w:rsidR="00703F97" w:rsidRPr="00166814" w:rsidRDefault="00703F97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660 kalem</w:t>
      </w:r>
    </w:p>
    <w:p w:rsidR="00703F97" w:rsidRPr="00166814" w:rsidRDefault="00703F97" w:rsidP="00E22AE8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20" o:spid="_x0000_s1053" type="#_x0000_t75" style="position:absolute;margin-left:14.65pt;margin-top:11.35pt;width:45.95pt;height:57pt;z-index:-251649536;visibility:visible">
            <v:imagedata r:id="rId15" o:title=""/>
          </v:shape>
        </w:pict>
      </w:r>
    </w:p>
    <w:p w:rsidR="00703F97" w:rsidRDefault="00703F97" w:rsidP="00DA3E2A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54" type="#_x0000_t62" style="position:absolute;margin-left:66.35pt;margin-top:.6pt;width:165.8pt;height:63.95pt;z-index:251648512" adj="-1420,3547">
            <v:textbox style="mso-next-textbox:#_x0000_s1054">
              <w:txbxContent>
                <w:p w:rsidR="00703F97" w:rsidRPr="0059663A" w:rsidRDefault="00703F97" w:rsidP="0059663A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 w:rsidRPr="00861C9D">
                    <w:rPr>
                      <w:rFonts w:ascii="Arial Narrow" w:hAnsi="Arial Narrow"/>
                      <w:b/>
                    </w:rPr>
                    <w:t>35</w:t>
                  </w:r>
                  <w:r>
                    <w:rPr>
                      <w:rFonts w:ascii="Arial Narrow" w:hAnsi="Arial Narrow"/>
                    </w:rPr>
                    <w:t xml:space="preserve"> deste tenis topu alan bir oyuncakçı, tenis topunun tanesini </w:t>
                  </w:r>
                  <w:r w:rsidRPr="00861C9D">
                    <w:rPr>
                      <w:rFonts w:ascii="Arial Narrow" w:hAnsi="Arial Narrow"/>
                      <w:b/>
                    </w:rPr>
                    <w:t>2</w:t>
                  </w:r>
                  <w:r>
                    <w:rPr>
                      <w:rFonts w:ascii="Arial Narrow" w:hAnsi="Arial Narrow"/>
                    </w:rPr>
                    <w:t xml:space="preserve"> TL’den satıyor. Satıştan eline geçen para ne kadardır?</w:t>
                  </w:r>
                </w:p>
                <w:p w:rsidR="00703F97" w:rsidRPr="0059663A" w:rsidRDefault="00703F97" w:rsidP="0059663A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Default="00703F97" w:rsidP="00DA3E2A">
      <w:pPr>
        <w:pStyle w:val="NoSpacing"/>
        <w:tabs>
          <w:tab w:val="left" w:pos="709"/>
        </w:tabs>
      </w:pPr>
    </w:p>
    <w:p w:rsidR="00703F97" w:rsidRDefault="00703F97" w:rsidP="00DA3E2A">
      <w:pPr>
        <w:pStyle w:val="NoSpacing"/>
        <w:tabs>
          <w:tab w:val="left" w:pos="709"/>
        </w:tabs>
      </w:pPr>
    </w:p>
    <w:p w:rsidR="00703F97" w:rsidRDefault="00703F97" w:rsidP="00DA3E2A">
      <w:pPr>
        <w:pStyle w:val="NoSpacing"/>
        <w:tabs>
          <w:tab w:val="left" w:pos="709"/>
        </w:tabs>
      </w:pPr>
    </w:p>
    <w:p w:rsidR="00703F97" w:rsidRDefault="00703F97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</w:p>
    <w:p w:rsidR="00703F97" w:rsidRPr="00166814" w:rsidRDefault="00703F97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A) </w:t>
      </w:r>
      <w:r>
        <w:t>700 TL</w:t>
      </w:r>
    </w:p>
    <w:p w:rsidR="00703F97" w:rsidRPr="00166814" w:rsidRDefault="00703F97" w:rsidP="00320630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350 TL</w:t>
      </w:r>
    </w:p>
    <w:p w:rsidR="00703F97" w:rsidRPr="00166814" w:rsidRDefault="00703F97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C) </w:t>
      </w:r>
      <w:r>
        <w:t>70 TL</w:t>
      </w:r>
    </w:p>
    <w:p w:rsidR="00703F97" w:rsidRPr="00166814" w:rsidRDefault="00703F97" w:rsidP="00AB22D6">
      <w:pPr>
        <w:pStyle w:val="NoSpacing"/>
        <w:tabs>
          <w:tab w:val="left" w:pos="284"/>
          <w:tab w:val="left" w:pos="1701"/>
          <w:tab w:val="left" w:pos="3402"/>
        </w:tabs>
      </w:pPr>
    </w:p>
    <w:p w:rsidR="00703F97" w:rsidRDefault="00703F97" w:rsidP="000E039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55" type="#_x0000_t62" style="position:absolute;margin-left:57.05pt;margin-top:5.05pt;width:175.1pt;height:59.65pt;z-index:251667968" adj="-715,8329">
            <v:textbox style="mso-next-textbox:#_x0000_s1055">
              <w:txbxContent>
                <w:p w:rsidR="00703F97" w:rsidRPr="008C1317" w:rsidRDefault="00703F97" w:rsidP="008C131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C1317">
                    <w:rPr>
                      <w:rFonts w:ascii="Arial Narrow" w:hAnsi="Arial Narrow"/>
                      <w:b/>
                    </w:rPr>
                    <w:t>900</w:t>
                  </w:r>
                  <w:r w:rsidRPr="008C1317">
                    <w:rPr>
                      <w:rFonts w:ascii="Arial Narrow" w:hAnsi="Arial Narrow"/>
                      <w:sz w:val="22"/>
                      <w:szCs w:val="22"/>
                    </w:rPr>
                    <w:t xml:space="preserve"> tane cevizi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,</w:t>
                  </w:r>
                  <w:r w:rsidRPr="008C1317">
                    <w:rPr>
                      <w:rFonts w:ascii="Arial Narrow" w:hAnsi="Arial Narrow"/>
                      <w:sz w:val="22"/>
                      <w:szCs w:val="22"/>
                    </w:rPr>
                    <w:t xml:space="preserve"> iki kardeşimle paylaştık. Büyük kardeşime </w:t>
                  </w:r>
                  <w:r w:rsidRPr="008C1317">
                    <w:rPr>
                      <w:rFonts w:ascii="Arial Narrow" w:hAnsi="Arial Narrow"/>
                      <w:b/>
                      <w:sz w:val="22"/>
                      <w:szCs w:val="22"/>
                    </w:rPr>
                    <w:t>350</w:t>
                  </w:r>
                  <w:r w:rsidRPr="008C1317">
                    <w:rPr>
                      <w:rFonts w:ascii="Arial Narrow" w:hAnsi="Arial Narrow"/>
                      <w:sz w:val="22"/>
                      <w:szCs w:val="22"/>
                    </w:rPr>
                    <w:t xml:space="preserve">, küçük kardeşime ise </w:t>
                  </w:r>
                  <w:r w:rsidRPr="008C1317">
                    <w:rPr>
                      <w:rFonts w:ascii="Arial Narrow" w:hAnsi="Arial Narrow"/>
                      <w:b/>
                      <w:sz w:val="22"/>
                      <w:szCs w:val="22"/>
                    </w:rPr>
                    <w:t>250</w:t>
                  </w:r>
                  <w:r w:rsidRPr="008C1317">
                    <w:rPr>
                      <w:rFonts w:ascii="Arial Narrow" w:hAnsi="Arial Narrow"/>
                      <w:sz w:val="22"/>
                      <w:szCs w:val="22"/>
                    </w:rPr>
                    <w:t xml:space="preserve"> tane ceviz verdim. Gerisini ben aldım.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6" o:spid="_x0000_s1056" type="#_x0000_t75" style="position:absolute;margin-left:-2.85pt;margin-top:4.7pt;width:58.95pt;height:62.5pt;z-index:-251647488;visibility:visible">
            <v:imagedata r:id="rId16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Default="00703F97" w:rsidP="000E0393">
      <w:pPr>
        <w:pStyle w:val="NoSpacing"/>
        <w:tabs>
          <w:tab w:val="left" w:pos="709"/>
        </w:tabs>
      </w:pPr>
    </w:p>
    <w:p w:rsidR="00703F97" w:rsidRDefault="00703F97" w:rsidP="000E0393">
      <w:pPr>
        <w:pStyle w:val="NoSpacing"/>
        <w:tabs>
          <w:tab w:val="left" w:pos="709"/>
        </w:tabs>
      </w:pPr>
    </w:p>
    <w:p w:rsidR="00703F97" w:rsidRDefault="00703F97" w:rsidP="000E0393">
      <w:pPr>
        <w:pStyle w:val="NoSpacing"/>
        <w:tabs>
          <w:tab w:val="left" w:pos="709"/>
        </w:tabs>
      </w:pPr>
    </w:p>
    <w:p w:rsidR="00703F97" w:rsidRDefault="00703F97" w:rsidP="000E0393">
      <w:pPr>
        <w:pStyle w:val="NoSpacing"/>
        <w:tabs>
          <w:tab w:val="left" w:pos="709"/>
        </w:tabs>
      </w:pPr>
    </w:p>
    <w:p w:rsidR="00703F97" w:rsidRPr="00166814" w:rsidRDefault="00703F97" w:rsidP="000E0393">
      <w:pPr>
        <w:pStyle w:val="NoSpacing"/>
        <w:tabs>
          <w:tab w:val="left" w:pos="709"/>
        </w:tabs>
      </w:pPr>
      <w:r>
        <w:t xml:space="preserve">Eda’nın ifadesine göre aşağıdakilerden hangisi </w:t>
      </w:r>
      <w:r w:rsidRPr="00017707">
        <w:rPr>
          <w:b/>
          <w:u w:val="single"/>
        </w:rPr>
        <w:t>doğrudur</w:t>
      </w:r>
      <w:r>
        <w:t>?</w:t>
      </w:r>
    </w:p>
    <w:p w:rsidR="00703F97" w:rsidRPr="008C1317" w:rsidRDefault="00703F97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Eda en az cevizi almıştır.</w:t>
      </w:r>
    </w:p>
    <w:p w:rsidR="00703F97" w:rsidRPr="00166814" w:rsidRDefault="00703F97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Küçük kardeş ile Eda eşit sayıda ceviz almıştır.</w:t>
      </w:r>
    </w:p>
    <w:p w:rsidR="00703F97" w:rsidRPr="008C1317" w:rsidRDefault="00703F97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En fazla cevizi büyük kardeş almıştır.</w:t>
      </w:r>
    </w:p>
    <w:p w:rsidR="00703F97" w:rsidRPr="00166814" w:rsidRDefault="00703F97" w:rsidP="00BC24AD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100990">
      <w:pPr>
        <w:pStyle w:val="NoSpacing"/>
        <w:tabs>
          <w:tab w:val="left" w:pos="567"/>
        </w:tabs>
      </w:pPr>
      <w:r w:rsidRPr="00166814">
        <w:rPr>
          <w:b/>
          <w:bdr w:val="single" w:sz="4" w:space="0" w:color="auto"/>
          <w:shd w:val="clear" w:color="auto" w:fill="FBD4B4"/>
        </w:rPr>
        <w:t>20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3A67D6">
        <w:rPr>
          <w:b/>
        </w:rPr>
        <w:t>71</w:t>
      </w:r>
      <w:r>
        <w:rPr>
          <w:b/>
        </w:rPr>
        <w:t>4</w:t>
      </w:r>
      <w:r>
        <w:t xml:space="preserve"> ve </w:t>
      </w:r>
      <w:r w:rsidRPr="003A67D6">
        <w:rPr>
          <w:b/>
        </w:rPr>
        <w:t>349</w:t>
      </w:r>
      <w:r>
        <w:t xml:space="preserve"> sayıları en yakın onluğa yuvarlanıyor. Bulunan sayılar arasındaki fark kaçtır?</w:t>
      </w:r>
    </w:p>
    <w:p w:rsidR="00703F97" w:rsidRDefault="00703F97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 w:rsidRPr="003A67D6">
        <w:t>350</w:t>
      </w:r>
      <w:r w:rsidRPr="00166814">
        <w:tab/>
      </w:r>
    </w:p>
    <w:p w:rsidR="00703F97" w:rsidRDefault="00703F97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 w:rsidRPr="003A67D6">
        <w:t>3</w:t>
      </w:r>
      <w:r>
        <w:t>6</w:t>
      </w:r>
      <w:r w:rsidRPr="003A67D6">
        <w:t>0</w:t>
      </w:r>
      <w:r w:rsidRPr="00166814">
        <w:tab/>
      </w:r>
    </w:p>
    <w:p w:rsidR="00703F97" w:rsidRPr="003A67D6" w:rsidRDefault="00703F97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r w:rsidRPr="003A67D6">
        <w:t>370</w:t>
      </w:r>
    </w:p>
    <w:p w:rsidR="00703F97" w:rsidRPr="00166814" w:rsidRDefault="00703F97" w:rsidP="00634A6D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Default="00703F97" w:rsidP="005808E7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Default="00703F97" w:rsidP="005808E7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21</w:t>
      </w:r>
      <w:r w:rsidRPr="00166814">
        <w:rPr>
          <w:bdr w:val="single" w:sz="4" w:space="0" w:color="auto"/>
          <w:shd w:val="clear" w:color="auto" w:fill="FBD4B4"/>
        </w:rPr>
        <w:t xml:space="preserve">. </w:t>
      </w:r>
      <w:r w:rsidRPr="00166814">
        <w:t xml:space="preserve"> </w:t>
      </w:r>
      <w:r>
        <w:t xml:space="preserve">Aşağıdaki problemlerden hangisinin cevabı </w:t>
      </w:r>
      <w:r w:rsidRPr="00E64DED">
        <w:rPr>
          <w:b/>
          <w:u w:val="single"/>
        </w:rPr>
        <w:t>doğru</w:t>
      </w:r>
      <w:r>
        <w:t xml:space="preserve"> verilmiştir</w:t>
      </w:r>
      <w:r w:rsidRPr="00166814">
        <w:t>?</w:t>
      </w:r>
    </w:p>
    <w:p w:rsidR="00703F97" w:rsidRPr="00166814" w:rsidRDefault="00703F97" w:rsidP="005808E7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ect id="_x0000_s1057" style="position:absolute;margin-left:190.85pt;margin-top:7.45pt;width:48.5pt;height:23.5pt;z-index:251671040">
            <v:textbox>
              <w:txbxContent>
                <w:p w:rsidR="00703F97" w:rsidRPr="00E64DED" w:rsidRDefault="00703F97" w:rsidP="00E64DED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400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13.35pt;margin-top:7.45pt;width:169pt;height:23.5pt;z-index:251670016">
            <v:textbox>
              <w:txbxContent>
                <w:p w:rsidR="00703F97" w:rsidRPr="00E64DED" w:rsidRDefault="00703F9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E64DED">
                    <w:rPr>
                      <w:rFonts w:ascii="Arial Narrow" w:hAnsi="Arial Narrow"/>
                    </w:rPr>
                    <w:t>398’in 32 fazlasının 130 eksiği kaçtır?</w:t>
                  </w:r>
                </w:p>
              </w:txbxContent>
            </v:textbox>
          </v:rect>
        </w:pict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>
        <w:rPr>
          <w:noProof/>
          <w:lang w:eastAsia="tr-TR"/>
        </w:rPr>
        <w:pict>
          <v:rect id="_x0000_s1059" style="position:absolute;margin-left:190.85pt;margin-top:1.15pt;width:48.5pt;height:33.5pt;z-index:251673088">
            <v:textbox>
              <w:txbxContent>
                <w:p w:rsidR="00703F97" w:rsidRPr="00E64DED" w:rsidRDefault="00703F97" w:rsidP="00E64DED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772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13.35pt;margin-top:1.15pt;width:169pt;height:33.5pt;z-index:251672064">
            <v:textbox>
              <w:txbxContent>
                <w:p w:rsidR="00703F97" w:rsidRPr="00E64DED" w:rsidRDefault="00703F9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Hangi sayıyla 178 toplanırsa sonuç 960 olur?</w:t>
                  </w:r>
                </w:p>
              </w:txbxContent>
            </v:textbox>
          </v:rect>
        </w:pict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 xml:space="preserve"> </w:t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>
        <w:rPr>
          <w:noProof/>
          <w:lang w:eastAsia="tr-TR"/>
        </w:rPr>
        <w:pict>
          <v:rect id="_x0000_s1061" style="position:absolute;margin-left:190.85pt;margin-top:5.4pt;width:48.5pt;height:34.5pt;z-index:251675136">
            <v:textbox>
              <w:txbxContent>
                <w:p w:rsidR="00703F97" w:rsidRPr="00E64DED" w:rsidRDefault="00703F97" w:rsidP="00E64DED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860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3.35pt;margin-top:5.4pt;width:169pt;height:34.5pt;z-index:251674112">
            <v:textbox>
              <w:txbxContent>
                <w:p w:rsidR="00703F97" w:rsidRPr="00E64DED" w:rsidRDefault="00703F9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Hangi sayıdan 200 çıkarılırsa sonuç 660 olur?</w:t>
                  </w:r>
                </w:p>
              </w:txbxContent>
            </v:textbox>
          </v:rect>
        </w:pict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r>
        <w:t xml:space="preserve"> </w:t>
      </w: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Pr="00166814" w:rsidRDefault="00703F97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Pr="00166814" w:rsidRDefault="00703F97" w:rsidP="00B72BBB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Aşağıdakilerden hangisi bir sayının </w:t>
      </w:r>
      <w:r w:rsidRPr="00B81FFF">
        <w:rPr>
          <w:b/>
        </w:rPr>
        <w:t>5</w:t>
      </w:r>
      <w:r>
        <w:t xml:space="preserve"> ile çarpımının sonucu </w:t>
      </w:r>
      <w:r w:rsidRPr="00B81FFF">
        <w:rPr>
          <w:b/>
          <w:u w:val="single"/>
        </w:rPr>
        <w:t>olamaz</w:t>
      </w:r>
      <w:r>
        <w:t>?</w:t>
      </w:r>
    </w:p>
    <w:p w:rsidR="00703F97" w:rsidRPr="00166814" w:rsidRDefault="00703F97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  <w:r>
        <w:t>0</w:t>
      </w:r>
    </w:p>
    <w:p w:rsidR="00703F97" w:rsidRPr="00166814" w:rsidRDefault="00703F97" w:rsidP="00F42E4F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 xml:space="preserve"> 34</w:t>
      </w:r>
    </w:p>
    <w:p w:rsidR="00703F97" w:rsidRPr="00166814" w:rsidRDefault="00703F97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C) </w:t>
      </w:r>
      <w:r>
        <w:t xml:space="preserve"> 45</w:t>
      </w:r>
    </w:p>
    <w:p w:rsidR="00703F97" w:rsidRPr="00166814" w:rsidRDefault="00703F97" w:rsidP="0065685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D47D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Annem </w:t>
      </w:r>
      <w:smartTag w:uri="urn:schemas-microsoft-com:office:smarttags" w:element="metricconverter">
        <w:smartTagPr>
          <w:attr w:name="ProductID" w:val="1 kg"/>
        </w:smartTagPr>
        <w:r w:rsidRPr="00B81FFF">
          <w:rPr>
            <w:b/>
          </w:rPr>
          <w:t>1</w:t>
        </w:r>
        <w:r>
          <w:t xml:space="preserve"> kg</w:t>
        </w:r>
      </w:smartTag>
      <w:r>
        <w:t xml:space="preserve"> şekerin önce </w:t>
      </w:r>
      <w:r w:rsidRPr="00B81FFF">
        <w:rPr>
          <w:b/>
        </w:rPr>
        <w:t>300</w:t>
      </w:r>
      <w:r>
        <w:t xml:space="preserve"> g’ını sonra </w:t>
      </w:r>
      <w:r w:rsidRPr="00B81FFF">
        <w:rPr>
          <w:b/>
        </w:rPr>
        <w:t>450</w:t>
      </w:r>
      <w:r>
        <w:t xml:space="preserve"> g’ını kullandı. Geriye kaç gram şeker kaldı</w:t>
      </w:r>
      <w:r w:rsidRPr="00166814">
        <w:t>?</w:t>
      </w:r>
    </w:p>
    <w:p w:rsidR="00703F97" w:rsidRPr="00166814" w:rsidRDefault="00703F97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A)</w:t>
      </w:r>
      <w:r w:rsidRPr="00166814">
        <w:t xml:space="preserve"> </w:t>
      </w:r>
      <w:smartTag w:uri="urn:schemas-microsoft-com:office:smarttags" w:element="metricconverter">
        <w:smartTagPr>
          <w:attr w:name="ProductID" w:val="250 gram"/>
        </w:smartTagPr>
        <w:r>
          <w:t>250 gram</w:t>
        </w:r>
      </w:smartTag>
    </w:p>
    <w:p w:rsidR="00703F97" w:rsidRPr="00166814" w:rsidRDefault="00703F97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B)</w:t>
      </w:r>
      <w:r w:rsidRPr="00166814">
        <w:t xml:space="preserve"> </w:t>
      </w:r>
      <w:smartTag w:uri="urn:schemas-microsoft-com:office:smarttags" w:element="metricconverter">
        <w:smartTagPr>
          <w:attr w:name="ProductID" w:val="150 gram"/>
        </w:smartTagPr>
        <w:r>
          <w:t>150 gram</w:t>
        </w:r>
      </w:smartTag>
    </w:p>
    <w:p w:rsidR="00703F97" w:rsidRPr="00166814" w:rsidRDefault="00703F97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 xml:space="preserve">C) </w:t>
      </w:r>
      <w:smartTag w:uri="urn:schemas-microsoft-com:office:smarttags" w:element="metricconverter">
        <w:smartTagPr>
          <w:attr w:name="ProductID" w:val="750 gram"/>
        </w:smartTagPr>
        <w:r>
          <w:t>750 gram</w:t>
        </w:r>
      </w:smartTag>
    </w:p>
    <w:p w:rsidR="00703F97" w:rsidRPr="00166814" w:rsidRDefault="00703F97" w:rsidP="005E4D6D">
      <w:pPr>
        <w:pStyle w:val="NoSpacing"/>
        <w:tabs>
          <w:tab w:val="left" w:pos="284"/>
          <w:tab w:val="left" w:pos="1843"/>
          <w:tab w:val="left" w:pos="2835"/>
        </w:tabs>
      </w:pPr>
    </w:p>
    <w:p w:rsidR="00703F97" w:rsidRPr="00E0665F" w:rsidRDefault="00703F97" w:rsidP="004E5839">
      <w:pPr>
        <w:pStyle w:val="NoSpacing"/>
        <w:tabs>
          <w:tab w:val="left" w:pos="1134"/>
          <w:tab w:val="left" w:pos="3828"/>
          <w:tab w:val="left" w:pos="3969"/>
        </w:tabs>
      </w:pPr>
      <w:r w:rsidRPr="00166814">
        <w:rPr>
          <w:b/>
          <w:bdr w:val="single" w:sz="4" w:space="0" w:color="auto"/>
          <w:shd w:val="clear" w:color="auto" w:fill="FBD4B4"/>
        </w:rPr>
        <w:t>24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çarpma işlemlerinden hangisinin sonucu </w:t>
      </w:r>
      <w:r w:rsidRPr="00E0665F">
        <w:rPr>
          <w:b/>
          <w:u w:val="single"/>
        </w:rPr>
        <w:t>tek sayıdır</w:t>
      </w:r>
      <w:r>
        <w:t>?</w:t>
      </w:r>
    </w:p>
    <w:p w:rsidR="00703F97" w:rsidRPr="00166814" w:rsidRDefault="00703F97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A) </w:t>
      </w:r>
      <w:r>
        <w:rPr>
          <w:b/>
        </w:rPr>
        <w:tab/>
      </w:r>
      <w:r w:rsidRPr="00E0665F">
        <w:t>155 x 6</w:t>
      </w:r>
      <w:r>
        <w:t xml:space="preserve"> =</w:t>
      </w:r>
    </w:p>
    <w:p w:rsidR="00703F97" w:rsidRPr="00166814" w:rsidRDefault="00703F97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r>
        <w:tab/>
        <w:t>124 x 5 =</w:t>
      </w:r>
    </w:p>
    <w:p w:rsidR="00703F97" w:rsidRPr="00E0665F" w:rsidRDefault="00703F97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C) </w:t>
      </w:r>
      <w:r>
        <w:rPr>
          <w:b/>
        </w:rPr>
        <w:tab/>
      </w:r>
      <w:r w:rsidRPr="00E0665F">
        <w:t>133 x 7 =</w:t>
      </w:r>
    </w:p>
    <w:p w:rsidR="00703F97" w:rsidRPr="00166814" w:rsidRDefault="00703F97" w:rsidP="00F42E4F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703F97" w:rsidRPr="00166814" w:rsidRDefault="00703F97" w:rsidP="00E0665F">
      <w:pPr>
        <w:pStyle w:val="NoSpacing"/>
        <w:tabs>
          <w:tab w:val="left" w:pos="1134"/>
          <w:tab w:val="left" w:pos="3828"/>
          <w:tab w:val="left" w:pos="3969"/>
        </w:tabs>
      </w:pPr>
      <w:r>
        <w:rPr>
          <w:noProof/>
          <w:lang w:eastAsia="tr-TR"/>
        </w:rPr>
        <w:pict>
          <v:rect id="_x0000_s1063" style="position:absolute;margin-left:117.05pt;margin-top:2.95pt;width:73.8pt;height:23pt;z-index:251677184">
            <v:textbox>
              <w:txbxContent>
                <w:p w:rsidR="00703F97" w:rsidRPr="00E0665F" w:rsidRDefault="00703F9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E0665F">
                    <w:rPr>
                      <w:rFonts w:ascii="Arial Narrow" w:hAnsi="Arial Narrow"/>
                      <w:b/>
                    </w:rPr>
                    <w:t>124 x 5 = 620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27.1pt;margin-top:2.95pt;width:73.8pt;height:23pt;z-index:251676160">
            <v:textbox>
              <w:txbxContent>
                <w:p w:rsidR="00703F97" w:rsidRPr="00E0665F" w:rsidRDefault="00703F97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E0665F">
                    <w:rPr>
                      <w:rFonts w:ascii="Arial Narrow" w:hAnsi="Arial Narrow"/>
                      <w:b/>
                    </w:rPr>
                    <w:t>96 + 28 = 124</w:t>
                  </w:r>
                </w:p>
              </w:txbxContent>
            </v:textbox>
          </v:rect>
        </w:pict>
      </w:r>
      <w:r w:rsidRPr="00166814">
        <w:rPr>
          <w:b/>
          <w:bdr w:val="single" w:sz="4" w:space="0" w:color="auto"/>
          <w:shd w:val="clear" w:color="auto" w:fill="FBD4B4"/>
        </w:rPr>
        <w:t>25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703F97" w:rsidRPr="00166814" w:rsidRDefault="00703F97" w:rsidP="009A44D7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</w:p>
    <w:p w:rsidR="00703F97" w:rsidRDefault="00703F97" w:rsidP="009A44D7">
      <w:pPr>
        <w:pStyle w:val="NoSpacing"/>
        <w:tabs>
          <w:tab w:val="left" w:pos="1843"/>
          <w:tab w:val="left" w:pos="3828"/>
          <w:tab w:val="left" w:pos="3969"/>
        </w:tabs>
      </w:pPr>
      <w:r w:rsidRPr="00E0665F">
        <w:t>Yukarıda verilen işlemler aşağıdaki problemlerden hangisinin çözümüne ait olabilir?</w:t>
      </w:r>
    </w:p>
    <w:p w:rsidR="00703F97" w:rsidRPr="00E0665F" w:rsidRDefault="00703F97" w:rsidP="009A44D7">
      <w:pPr>
        <w:pStyle w:val="NoSpacing"/>
        <w:tabs>
          <w:tab w:val="left" w:pos="1843"/>
          <w:tab w:val="left" w:pos="3828"/>
          <w:tab w:val="left" w:pos="3969"/>
        </w:tabs>
      </w:pPr>
    </w:p>
    <w:p w:rsidR="00703F97" w:rsidRPr="00166814" w:rsidRDefault="00703F97" w:rsidP="00E0665F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  <w:r w:rsidRPr="00166814">
        <w:rPr>
          <w:b/>
        </w:rPr>
        <w:t xml:space="preserve">A) </w:t>
      </w:r>
      <w:r>
        <w:t>Bir öğrenci 1.gün 96, 2.gün 28 tane soru çözmüştür. Bu öğrenci 2 günde toplam kaç soru çözmüştür?</w:t>
      </w:r>
    </w:p>
    <w:p w:rsidR="00703F97" w:rsidRPr="00166814" w:rsidRDefault="00703F97" w:rsidP="009A44D7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</w:p>
    <w:p w:rsidR="00703F97" w:rsidRPr="00166814" w:rsidRDefault="00703F97" w:rsidP="00E0665F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r>
        <w:t>İbrahim 1 ayda 96 TL, Aleyna ise 1 ayda 28 TL biriktirmektedir. İbrahim ile Aleyna’nın 5 ay sonunda toplam ne kadar paraları olur?</w:t>
      </w:r>
    </w:p>
    <w:p w:rsidR="00703F97" w:rsidRPr="00166814" w:rsidRDefault="00703F97" w:rsidP="00350A78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</w:p>
    <w:p w:rsidR="00703F97" w:rsidRDefault="00703F97" w:rsidP="007211F6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 xml:space="preserve">C) </w:t>
      </w:r>
      <w:r>
        <w:t>Sefa’nın 96 bilyesi vardı. 28 bilye daha aldı. Sefa’nın toplam bilye sayısının 3 katı kaçtır?</w:t>
      </w:r>
    </w:p>
    <w:p w:rsidR="00703F97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621CF3">
      <w:pPr>
        <w:jc w:val="center"/>
        <w:rPr>
          <w:b/>
          <w:color w:val="C0C0C0"/>
          <w:sz w:val="16"/>
          <w:szCs w:val="16"/>
          <w:u w:val="single"/>
        </w:rPr>
      </w:pPr>
      <w:hyperlink r:id="rId17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  <w:r>
        <w:rPr>
          <w:b/>
          <w:color w:val="C0C0C0"/>
          <w:sz w:val="16"/>
          <w:szCs w:val="16"/>
          <w:u w:val="single"/>
        </w:rPr>
        <w:t xml:space="preserve">  </w:t>
      </w:r>
    </w:p>
    <w:p w:rsidR="00703F97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Pr="00166814" w:rsidRDefault="00703F97" w:rsidP="00BF7E86">
      <w:pPr>
        <w:pStyle w:val="NoSpacing"/>
        <w:tabs>
          <w:tab w:val="left" w:pos="284"/>
          <w:tab w:val="left" w:pos="1843"/>
          <w:tab w:val="left" w:pos="3544"/>
        </w:tabs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  <w:r>
        <w:rPr>
          <w:noProof/>
        </w:rPr>
        <w:pict>
          <v:group id="_x0000_s1065" style="position:absolute;left:0;text-align:left;margin-left:417.6pt;margin-top:-19.25pt;width:103.1pt;height:750.4pt;z-index:251639296" coordorigin="548,502" coordsize="2062,15008">
            <v:shape id="_x0000_s1066" type="#_x0000_t202" style="position:absolute;left:548;top:2482;width:2062;height:720">
              <v:textbox style="mso-next-textbox:#_x0000_s1066">
                <w:txbxContent>
                  <w:p w:rsidR="00703F97" w:rsidRPr="006A78BE" w:rsidRDefault="00703F9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703F97" w:rsidRPr="006A78BE" w:rsidRDefault="00703F9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067" type="#_x0000_t202" style="position:absolute;left:548;top:502;width:2062;height:1800">
              <v:textbox style="mso-next-textbox:#_x0000_s1067">
                <w:txbxContent>
                  <w:p w:rsidR="00703F97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703F97" w:rsidRPr="006A78BE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703F97" w:rsidRPr="006A78BE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703F97" w:rsidRPr="0071597E" w:rsidRDefault="00703F97" w:rsidP="0071597E"/>
                </w:txbxContent>
              </v:textbox>
            </v:shape>
            <v:group id="_x0000_s1068" style="position:absolute;left:548;top:3450;width:2062;height:12060" coordorigin="548,3450" coordsize="2062,12060">
              <v:group id="_x0000_s1069" style="position:absolute;left:548;top:13144;width:2062;height:2366" coordorigin="653,11875" coordsize="1980,2366">
                <v:shape id="_x0000_s1070" type="#_x0000_t202" style="position:absolute;left:653;top:11875;width:1980;height:540">
                  <v:textbox style="mso-next-textbox:#_x0000_s1070">
                    <w:txbxContent>
                      <w:p w:rsidR="00703F97" w:rsidRPr="006A78BE" w:rsidRDefault="00703F97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071" type="#_x0000_t202" style="position:absolute;left:653;top:12799;width:1980;height:540">
                  <v:textbox style="mso-next-textbox:#_x0000_s1071">
                    <w:txbxContent>
                      <w:p w:rsidR="00703F97" w:rsidRPr="006A78BE" w:rsidRDefault="00703F97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072" type="#_x0000_t202" style="position:absolute;left:653;top:13701;width:1980;height:540">
                  <v:textbox style="mso-next-textbox:#_x0000_s1072">
                    <w:txbxContent>
                      <w:p w:rsidR="00703F97" w:rsidRPr="006A78BE" w:rsidRDefault="00703F97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073" style="position:absolute;left:548;top:3450;width:2062;height:9240" coordorigin="548,3450" coordsize="2062,9240">
                <v:group id="_x0000_s1074" style="position:absolute;left:548;top:3450;width:2062;height:9240" coordorigin="548,3450" coordsize="2062,9240">
                  <v:shape id="_x0000_s1075" type="#_x0000_t202" style="position:absolute;left:548;top:3450;width:2062;height:9240">
                    <v:textbox style="mso-next-textbox:#_x0000_s1075">
                      <w:txbxContent>
                        <w:p w:rsidR="00703F97" w:rsidRPr="006A78BE" w:rsidRDefault="00703F97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076" style="position:absolute;left:1252;top:3707;width:1223;height:8764" coordorigin="1252,3765" coordsize="994,7510">
                    <v:group id="_x0000_s1077" style="position:absolute;left:1252;top:3765;width:994;height:844" coordorigin="1574,4094" coordsize="994,844">
                      <v:oval id="_x0000_s1078" style="position:absolute;left:1574;top:4094;width:281;height:238">
                        <v:textbox style="mso-next-textbox:#_x0000_s107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9" style="position:absolute;left:1931;top:4094;width:280;height:238">
                        <v:textbox style="mso-next-textbox:#_x0000_s107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0" style="position:absolute;left:2288;top:4094;width:280;height:238">
                        <v:textbox style="mso-next-textbox:#_x0000_s108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1" style="position:absolute;left:1574;top:4397;width:281;height:238">
                        <v:textbox style="mso-next-textbox:#_x0000_s108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2" style="position:absolute;left:1931;top:4397;width:280;height:238">
                        <v:textbox style="mso-next-textbox:#_x0000_s108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3" style="position:absolute;left:2288;top:4397;width:280;height:238">
                        <v:textbox style="mso-next-textbox:#_x0000_s108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4" style="position:absolute;left:1574;top:4700;width:281;height:238">
                        <v:textbox style="mso-next-textbox:#_x0000_s108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5" style="position:absolute;left:1931;top:4700;width:280;height:238">
                        <v:textbox style="mso-next-textbox:#_x0000_s108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6" style="position:absolute;left:2288;top:4700;width:280;height:238">
                        <v:textbox style="mso-next-textbox:#_x0000_s108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87" style="position:absolute;left:1252;top:4674;width:994;height:844" coordorigin="1574,4094" coordsize="994,844">
                      <v:oval id="_x0000_s1088" style="position:absolute;left:1574;top:4094;width:281;height:238">
                        <v:textbox style="mso-next-textbox:#_x0000_s108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9" style="position:absolute;left:1931;top:4094;width:280;height:238">
                        <v:textbox style="mso-next-textbox:#_x0000_s108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0" style="position:absolute;left:2288;top:4094;width:280;height:238">
                        <v:textbox style="mso-next-textbox:#_x0000_s109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1" style="position:absolute;left:1574;top:4397;width:281;height:238">
                        <v:textbox style="mso-next-textbox:#_x0000_s109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2" style="position:absolute;left:1931;top:4397;width:280;height:238">
                        <v:textbox style="mso-next-textbox:#_x0000_s109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3" style="position:absolute;left:2288;top:4397;width:280;height:238">
                        <v:textbox style="mso-next-textbox:#_x0000_s109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4" style="position:absolute;left:1574;top:4700;width:281;height:238">
                        <v:textbox style="mso-next-textbox:#_x0000_s109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5" style="position:absolute;left:1931;top:4700;width:280;height:238">
                        <v:textbox style="mso-next-textbox:#_x0000_s109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6" style="position:absolute;left:2288;top:4700;width:280;height:238">
                        <v:textbox style="mso-next-textbox:#_x0000_s109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97" style="position:absolute;left:1252;top:5583;width:994;height:844" coordorigin="1574,4094" coordsize="994,844">
                      <v:oval id="_x0000_s1098" style="position:absolute;left:1574;top:4094;width:281;height:238">
                        <v:textbox style="mso-next-textbox:#_x0000_s109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931;top:4094;width:280;height:238">
                        <v:textbox style="mso-next-textbox:#_x0000_s109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2288;top:4094;width:280;height:238">
                        <v:textbox style="mso-next-textbox:#_x0000_s110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1574;top:4397;width:281;height:238">
                        <v:textbox style="mso-next-textbox:#_x0000_s110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2" style="position:absolute;left:1931;top:4397;width:280;height:238">
                        <v:textbox style="mso-next-textbox:#_x0000_s110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3" style="position:absolute;left:2288;top:4397;width:280;height:238">
                        <v:textbox style="mso-next-textbox:#_x0000_s110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4" style="position:absolute;left:1574;top:4700;width:281;height:238">
                        <v:textbox style="mso-next-textbox:#_x0000_s110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5" style="position:absolute;left:1931;top:4700;width:280;height:238">
                        <v:textbox style="mso-next-textbox:#_x0000_s110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6" style="position:absolute;left:2288;top:4700;width:280;height:238">
                        <v:textbox style="mso-next-textbox:#_x0000_s110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07" style="position:absolute;left:1252;top:6492;width:994;height:844" coordorigin="1574,4094" coordsize="994,844">
                      <v:oval id="_x0000_s1108" style="position:absolute;left:1574;top:4094;width:281;height:238">
                        <v:textbox style="mso-next-textbox:#_x0000_s110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9" style="position:absolute;left:1931;top:4094;width:280;height:238">
                        <v:textbox style="mso-next-textbox:#_x0000_s110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0" style="position:absolute;left:2288;top:4094;width:280;height:238">
                        <v:textbox style="mso-next-textbox:#_x0000_s111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1" style="position:absolute;left:1574;top:4397;width:281;height:238">
                        <v:textbox style="mso-next-textbox:#_x0000_s111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2" style="position:absolute;left:1931;top:4397;width:280;height:238">
                        <v:textbox style="mso-next-textbox:#_x0000_s111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3" style="position:absolute;left:2288;top:4397;width:280;height:238">
                        <v:textbox style="mso-next-textbox:#_x0000_s111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4" style="position:absolute;left:1574;top:4700;width:281;height:238">
                        <v:textbox style="mso-next-textbox:#_x0000_s111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5" style="position:absolute;left:1931;top:4700;width:280;height:238">
                        <v:textbox style="mso-next-textbox:#_x0000_s111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6" style="position:absolute;left:2288;top:4700;width:280;height:238">
                        <v:textbox style="mso-next-textbox:#_x0000_s111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7" style="position:absolute;left:1252;top:7401;width:994;height:844" coordorigin="1574,4094" coordsize="994,844">
                      <v:oval id="_x0000_s1118" style="position:absolute;left:1574;top:4094;width:281;height:238">
                        <v:textbox style="mso-next-textbox:#_x0000_s111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9" style="position:absolute;left:1931;top:4094;width:280;height:238">
                        <v:textbox style="mso-next-textbox:#_x0000_s111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0" style="position:absolute;left:2288;top:4094;width:280;height:238">
                        <v:textbox style="mso-next-textbox:#_x0000_s112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1" style="position:absolute;left:1574;top:4397;width:281;height:238">
                        <v:textbox style="mso-next-textbox:#_x0000_s112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2" style="position:absolute;left:1931;top:4397;width:280;height:238">
                        <v:textbox style="mso-next-textbox:#_x0000_s112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3" style="position:absolute;left:2288;top:4397;width:280;height:238">
                        <v:textbox style="mso-next-textbox:#_x0000_s112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4" style="position:absolute;left:1574;top:4700;width:281;height:238">
                        <v:textbox style="mso-next-textbox:#_x0000_s112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5" style="position:absolute;left:1931;top:4700;width:280;height:238">
                        <v:textbox style="mso-next-textbox:#_x0000_s112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6" style="position:absolute;left:2288;top:4700;width:280;height:238">
                        <v:textbox style="mso-next-textbox:#_x0000_s112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52;top:8310;width:994;height:844" coordorigin="1574,4094" coordsize="994,844">
                      <v:oval id="_x0000_s1128" style="position:absolute;left:1574;top:4094;width:281;height:238">
                        <v:textbox style="mso-next-textbox:#_x0000_s112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9" style="position:absolute;left:1931;top:4094;width:280;height:238">
                        <v:textbox style="mso-next-textbox:#_x0000_s112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0" style="position:absolute;left:2288;top:4094;width:280;height:238">
                        <v:textbox style="mso-next-textbox:#_x0000_s113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1" style="position:absolute;left:1574;top:4397;width:281;height:238">
                        <v:textbox style="mso-next-textbox:#_x0000_s113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2" style="position:absolute;left:1931;top:4397;width:280;height:238">
                        <v:textbox style="mso-next-textbox:#_x0000_s113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3" style="position:absolute;left:2288;top:4397;width:280;height:238">
                        <v:textbox style="mso-next-textbox:#_x0000_s113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4" style="position:absolute;left:1574;top:4700;width:281;height:238">
                        <v:textbox style="mso-next-textbox:#_x0000_s113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931;top:4700;width:280;height:238">
                        <v:textbox style="mso-next-textbox:#_x0000_s113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2288;top:4700;width:280;height:238">
                        <v:textbox style="mso-next-textbox:#_x0000_s113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7" style="position:absolute;left:1252;top:9219;width:994;height:844" coordorigin="1574,4094" coordsize="994,844">
                      <v:oval id="_x0000_s1138" style="position:absolute;left:1574;top:4094;width:281;height:238">
                        <v:textbox style="mso-next-textbox:#_x0000_s113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931;top:4094;width:280;height:238">
                        <v:textbox style="mso-next-textbox:#_x0000_s113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288;top:4094;width:280;height:238">
                        <v:textbox style="mso-next-textbox:#_x0000_s114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1" style="position:absolute;left:1574;top:4397;width:281;height:238">
                        <v:textbox style="mso-next-textbox:#_x0000_s114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931;top:4397;width:280;height:238">
                        <v:textbox style="mso-next-textbox:#_x0000_s114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288;top:4397;width:280;height:238">
                        <v:textbox style="mso-next-textbox:#_x0000_s114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4" style="position:absolute;left:1574;top:4700;width:281;height:238">
                        <v:textbox style="mso-next-textbox:#_x0000_s114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931;top:4700;width:280;height:238">
                        <v:textbox style="mso-next-textbox:#_x0000_s114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2288;top:4700;width:280;height:238">
                        <v:textbox style="mso-next-textbox:#_x0000_s114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47" style="position:absolute;left:1252;top:10128;width:994;height:844" coordorigin="1574,4094" coordsize="994,844">
                      <v:oval id="_x0000_s1148" style="position:absolute;left:1574;top:4094;width:281;height:238">
                        <v:textbox style="mso-next-textbox:#_x0000_s114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9" style="position:absolute;left:1931;top:4094;width:280;height:238">
                        <v:textbox style="mso-next-textbox:#_x0000_s114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0" style="position:absolute;left:2288;top:4094;width:280;height:238">
                        <v:textbox style="mso-next-textbox:#_x0000_s115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1" style="position:absolute;left:1574;top:4397;width:281;height:238">
                        <v:textbox style="mso-next-textbox:#_x0000_s115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2" style="position:absolute;left:1931;top:4397;width:280;height:238">
                        <v:textbox style="mso-next-textbox:#_x0000_s115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3" style="position:absolute;left:2288;top:4397;width:280;height:238">
                        <v:textbox style="mso-next-textbox:#_x0000_s115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4" style="position:absolute;left:1574;top:4700;width:281;height:238">
                        <v:textbox style="mso-next-textbox:#_x0000_s1154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5" style="position:absolute;left:1931;top:4700;width:280;height:238">
                        <v:textbox style="mso-next-textbox:#_x0000_s115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6" style="position:absolute;left:2288;top:4700;width:280;height:238">
                        <v:textbox style="mso-next-textbox:#_x0000_s115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57" style="position:absolute;left:1252;top:11037;width:281;height:238">
                      <v:textbox style="mso-next-textbox:#_x0000_s1157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58" style="position:absolute;left:1609;top:11037;width:280;height:238">
                      <v:textbox style="mso-next-textbox:#_x0000_s1158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59" style="position:absolute;left:1966;top:11037;width:280;height:238">
                      <v:textbox style="mso-next-textbox:#_x0000_s1159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60" style="position:absolute;left:712;top:3585;width:540;height:8970" coordorigin="712,3585" coordsize="540,8886">
                  <v:group id="_x0000_s1161" style="position:absolute;left:712;top:3585;width:540;height:3613" coordorigin="712,3585" coordsize="540,3613">
                    <v:group id="_x0000_s1162" style="position:absolute;left:712;top:3585;width:540;height:1856" coordorigin="779,3585" coordsize="473,1856">
                      <v:rect id="_x0000_s1163" style="position:absolute;left:779;top:3585;width:473;height:471" stroked="f">
                        <v:textbox style="mso-next-textbox:#_x0000_s1163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64" style="position:absolute;left:779;top:3981;width:473;height:413" stroked="f">
                        <v:textbox style="mso-next-textbox:#_x0000_s1164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65" style="position:absolute;left:779;top:4679;width:473;height:413" stroked="f">
                        <v:textbox style="mso-next-textbox:#_x0000_s1165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66" style="position:absolute;left:779;top:4330;width:473;height:413" stroked="f">
                        <v:textbox style="mso-next-textbox:#_x0000_s1166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67" style="position:absolute;left:779;top:5028;width:473;height:413" stroked="f">
                        <v:textbox style="mso-next-textbox:#_x0000_s1167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168" style="position:absolute;left:712;top:5342;width:540;height:1856" coordorigin="779,3585" coordsize="473,1856">
                      <v:rect id="_x0000_s1169" style="position:absolute;left:779;top:3585;width:473;height:471" stroked="f">
                        <v:textbox style="mso-next-textbox:#_x0000_s1169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170" style="position:absolute;left:779;top:3981;width:473;height:413" stroked="f">
                        <v:textbox style="mso-next-textbox:#_x0000_s1170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171" style="position:absolute;left:779;top:4679;width:473;height:413" stroked="f">
                        <v:textbox style="mso-next-textbox:#_x0000_s1171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172" style="position:absolute;left:779;top:4330;width:473;height:413" stroked="f">
                        <v:textbox style="mso-next-textbox:#_x0000_s1172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173" style="position:absolute;left:779;top:5028;width:473;height:413" stroked="f">
                        <v:textbox style="mso-next-textbox:#_x0000_s1173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174" style="position:absolute;left:712;top:7077;width:540;height:1856" coordorigin="779,3585" coordsize="473,1856">
                    <v:rect id="_x0000_s1175" style="position:absolute;left:779;top:3585;width:473;height:471" stroked="f">
                      <v:textbox style="mso-next-textbox:#_x0000_s1175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176" style="position:absolute;left:779;top:3981;width:473;height:413" stroked="f">
                      <v:textbox style="mso-next-textbox:#_x0000_s1176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177" style="position:absolute;left:779;top:4679;width:473;height:413" stroked="f">
                      <v:textbox style="mso-next-textbox:#_x0000_s1177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178" style="position:absolute;left:779;top:4330;width:473;height:413" stroked="f">
                      <v:textbox style="mso-next-textbox:#_x0000_s1178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179" style="position:absolute;left:779;top:5028;width:473;height:413" stroked="f">
                      <v:textbox style="mso-next-textbox:#_x0000_s1179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180" style="position:absolute;left:712;top:8834;width:540;height:1945" coordorigin="779,3585" coordsize="473,1856">
                    <v:rect id="_x0000_s1181" style="position:absolute;left:779;top:3585;width:473;height:471" stroked="f">
                      <v:textbox style="mso-next-textbox:#_x0000_s1181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182" style="position:absolute;left:779;top:3981;width:473;height:413" stroked="f">
                      <v:textbox style="mso-next-textbox:#_x0000_s1182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183" style="position:absolute;left:779;top:4679;width:473;height:413" stroked="f">
                      <v:textbox style="mso-next-textbox:#_x0000_s1183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184" style="position:absolute;left:779;top:4330;width:473;height:413" stroked="f">
                      <v:textbox style="mso-next-textbox:#_x0000_s1184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185" style="position:absolute;left:779;top:5028;width:473;height:413" stroked="f">
                      <v:textbox style="mso-next-textbox:#_x0000_s1185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186" style="position:absolute;left:712;top:10690;width:540;height:1781" coordorigin="779,3585" coordsize="473,1856">
                    <v:rect id="_x0000_s1187" style="position:absolute;left:779;top:3585;width:473;height:471" stroked="f">
                      <v:textbox style="mso-next-textbox:#_x0000_s1187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188" style="position:absolute;left:779;top:3981;width:473;height:413" stroked="f">
                      <v:textbox style="mso-next-textbox:#_x0000_s1188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189" style="position:absolute;left:779;top:4679;width:473;height:413" stroked="f">
                      <v:textbox style="mso-next-textbox:#_x0000_s1189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190" style="position:absolute;left:779;top:4330;width:473;height:413" stroked="f">
                      <v:textbox style="mso-next-textbox:#_x0000_s1190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191" style="position:absolute;left:779;top:5028;width:473;height:413" stroked="f">
                      <v:textbox style="mso-next-textbox:#_x0000_s1191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192" style="position:absolute;left:0;text-align:left;margin-left:274.3pt;margin-top:-19.25pt;width:103.1pt;height:750.4pt;z-index:251638272" coordorigin="548,502" coordsize="2062,15008">
            <v:shape id="_x0000_s1193" type="#_x0000_t202" style="position:absolute;left:548;top:2482;width:2062;height:720">
              <v:textbox style="mso-next-textbox:#_x0000_s1193">
                <w:txbxContent>
                  <w:p w:rsidR="00703F97" w:rsidRPr="006A78BE" w:rsidRDefault="00703F9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703F97" w:rsidRPr="006A78BE" w:rsidRDefault="00703F97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194" type="#_x0000_t202" style="position:absolute;left:548;top:502;width:2062;height:1800">
              <v:textbox style="mso-next-textbox:#_x0000_s1194">
                <w:txbxContent>
                  <w:p w:rsidR="00703F97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703F97" w:rsidRPr="006A78BE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703F97" w:rsidRPr="006A78BE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703F97" w:rsidRPr="006A78BE" w:rsidRDefault="00703F97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group id="_x0000_s1195" style="position:absolute;left:548;top:3450;width:2062;height:12060" coordorigin="548,3450" coordsize="2062,12060">
              <v:group id="_x0000_s1196" style="position:absolute;left:548;top:13144;width:2062;height:2366" coordorigin="653,11875" coordsize="1980,2366">
                <v:shape id="_x0000_s1197" type="#_x0000_t202" style="position:absolute;left:653;top:11875;width:1980;height:540">
                  <v:textbox style="mso-next-textbox:#_x0000_s1197">
                    <w:txbxContent>
                      <w:p w:rsidR="00703F97" w:rsidRPr="006A78BE" w:rsidRDefault="00703F97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98" type="#_x0000_t202" style="position:absolute;left:653;top:12799;width:1980;height:540">
                  <v:textbox style="mso-next-textbox:#_x0000_s1198">
                    <w:txbxContent>
                      <w:p w:rsidR="00703F97" w:rsidRPr="006A78BE" w:rsidRDefault="00703F97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199" type="#_x0000_t202" style="position:absolute;left:653;top:13701;width:1980;height:540">
                  <v:textbox style="mso-next-textbox:#_x0000_s1199">
                    <w:txbxContent>
                      <w:p w:rsidR="00703F97" w:rsidRPr="006A78BE" w:rsidRDefault="00703F97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200" style="position:absolute;left:548;top:3450;width:2062;height:9240" coordorigin="548,3450" coordsize="2062,9240">
                <v:group id="_x0000_s1201" style="position:absolute;left:548;top:3450;width:2062;height:9240" coordorigin="548,3450" coordsize="2062,9240">
                  <v:shape id="_x0000_s1202" type="#_x0000_t202" style="position:absolute;left:548;top:3450;width:2062;height:9240">
                    <v:textbox style="mso-next-textbox:#_x0000_s1202">
                      <w:txbxContent>
                        <w:p w:rsidR="00703F97" w:rsidRPr="006A78BE" w:rsidRDefault="00703F97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203" style="position:absolute;left:1252;top:3707;width:1223;height:8764" coordorigin="1252,3765" coordsize="994,7510">
                    <v:group id="_x0000_s1204" style="position:absolute;left:1252;top:3765;width:994;height:844" coordorigin="1574,4094" coordsize="994,844">
                      <v:oval id="_x0000_s1205" style="position:absolute;left:1574;top:4094;width:281;height:238">
                        <v:textbox style="mso-next-textbox:#_x0000_s120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6" style="position:absolute;left:1931;top:4094;width:280;height:238">
                        <v:textbox style="mso-next-textbox:#_x0000_s120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7" style="position:absolute;left:2288;top:4094;width:280;height:238">
                        <v:textbox style="mso-next-textbox:#_x0000_s120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8" style="position:absolute;left:1574;top:4397;width:281;height:238">
                        <v:textbox style="mso-next-textbox:#_x0000_s120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931;top:4397;width:280;height:238">
                        <v:textbox style="mso-next-textbox:#_x0000_s120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2288;top:4397;width:280;height:238">
                        <v:textbox style="mso-next-textbox:#_x0000_s121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1574;top:4700;width:281;height:238">
                        <v:textbox style="mso-next-textbox:#_x0000_s121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2" style="position:absolute;left:1931;top:4700;width:280;height:238">
                        <v:textbox style="mso-next-textbox:#_x0000_s121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3" style="position:absolute;left:2288;top:4700;width:280;height:238">
                        <v:textbox style="mso-next-textbox:#_x0000_s121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14" style="position:absolute;left:1252;top:4674;width:994;height:844" coordorigin="1574,4094" coordsize="994,844">
                      <v:oval id="_x0000_s1215" style="position:absolute;left:1574;top:4094;width:281;height:238">
                        <v:textbox style="mso-next-textbox:#_x0000_s121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6" style="position:absolute;left:1931;top:4094;width:280;height:238">
                        <v:textbox style="mso-next-textbox:#_x0000_s121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7" style="position:absolute;left:2288;top:4094;width:280;height:238">
                        <v:textbox style="mso-next-textbox:#_x0000_s121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8" style="position:absolute;left:1574;top:4397;width:281;height:238">
                        <v:textbox style="mso-next-textbox:#_x0000_s121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9" style="position:absolute;left:1931;top:4397;width:280;height:238">
                        <v:textbox style="mso-next-textbox:#_x0000_s121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0" style="position:absolute;left:2288;top:4397;width:280;height:238">
                        <v:textbox style="mso-next-textbox:#_x0000_s122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1" style="position:absolute;left:1574;top:4700;width:281;height:238">
                        <v:textbox style="mso-next-textbox:#_x0000_s122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2" style="position:absolute;left:1931;top:4700;width:280;height:238">
                        <v:textbox style="mso-next-textbox:#_x0000_s122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3" style="position:absolute;left:2288;top:4700;width:280;height:238">
                        <v:textbox style="mso-next-textbox:#_x0000_s122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4" style="position:absolute;left:1252;top:5583;width:994;height:844" coordorigin="1574,4094" coordsize="994,844">
                      <v:oval id="_x0000_s1225" style="position:absolute;left:1574;top:4094;width:281;height:238">
                        <v:textbox style="mso-next-textbox:#_x0000_s122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6" style="position:absolute;left:1931;top:4094;width:280;height:238">
                        <v:textbox style="mso-next-textbox:#_x0000_s122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7" style="position:absolute;left:2288;top:4094;width:280;height:238">
                        <v:textbox style="mso-next-textbox:#_x0000_s122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8" style="position:absolute;left:1574;top:4397;width:281;height:238">
                        <v:textbox style="mso-next-textbox:#_x0000_s122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9" style="position:absolute;left:1931;top:4397;width:280;height:238">
                        <v:textbox style="mso-next-textbox:#_x0000_s122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0" style="position:absolute;left:2288;top:4397;width:280;height:238">
                        <v:textbox style="mso-next-textbox:#_x0000_s123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1" style="position:absolute;left:1574;top:4700;width:281;height:238">
                        <v:textbox style="mso-next-textbox:#_x0000_s123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2" style="position:absolute;left:1931;top:4700;width:280;height:238">
                        <v:textbox style="mso-next-textbox:#_x0000_s123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3" style="position:absolute;left:2288;top:4700;width:280;height:238">
                        <v:textbox style="mso-next-textbox:#_x0000_s123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4" style="position:absolute;left:1252;top:6492;width:994;height:844" coordorigin="1574,4094" coordsize="994,844">
                      <v:oval id="_x0000_s1235" style="position:absolute;left:1574;top:4094;width:281;height:238">
                        <v:textbox style="mso-next-textbox:#_x0000_s123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6" style="position:absolute;left:1931;top:4094;width:280;height:238">
                        <v:textbox style="mso-next-textbox:#_x0000_s123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7" style="position:absolute;left:2288;top:4094;width:280;height:238">
                        <v:textbox style="mso-next-textbox:#_x0000_s123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8" style="position:absolute;left:1574;top:4397;width:281;height:238">
                        <v:textbox style="mso-next-textbox:#_x0000_s123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9" style="position:absolute;left:1931;top:4397;width:280;height:238">
                        <v:textbox style="mso-next-textbox:#_x0000_s123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0" style="position:absolute;left:2288;top:4397;width:280;height:238">
                        <v:textbox style="mso-next-textbox:#_x0000_s124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1" style="position:absolute;left:1574;top:4700;width:281;height:238">
                        <v:textbox style="mso-next-textbox:#_x0000_s124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2" style="position:absolute;left:1931;top:4700;width:280;height:238">
                        <v:textbox style="mso-next-textbox:#_x0000_s124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3" style="position:absolute;left:2288;top:4700;width:280;height:238">
                        <v:textbox style="mso-next-textbox:#_x0000_s124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4" style="position:absolute;left:1252;top:7401;width:994;height:844" coordorigin="1574,4094" coordsize="994,844">
                      <v:oval id="_x0000_s1245" style="position:absolute;left:1574;top:4094;width:281;height:238">
                        <v:textbox style="mso-next-textbox:#_x0000_s124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6" style="position:absolute;left:1931;top:4094;width:280;height:238">
                        <v:textbox style="mso-next-textbox:#_x0000_s124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7" style="position:absolute;left:2288;top:4094;width:280;height:238">
                        <v:textbox style="mso-next-textbox:#_x0000_s124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8" style="position:absolute;left:1574;top:4397;width:281;height:238">
                        <v:textbox style="mso-next-textbox:#_x0000_s124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9" style="position:absolute;left:1931;top:4397;width:280;height:238">
                        <v:textbox style="mso-next-textbox:#_x0000_s124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0" style="position:absolute;left:2288;top:4397;width:280;height:238">
                        <v:textbox style="mso-next-textbox:#_x0000_s125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1" style="position:absolute;left:1574;top:4700;width:281;height:238">
                        <v:textbox style="mso-next-textbox:#_x0000_s125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2" style="position:absolute;left:1931;top:4700;width:280;height:238">
                        <v:textbox style="mso-next-textbox:#_x0000_s125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3" style="position:absolute;left:2288;top:4700;width:280;height:238">
                        <v:textbox style="mso-next-textbox:#_x0000_s125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4" style="position:absolute;left:1252;top:8310;width:994;height:844" coordorigin="1574,4094" coordsize="994,844">
                      <v:oval id="_x0000_s1255" style="position:absolute;left:1574;top:4094;width:281;height:238">
                        <v:textbox style="mso-next-textbox:#_x0000_s125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6" style="position:absolute;left:1931;top:4094;width:280;height:238">
                        <v:textbox style="mso-next-textbox:#_x0000_s125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7" style="position:absolute;left:2288;top:4094;width:280;height:238">
                        <v:textbox style="mso-next-textbox:#_x0000_s125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8" style="position:absolute;left:1574;top:4397;width:281;height:238">
                        <v:textbox style="mso-next-textbox:#_x0000_s125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9" style="position:absolute;left:1931;top:4397;width:280;height:238">
                        <v:textbox style="mso-next-textbox:#_x0000_s125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0" style="position:absolute;left:2288;top:4397;width:280;height:238">
                        <v:textbox style="mso-next-textbox:#_x0000_s126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1" style="position:absolute;left:1574;top:4700;width:281;height:238">
                        <v:textbox style="mso-next-textbox:#_x0000_s126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2" style="position:absolute;left:1931;top:4700;width:280;height:238">
                        <v:textbox style="mso-next-textbox:#_x0000_s126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3" style="position:absolute;left:2288;top:4700;width:280;height:238">
                        <v:textbox style="mso-next-textbox:#_x0000_s126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4" style="position:absolute;left:1252;top:9219;width:994;height:844" coordorigin="1574,4094" coordsize="994,844">
                      <v:oval id="_x0000_s1265" style="position:absolute;left:1574;top:4094;width:281;height:238">
                        <v:textbox style="mso-next-textbox:#_x0000_s126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6" style="position:absolute;left:1931;top:4094;width:280;height:238">
                        <v:textbox style="mso-next-textbox:#_x0000_s126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7" style="position:absolute;left:2288;top:4094;width:280;height:238">
                        <v:textbox style="mso-next-textbox:#_x0000_s126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8" style="position:absolute;left:1574;top:4397;width:281;height:238">
                        <v:textbox style="mso-next-textbox:#_x0000_s126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9" style="position:absolute;left:1931;top:4397;width:280;height:238">
                        <v:textbox style="mso-next-textbox:#_x0000_s126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0" style="position:absolute;left:2288;top:4397;width:280;height:238">
                        <v:textbox style="mso-next-textbox:#_x0000_s127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1" style="position:absolute;left:1574;top:4700;width:281;height:238">
                        <v:textbox style="mso-next-textbox:#_x0000_s127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2" style="position:absolute;left:1931;top:4700;width:280;height:238">
                        <v:textbox style="mso-next-textbox:#_x0000_s127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3" style="position:absolute;left:2288;top:4700;width:280;height:238">
                        <v:textbox style="mso-next-textbox:#_x0000_s127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74" style="position:absolute;left:1252;top:10128;width:994;height:844" coordorigin="1574,4094" coordsize="994,844">
                      <v:oval id="_x0000_s1275" style="position:absolute;left:1574;top:4094;width:281;height:238">
                        <v:textbox style="mso-next-textbox:#_x0000_s1275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6" style="position:absolute;left:1931;top:4094;width:280;height:238">
                        <v:textbox style="mso-next-textbox:#_x0000_s1276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7" style="position:absolute;left:2288;top:4094;width:280;height:238">
                        <v:textbox style="mso-next-textbox:#_x0000_s1277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8" style="position:absolute;left:1574;top:4397;width:281;height:238">
                        <v:textbox style="mso-next-textbox:#_x0000_s1278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9" style="position:absolute;left:1931;top:4397;width:280;height:238">
                        <v:textbox style="mso-next-textbox:#_x0000_s1279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0" style="position:absolute;left:2288;top:4397;width:280;height:238">
                        <v:textbox style="mso-next-textbox:#_x0000_s1280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1" style="position:absolute;left:1574;top:4700;width:281;height:238">
                        <v:textbox style="mso-next-textbox:#_x0000_s1281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2" style="position:absolute;left:1931;top:4700;width:280;height:238">
                        <v:textbox style="mso-next-textbox:#_x0000_s1282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3" style="position:absolute;left:2288;top:4700;width:280;height:238">
                        <v:textbox style="mso-next-textbox:#_x0000_s1283" inset=".5mm,0,0,0">
                          <w:txbxContent>
                            <w:p w:rsidR="00703F97" w:rsidRPr="006A78BE" w:rsidRDefault="00703F97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84" style="position:absolute;left:1252;top:11037;width:281;height:238">
                      <v:textbox style="mso-next-textbox:#_x0000_s1284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85" style="position:absolute;left:1609;top:11037;width:280;height:238">
                      <v:textbox style="mso-next-textbox:#_x0000_s1285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86" style="position:absolute;left:1966;top:11037;width:280;height:238">
                      <v:textbox style="mso-next-textbox:#_x0000_s1286" inset=".5mm,0,0,0">
                        <w:txbxContent>
                          <w:p w:rsidR="00703F97" w:rsidRPr="006A78BE" w:rsidRDefault="00703F97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87" style="position:absolute;left:712;top:3585;width:540;height:8970" coordorigin="712,3585" coordsize="540,8886">
                  <v:group id="_x0000_s1288" style="position:absolute;left:712;top:3585;width:540;height:3613" coordorigin="712,3585" coordsize="540,3613">
                    <v:group id="_x0000_s1289" style="position:absolute;left:712;top:3585;width:540;height:1856" coordorigin="779,3585" coordsize="473,1856">
                      <v:rect id="_x0000_s1290" style="position:absolute;left:779;top:3585;width:473;height:471" stroked="f">
                        <v:textbox style="mso-next-textbox:#_x0000_s1290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91" style="position:absolute;left:779;top:3981;width:473;height:413" stroked="f">
                        <v:textbox style="mso-next-textbox:#_x0000_s1291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92" style="position:absolute;left:779;top:4679;width:473;height:413" stroked="f">
                        <v:textbox style="mso-next-textbox:#_x0000_s1292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93" style="position:absolute;left:779;top:4330;width:473;height:413" stroked="f">
                        <v:textbox style="mso-next-textbox:#_x0000_s1293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294" style="position:absolute;left:779;top:5028;width:473;height:413" stroked="f">
                        <v:textbox style="mso-next-textbox:#_x0000_s1294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95" style="position:absolute;left:712;top:5342;width:540;height:1856" coordorigin="779,3585" coordsize="473,1856">
                      <v:rect id="_x0000_s1296" style="position:absolute;left:779;top:3585;width:473;height:471" stroked="f">
                        <v:textbox style="mso-next-textbox:#_x0000_s1296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97" style="position:absolute;left:779;top:3981;width:473;height:413" stroked="f">
                        <v:textbox style="mso-next-textbox:#_x0000_s1297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98" style="position:absolute;left:779;top:4679;width:473;height:413" stroked="f">
                        <v:textbox style="mso-next-textbox:#_x0000_s1298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299" style="position:absolute;left:779;top:4330;width:473;height:413" stroked="f">
                        <v:textbox style="mso-next-textbox:#_x0000_s1299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300" style="position:absolute;left:779;top:5028;width:473;height:413" stroked="f">
                        <v:textbox style="mso-next-textbox:#_x0000_s1300">
                          <w:txbxContent>
                            <w:p w:rsidR="00703F97" w:rsidRPr="008B4456" w:rsidRDefault="00703F97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301" style="position:absolute;left:712;top:7077;width:540;height:1856" coordorigin="779,3585" coordsize="473,1856">
                    <v:rect id="_x0000_s1302" style="position:absolute;left:779;top:3585;width:473;height:471" stroked="f">
                      <v:textbox style="mso-next-textbox:#_x0000_s1302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303" style="position:absolute;left:779;top:3981;width:473;height:413" stroked="f">
                      <v:textbox style="mso-next-textbox:#_x0000_s1303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304" style="position:absolute;left:779;top:4679;width:473;height:413" stroked="f">
                      <v:textbox style="mso-next-textbox:#_x0000_s1304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305" style="position:absolute;left:779;top:4330;width:473;height:413" stroked="f">
                      <v:textbox style="mso-next-textbox:#_x0000_s1305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306" style="position:absolute;left:779;top:5028;width:473;height:413" stroked="f">
                      <v:textbox style="mso-next-textbox:#_x0000_s1306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307" style="position:absolute;left:712;top:8834;width:540;height:1945" coordorigin="779,3585" coordsize="473,1856">
                    <v:rect id="_x0000_s1308" style="position:absolute;left:779;top:3585;width:473;height:471" stroked="f">
                      <v:textbox style="mso-next-textbox:#_x0000_s1308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309" style="position:absolute;left:779;top:3981;width:473;height:413" stroked="f">
                      <v:textbox style="mso-next-textbox:#_x0000_s1309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310" style="position:absolute;left:779;top:4679;width:473;height:413" stroked="f">
                      <v:textbox style="mso-next-textbox:#_x0000_s1310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11" style="position:absolute;left:779;top:4330;width:473;height:413" stroked="f">
                      <v:textbox style="mso-next-textbox:#_x0000_s1311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12" style="position:absolute;left:779;top:5028;width:473;height:413" stroked="f">
                      <v:textbox style="mso-next-textbox:#_x0000_s1312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13" style="position:absolute;left:712;top:10690;width:540;height:1781" coordorigin="779,3585" coordsize="473,1856">
                    <v:rect id="_x0000_s1314" style="position:absolute;left:779;top:3585;width:473;height:471" stroked="f">
                      <v:textbox style="mso-next-textbox:#_x0000_s1314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15" style="position:absolute;left:779;top:3981;width:473;height:413" stroked="f">
                      <v:textbox style="mso-next-textbox:#_x0000_s1315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16" style="position:absolute;left:779;top:4679;width:473;height:413" stroked="f">
                      <v:textbox style="mso-next-textbox:#_x0000_s1316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17" style="position:absolute;left:779;top:4330;width:473;height:413" stroked="f">
                      <v:textbox style="mso-next-textbox:#_x0000_s1317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18" style="position:absolute;left:779;top:5028;width:473;height:413" stroked="f">
                      <v:textbox style="mso-next-textbox:#_x0000_s1318">
                        <w:txbxContent>
                          <w:p w:rsidR="00703F97" w:rsidRPr="008B4456" w:rsidRDefault="00703F97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703F97" w:rsidRPr="00166814" w:rsidRDefault="00703F97" w:rsidP="0071597E">
      <w:pPr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703F97" w:rsidRPr="00166814" w:rsidRDefault="00703F97" w:rsidP="00DE4127">
      <w:pPr>
        <w:pStyle w:val="NoSpacing"/>
      </w:pPr>
    </w:p>
    <w:sectPr w:rsidR="00703F97" w:rsidRPr="00166814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F97" w:rsidRDefault="00703F97" w:rsidP="00682F11">
      <w:r>
        <w:separator/>
      </w:r>
    </w:p>
  </w:endnote>
  <w:endnote w:type="continuationSeparator" w:id="0">
    <w:p w:rsidR="00703F97" w:rsidRDefault="00703F97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F97" w:rsidRDefault="00703F97" w:rsidP="00682F11">
      <w:r>
        <w:separator/>
      </w:r>
    </w:p>
  </w:footnote>
  <w:footnote w:type="continuationSeparator" w:id="0">
    <w:p w:rsidR="00703F97" w:rsidRDefault="00703F97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2E743D"/>
    <w:multiLevelType w:val="hybridMultilevel"/>
    <w:tmpl w:val="8344567A"/>
    <w:lvl w:ilvl="0" w:tplc="3A86B7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B622456"/>
    <w:multiLevelType w:val="hybridMultilevel"/>
    <w:tmpl w:val="7FF44FFA"/>
    <w:lvl w:ilvl="0" w:tplc="33FCA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3"/>
  </w:num>
  <w:num w:numId="7">
    <w:abstractNumId w:val="19"/>
  </w:num>
  <w:num w:numId="8">
    <w:abstractNumId w:val="12"/>
  </w:num>
  <w:num w:numId="9">
    <w:abstractNumId w:val="1"/>
  </w:num>
  <w:num w:numId="10">
    <w:abstractNumId w:val="15"/>
  </w:num>
  <w:num w:numId="11">
    <w:abstractNumId w:val="4"/>
  </w:num>
  <w:num w:numId="12">
    <w:abstractNumId w:val="18"/>
  </w:num>
  <w:num w:numId="13">
    <w:abstractNumId w:val="8"/>
  </w:num>
  <w:num w:numId="14">
    <w:abstractNumId w:val="7"/>
  </w:num>
  <w:num w:numId="15">
    <w:abstractNumId w:val="0"/>
  </w:num>
  <w:num w:numId="16">
    <w:abstractNumId w:val="17"/>
  </w:num>
  <w:num w:numId="17">
    <w:abstractNumId w:val="20"/>
  </w:num>
  <w:num w:numId="18">
    <w:abstractNumId w:val="5"/>
  </w:num>
  <w:num w:numId="19">
    <w:abstractNumId w:val="2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46F3"/>
    <w:rsid w:val="00005763"/>
    <w:rsid w:val="00007210"/>
    <w:rsid w:val="000131D8"/>
    <w:rsid w:val="00013E45"/>
    <w:rsid w:val="00017707"/>
    <w:rsid w:val="00020469"/>
    <w:rsid w:val="00026E3F"/>
    <w:rsid w:val="00037010"/>
    <w:rsid w:val="000404D0"/>
    <w:rsid w:val="0004162F"/>
    <w:rsid w:val="00042C8B"/>
    <w:rsid w:val="00044AD6"/>
    <w:rsid w:val="00050D52"/>
    <w:rsid w:val="00052E48"/>
    <w:rsid w:val="00052ECE"/>
    <w:rsid w:val="00054824"/>
    <w:rsid w:val="00060083"/>
    <w:rsid w:val="000608BC"/>
    <w:rsid w:val="00071C56"/>
    <w:rsid w:val="00075E49"/>
    <w:rsid w:val="000773FD"/>
    <w:rsid w:val="00081BED"/>
    <w:rsid w:val="0008573E"/>
    <w:rsid w:val="00086434"/>
    <w:rsid w:val="00092F23"/>
    <w:rsid w:val="0009615A"/>
    <w:rsid w:val="000A03E4"/>
    <w:rsid w:val="000A0C3D"/>
    <w:rsid w:val="000A4743"/>
    <w:rsid w:val="000A4CC4"/>
    <w:rsid w:val="000A5BDE"/>
    <w:rsid w:val="000A7B26"/>
    <w:rsid w:val="000C3F55"/>
    <w:rsid w:val="000C6A80"/>
    <w:rsid w:val="000D1762"/>
    <w:rsid w:val="000D1858"/>
    <w:rsid w:val="000D6D41"/>
    <w:rsid w:val="000E0393"/>
    <w:rsid w:val="000E6B1B"/>
    <w:rsid w:val="000E6DAB"/>
    <w:rsid w:val="000F7E4E"/>
    <w:rsid w:val="00100990"/>
    <w:rsid w:val="00102EF1"/>
    <w:rsid w:val="00102F9F"/>
    <w:rsid w:val="00103256"/>
    <w:rsid w:val="001048D7"/>
    <w:rsid w:val="00105DF7"/>
    <w:rsid w:val="00105E6A"/>
    <w:rsid w:val="00112FE3"/>
    <w:rsid w:val="00114526"/>
    <w:rsid w:val="001204A6"/>
    <w:rsid w:val="00123521"/>
    <w:rsid w:val="00123D90"/>
    <w:rsid w:val="001332FB"/>
    <w:rsid w:val="00136B3A"/>
    <w:rsid w:val="00142725"/>
    <w:rsid w:val="001524FF"/>
    <w:rsid w:val="001626AF"/>
    <w:rsid w:val="0016372E"/>
    <w:rsid w:val="00165FFC"/>
    <w:rsid w:val="001661FF"/>
    <w:rsid w:val="00166814"/>
    <w:rsid w:val="00170EF1"/>
    <w:rsid w:val="001718C9"/>
    <w:rsid w:val="00172E10"/>
    <w:rsid w:val="0017373C"/>
    <w:rsid w:val="0017655C"/>
    <w:rsid w:val="001827E7"/>
    <w:rsid w:val="00184F95"/>
    <w:rsid w:val="00187B3B"/>
    <w:rsid w:val="00190642"/>
    <w:rsid w:val="00190CFF"/>
    <w:rsid w:val="00191357"/>
    <w:rsid w:val="001957D7"/>
    <w:rsid w:val="001A1FA5"/>
    <w:rsid w:val="001A2770"/>
    <w:rsid w:val="001A2F2E"/>
    <w:rsid w:val="001A3268"/>
    <w:rsid w:val="001A759F"/>
    <w:rsid w:val="001A7682"/>
    <w:rsid w:val="001B5D8F"/>
    <w:rsid w:val="001C1483"/>
    <w:rsid w:val="001C1B42"/>
    <w:rsid w:val="001C38C2"/>
    <w:rsid w:val="001D718D"/>
    <w:rsid w:val="001E0902"/>
    <w:rsid w:val="001E1353"/>
    <w:rsid w:val="001E3313"/>
    <w:rsid w:val="001E3B19"/>
    <w:rsid w:val="001E4097"/>
    <w:rsid w:val="001E43E8"/>
    <w:rsid w:val="001F154A"/>
    <w:rsid w:val="001F37ED"/>
    <w:rsid w:val="001F6804"/>
    <w:rsid w:val="00204872"/>
    <w:rsid w:val="00210116"/>
    <w:rsid w:val="00216298"/>
    <w:rsid w:val="0021727A"/>
    <w:rsid w:val="00217D76"/>
    <w:rsid w:val="0022404F"/>
    <w:rsid w:val="00232DCC"/>
    <w:rsid w:val="00233077"/>
    <w:rsid w:val="0024659B"/>
    <w:rsid w:val="00251714"/>
    <w:rsid w:val="002549DE"/>
    <w:rsid w:val="002612A1"/>
    <w:rsid w:val="00261B70"/>
    <w:rsid w:val="002669C7"/>
    <w:rsid w:val="00267EE3"/>
    <w:rsid w:val="00271330"/>
    <w:rsid w:val="0027455D"/>
    <w:rsid w:val="0027584C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03B3"/>
    <w:rsid w:val="002B1B0E"/>
    <w:rsid w:val="002B1C46"/>
    <w:rsid w:val="002C20BD"/>
    <w:rsid w:val="002C4C15"/>
    <w:rsid w:val="002D49AD"/>
    <w:rsid w:val="002D7494"/>
    <w:rsid w:val="002E0AB3"/>
    <w:rsid w:val="002E7E54"/>
    <w:rsid w:val="002F610D"/>
    <w:rsid w:val="002F6342"/>
    <w:rsid w:val="002F6635"/>
    <w:rsid w:val="002F6A04"/>
    <w:rsid w:val="003072CB"/>
    <w:rsid w:val="00320630"/>
    <w:rsid w:val="00320BF3"/>
    <w:rsid w:val="003216D1"/>
    <w:rsid w:val="00323AB8"/>
    <w:rsid w:val="00340AB1"/>
    <w:rsid w:val="00342E14"/>
    <w:rsid w:val="00343DF4"/>
    <w:rsid w:val="003445D1"/>
    <w:rsid w:val="00350A78"/>
    <w:rsid w:val="00360BA6"/>
    <w:rsid w:val="00376205"/>
    <w:rsid w:val="00380381"/>
    <w:rsid w:val="00380BB4"/>
    <w:rsid w:val="00380BD4"/>
    <w:rsid w:val="00382E40"/>
    <w:rsid w:val="00384B38"/>
    <w:rsid w:val="00394BF7"/>
    <w:rsid w:val="003A192C"/>
    <w:rsid w:val="003A47F6"/>
    <w:rsid w:val="003A53CF"/>
    <w:rsid w:val="003A6225"/>
    <w:rsid w:val="003A67D6"/>
    <w:rsid w:val="003B12CE"/>
    <w:rsid w:val="003B4CA8"/>
    <w:rsid w:val="003B53E7"/>
    <w:rsid w:val="003B659A"/>
    <w:rsid w:val="003C3B37"/>
    <w:rsid w:val="003C5740"/>
    <w:rsid w:val="003C656B"/>
    <w:rsid w:val="003D364D"/>
    <w:rsid w:val="003D36B7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160C8"/>
    <w:rsid w:val="004171B1"/>
    <w:rsid w:val="00421449"/>
    <w:rsid w:val="00421DB7"/>
    <w:rsid w:val="004300CE"/>
    <w:rsid w:val="004365EB"/>
    <w:rsid w:val="004415C0"/>
    <w:rsid w:val="004418D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51E8"/>
    <w:rsid w:val="00487A17"/>
    <w:rsid w:val="00487E70"/>
    <w:rsid w:val="00494980"/>
    <w:rsid w:val="0049691B"/>
    <w:rsid w:val="004A0D5A"/>
    <w:rsid w:val="004A2701"/>
    <w:rsid w:val="004A7D66"/>
    <w:rsid w:val="004B19B9"/>
    <w:rsid w:val="004C0105"/>
    <w:rsid w:val="004C359C"/>
    <w:rsid w:val="004C6153"/>
    <w:rsid w:val="004D4A70"/>
    <w:rsid w:val="004D5230"/>
    <w:rsid w:val="004D5666"/>
    <w:rsid w:val="004D6C29"/>
    <w:rsid w:val="004E280D"/>
    <w:rsid w:val="004E4137"/>
    <w:rsid w:val="004E5839"/>
    <w:rsid w:val="004E6EE0"/>
    <w:rsid w:val="004E767B"/>
    <w:rsid w:val="004F0706"/>
    <w:rsid w:val="004F086F"/>
    <w:rsid w:val="004F3A26"/>
    <w:rsid w:val="00507F2D"/>
    <w:rsid w:val="00514772"/>
    <w:rsid w:val="005150D5"/>
    <w:rsid w:val="00516312"/>
    <w:rsid w:val="00524C64"/>
    <w:rsid w:val="00524FC2"/>
    <w:rsid w:val="00531BB3"/>
    <w:rsid w:val="00534976"/>
    <w:rsid w:val="00535D73"/>
    <w:rsid w:val="005361C5"/>
    <w:rsid w:val="00542FF8"/>
    <w:rsid w:val="00543218"/>
    <w:rsid w:val="00544281"/>
    <w:rsid w:val="00544959"/>
    <w:rsid w:val="00545FAF"/>
    <w:rsid w:val="0055430B"/>
    <w:rsid w:val="005576B2"/>
    <w:rsid w:val="00557C6C"/>
    <w:rsid w:val="00567B2A"/>
    <w:rsid w:val="005749CC"/>
    <w:rsid w:val="00574FAE"/>
    <w:rsid w:val="00576A95"/>
    <w:rsid w:val="005808E7"/>
    <w:rsid w:val="00580CD0"/>
    <w:rsid w:val="00582E03"/>
    <w:rsid w:val="0058695D"/>
    <w:rsid w:val="0058738E"/>
    <w:rsid w:val="0059663A"/>
    <w:rsid w:val="005A05FB"/>
    <w:rsid w:val="005A14EF"/>
    <w:rsid w:val="005A3564"/>
    <w:rsid w:val="005A5311"/>
    <w:rsid w:val="005B05D4"/>
    <w:rsid w:val="005B0FDD"/>
    <w:rsid w:val="005B4CAF"/>
    <w:rsid w:val="005B53F6"/>
    <w:rsid w:val="005C0102"/>
    <w:rsid w:val="005C6E00"/>
    <w:rsid w:val="005E4D6D"/>
    <w:rsid w:val="005E5A09"/>
    <w:rsid w:val="005E5E83"/>
    <w:rsid w:val="005F1D5D"/>
    <w:rsid w:val="00605849"/>
    <w:rsid w:val="00605BC6"/>
    <w:rsid w:val="00607EAB"/>
    <w:rsid w:val="00612986"/>
    <w:rsid w:val="00612D04"/>
    <w:rsid w:val="00612F33"/>
    <w:rsid w:val="00613440"/>
    <w:rsid w:val="006159F3"/>
    <w:rsid w:val="00621CF3"/>
    <w:rsid w:val="00631AE2"/>
    <w:rsid w:val="00632716"/>
    <w:rsid w:val="00634A6D"/>
    <w:rsid w:val="0063797A"/>
    <w:rsid w:val="00641E89"/>
    <w:rsid w:val="00650455"/>
    <w:rsid w:val="0065180F"/>
    <w:rsid w:val="00653A4B"/>
    <w:rsid w:val="00655F4F"/>
    <w:rsid w:val="00656858"/>
    <w:rsid w:val="00656FBA"/>
    <w:rsid w:val="00660785"/>
    <w:rsid w:val="0066659C"/>
    <w:rsid w:val="006674A5"/>
    <w:rsid w:val="00670878"/>
    <w:rsid w:val="00671238"/>
    <w:rsid w:val="00676CCC"/>
    <w:rsid w:val="00677785"/>
    <w:rsid w:val="006823F6"/>
    <w:rsid w:val="00682F11"/>
    <w:rsid w:val="00684E69"/>
    <w:rsid w:val="00686D59"/>
    <w:rsid w:val="006A1B99"/>
    <w:rsid w:val="006A3810"/>
    <w:rsid w:val="006A78BE"/>
    <w:rsid w:val="006B0010"/>
    <w:rsid w:val="006C3F44"/>
    <w:rsid w:val="006D52D5"/>
    <w:rsid w:val="006D6790"/>
    <w:rsid w:val="006E0C56"/>
    <w:rsid w:val="006E4D0C"/>
    <w:rsid w:val="006F3448"/>
    <w:rsid w:val="006F3760"/>
    <w:rsid w:val="006F6108"/>
    <w:rsid w:val="00703F97"/>
    <w:rsid w:val="0071597E"/>
    <w:rsid w:val="007177F5"/>
    <w:rsid w:val="007211F6"/>
    <w:rsid w:val="00721F97"/>
    <w:rsid w:val="00723B8E"/>
    <w:rsid w:val="007259F6"/>
    <w:rsid w:val="00747BDB"/>
    <w:rsid w:val="00750F76"/>
    <w:rsid w:val="0075135E"/>
    <w:rsid w:val="0075358D"/>
    <w:rsid w:val="007549AB"/>
    <w:rsid w:val="0075724A"/>
    <w:rsid w:val="00761166"/>
    <w:rsid w:val="007712FA"/>
    <w:rsid w:val="00771F6F"/>
    <w:rsid w:val="00775CE0"/>
    <w:rsid w:val="00777ACD"/>
    <w:rsid w:val="00786039"/>
    <w:rsid w:val="007865C8"/>
    <w:rsid w:val="00787C93"/>
    <w:rsid w:val="007934DC"/>
    <w:rsid w:val="00793C32"/>
    <w:rsid w:val="007A06D0"/>
    <w:rsid w:val="007B1EDE"/>
    <w:rsid w:val="007B5961"/>
    <w:rsid w:val="007B7A8B"/>
    <w:rsid w:val="007C025E"/>
    <w:rsid w:val="007C0A12"/>
    <w:rsid w:val="007C0C87"/>
    <w:rsid w:val="007C5153"/>
    <w:rsid w:val="007C7CE6"/>
    <w:rsid w:val="007D01E5"/>
    <w:rsid w:val="007D2124"/>
    <w:rsid w:val="007E3A08"/>
    <w:rsid w:val="007E44D7"/>
    <w:rsid w:val="007E5763"/>
    <w:rsid w:val="007E5951"/>
    <w:rsid w:val="007F70F1"/>
    <w:rsid w:val="007F7E99"/>
    <w:rsid w:val="008003A8"/>
    <w:rsid w:val="008051BC"/>
    <w:rsid w:val="00813740"/>
    <w:rsid w:val="00861AF8"/>
    <w:rsid w:val="00861C9D"/>
    <w:rsid w:val="00877DF3"/>
    <w:rsid w:val="00877E98"/>
    <w:rsid w:val="008921D6"/>
    <w:rsid w:val="008961DA"/>
    <w:rsid w:val="008A0DB8"/>
    <w:rsid w:val="008A4FB9"/>
    <w:rsid w:val="008A6093"/>
    <w:rsid w:val="008A648D"/>
    <w:rsid w:val="008A7D1A"/>
    <w:rsid w:val="008B24B9"/>
    <w:rsid w:val="008B2E87"/>
    <w:rsid w:val="008B4456"/>
    <w:rsid w:val="008B6E09"/>
    <w:rsid w:val="008C1317"/>
    <w:rsid w:val="008D43F4"/>
    <w:rsid w:val="008E206F"/>
    <w:rsid w:val="008F1341"/>
    <w:rsid w:val="008F68C0"/>
    <w:rsid w:val="008F77AE"/>
    <w:rsid w:val="0090729F"/>
    <w:rsid w:val="009075E0"/>
    <w:rsid w:val="00912680"/>
    <w:rsid w:val="0091276F"/>
    <w:rsid w:val="00912BE8"/>
    <w:rsid w:val="00915C86"/>
    <w:rsid w:val="00925480"/>
    <w:rsid w:val="00926C4E"/>
    <w:rsid w:val="0092779D"/>
    <w:rsid w:val="0093040E"/>
    <w:rsid w:val="00936885"/>
    <w:rsid w:val="00936BB2"/>
    <w:rsid w:val="0094179C"/>
    <w:rsid w:val="009420E4"/>
    <w:rsid w:val="00944F3B"/>
    <w:rsid w:val="009472CD"/>
    <w:rsid w:val="009504A2"/>
    <w:rsid w:val="0095534D"/>
    <w:rsid w:val="009566FD"/>
    <w:rsid w:val="00963618"/>
    <w:rsid w:val="00974B0C"/>
    <w:rsid w:val="009824E1"/>
    <w:rsid w:val="0098789A"/>
    <w:rsid w:val="00992891"/>
    <w:rsid w:val="00996569"/>
    <w:rsid w:val="009A0321"/>
    <w:rsid w:val="009A44D7"/>
    <w:rsid w:val="009A52B1"/>
    <w:rsid w:val="009B1E13"/>
    <w:rsid w:val="009B4683"/>
    <w:rsid w:val="009B6A94"/>
    <w:rsid w:val="009C1AEF"/>
    <w:rsid w:val="009C4DF9"/>
    <w:rsid w:val="009C6FA3"/>
    <w:rsid w:val="009D653D"/>
    <w:rsid w:val="009E0E15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27EF6"/>
    <w:rsid w:val="00A3004B"/>
    <w:rsid w:val="00A3180F"/>
    <w:rsid w:val="00A332DE"/>
    <w:rsid w:val="00A350DA"/>
    <w:rsid w:val="00A41878"/>
    <w:rsid w:val="00A43ADA"/>
    <w:rsid w:val="00A43C41"/>
    <w:rsid w:val="00A44882"/>
    <w:rsid w:val="00A450B3"/>
    <w:rsid w:val="00A461A4"/>
    <w:rsid w:val="00A505EF"/>
    <w:rsid w:val="00A50C21"/>
    <w:rsid w:val="00A51068"/>
    <w:rsid w:val="00A57560"/>
    <w:rsid w:val="00A577C7"/>
    <w:rsid w:val="00A604B4"/>
    <w:rsid w:val="00A62619"/>
    <w:rsid w:val="00A728EB"/>
    <w:rsid w:val="00A77A22"/>
    <w:rsid w:val="00A77D6C"/>
    <w:rsid w:val="00A8198A"/>
    <w:rsid w:val="00A825D4"/>
    <w:rsid w:val="00A87FF1"/>
    <w:rsid w:val="00A907BA"/>
    <w:rsid w:val="00A94E26"/>
    <w:rsid w:val="00AA092B"/>
    <w:rsid w:val="00AA548D"/>
    <w:rsid w:val="00AA5C2A"/>
    <w:rsid w:val="00AA724F"/>
    <w:rsid w:val="00AB0490"/>
    <w:rsid w:val="00AB0F9A"/>
    <w:rsid w:val="00AB22D6"/>
    <w:rsid w:val="00AB45C0"/>
    <w:rsid w:val="00AC0E85"/>
    <w:rsid w:val="00AC7148"/>
    <w:rsid w:val="00AC7E1B"/>
    <w:rsid w:val="00AD1BF3"/>
    <w:rsid w:val="00AD31EC"/>
    <w:rsid w:val="00AD397D"/>
    <w:rsid w:val="00AD5529"/>
    <w:rsid w:val="00AD5F12"/>
    <w:rsid w:val="00AD7122"/>
    <w:rsid w:val="00AD7CD0"/>
    <w:rsid w:val="00AE0850"/>
    <w:rsid w:val="00AE4489"/>
    <w:rsid w:val="00AF1314"/>
    <w:rsid w:val="00AF2D5F"/>
    <w:rsid w:val="00AF2F1A"/>
    <w:rsid w:val="00B02EE1"/>
    <w:rsid w:val="00B06856"/>
    <w:rsid w:val="00B07CAB"/>
    <w:rsid w:val="00B1249A"/>
    <w:rsid w:val="00B21465"/>
    <w:rsid w:val="00B26B10"/>
    <w:rsid w:val="00B275DB"/>
    <w:rsid w:val="00B3022B"/>
    <w:rsid w:val="00B31DC8"/>
    <w:rsid w:val="00B33669"/>
    <w:rsid w:val="00B40587"/>
    <w:rsid w:val="00B406B5"/>
    <w:rsid w:val="00B50851"/>
    <w:rsid w:val="00B54367"/>
    <w:rsid w:val="00B601EB"/>
    <w:rsid w:val="00B60728"/>
    <w:rsid w:val="00B60D2E"/>
    <w:rsid w:val="00B620F4"/>
    <w:rsid w:val="00B70D3A"/>
    <w:rsid w:val="00B70D5F"/>
    <w:rsid w:val="00B72BBB"/>
    <w:rsid w:val="00B74237"/>
    <w:rsid w:val="00B81FFF"/>
    <w:rsid w:val="00B8489B"/>
    <w:rsid w:val="00B84D44"/>
    <w:rsid w:val="00B95A27"/>
    <w:rsid w:val="00B96805"/>
    <w:rsid w:val="00BA02F7"/>
    <w:rsid w:val="00BA5547"/>
    <w:rsid w:val="00BB1C38"/>
    <w:rsid w:val="00BB2508"/>
    <w:rsid w:val="00BB3BB7"/>
    <w:rsid w:val="00BB43BB"/>
    <w:rsid w:val="00BB66F9"/>
    <w:rsid w:val="00BB6C0B"/>
    <w:rsid w:val="00BC0405"/>
    <w:rsid w:val="00BC1A22"/>
    <w:rsid w:val="00BC22A7"/>
    <w:rsid w:val="00BC24AD"/>
    <w:rsid w:val="00BD1EAC"/>
    <w:rsid w:val="00BD78A3"/>
    <w:rsid w:val="00BF1746"/>
    <w:rsid w:val="00BF313A"/>
    <w:rsid w:val="00BF5B71"/>
    <w:rsid w:val="00BF6FC2"/>
    <w:rsid w:val="00BF7E86"/>
    <w:rsid w:val="00C029EC"/>
    <w:rsid w:val="00C12DA6"/>
    <w:rsid w:val="00C13F9B"/>
    <w:rsid w:val="00C20C60"/>
    <w:rsid w:val="00C24468"/>
    <w:rsid w:val="00C2471E"/>
    <w:rsid w:val="00C34565"/>
    <w:rsid w:val="00C36B13"/>
    <w:rsid w:val="00C37E29"/>
    <w:rsid w:val="00C423D5"/>
    <w:rsid w:val="00C4258C"/>
    <w:rsid w:val="00C442BB"/>
    <w:rsid w:val="00C45BC0"/>
    <w:rsid w:val="00C502AC"/>
    <w:rsid w:val="00C504BB"/>
    <w:rsid w:val="00C65D7F"/>
    <w:rsid w:val="00C73930"/>
    <w:rsid w:val="00C75701"/>
    <w:rsid w:val="00C7771B"/>
    <w:rsid w:val="00C8171D"/>
    <w:rsid w:val="00C86B3C"/>
    <w:rsid w:val="00C86DCE"/>
    <w:rsid w:val="00C90F5C"/>
    <w:rsid w:val="00C93AA3"/>
    <w:rsid w:val="00C96CCC"/>
    <w:rsid w:val="00CA2D8C"/>
    <w:rsid w:val="00CA3A66"/>
    <w:rsid w:val="00CA7735"/>
    <w:rsid w:val="00CB2568"/>
    <w:rsid w:val="00CB356B"/>
    <w:rsid w:val="00CB5980"/>
    <w:rsid w:val="00CC1E23"/>
    <w:rsid w:val="00CC3EAE"/>
    <w:rsid w:val="00CD7C80"/>
    <w:rsid w:val="00CE2D93"/>
    <w:rsid w:val="00CF1C13"/>
    <w:rsid w:val="00CF782F"/>
    <w:rsid w:val="00D045B7"/>
    <w:rsid w:val="00D04AE6"/>
    <w:rsid w:val="00D064A2"/>
    <w:rsid w:val="00D1157E"/>
    <w:rsid w:val="00D12142"/>
    <w:rsid w:val="00D13DDC"/>
    <w:rsid w:val="00D14323"/>
    <w:rsid w:val="00D15F18"/>
    <w:rsid w:val="00D20E88"/>
    <w:rsid w:val="00D2266D"/>
    <w:rsid w:val="00D24401"/>
    <w:rsid w:val="00D3250B"/>
    <w:rsid w:val="00D41DEC"/>
    <w:rsid w:val="00D45F14"/>
    <w:rsid w:val="00D470E3"/>
    <w:rsid w:val="00D47D48"/>
    <w:rsid w:val="00D47E40"/>
    <w:rsid w:val="00D60AE4"/>
    <w:rsid w:val="00D70D35"/>
    <w:rsid w:val="00D72D4A"/>
    <w:rsid w:val="00D80582"/>
    <w:rsid w:val="00D80846"/>
    <w:rsid w:val="00D917E4"/>
    <w:rsid w:val="00D94891"/>
    <w:rsid w:val="00D94E47"/>
    <w:rsid w:val="00DA2CB2"/>
    <w:rsid w:val="00DA3E2A"/>
    <w:rsid w:val="00DB1F8F"/>
    <w:rsid w:val="00DB5CF2"/>
    <w:rsid w:val="00DB7F91"/>
    <w:rsid w:val="00DC2D33"/>
    <w:rsid w:val="00DC3ADC"/>
    <w:rsid w:val="00DC3B45"/>
    <w:rsid w:val="00DD224C"/>
    <w:rsid w:val="00DD748B"/>
    <w:rsid w:val="00DE3152"/>
    <w:rsid w:val="00DE4127"/>
    <w:rsid w:val="00DE6E52"/>
    <w:rsid w:val="00DE7233"/>
    <w:rsid w:val="00DE7D1C"/>
    <w:rsid w:val="00DF3BF4"/>
    <w:rsid w:val="00E01A6B"/>
    <w:rsid w:val="00E04724"/>
    <w:rsid w:val="00E04934"/>
    <w:rsid w:val="00E0665F"/>
    <w:rsid w:val="00E070C2"/>
    <w:rsid w:val="00E0711A"/>
    <w:rsid w:val="00E1012C"/>
    <w:rsid w:val="00E10F11"/>
    <w:rsid w:val="00E15173"/>
    <w:rsid w:val="00E1683D"/>
    <w:rsid w:val="00E17449"/>
    <w:rsid w:val="00E20C93"/>
    <w:rsid w:val="00E2179F"/>
    <w:rsid w:val="00E22AE8"/>
    <w:rsid w:val="00E25668"/>
    <w:rsid w:val="00E34286"/>
    <w:rsid w:val="00E37247"/>
    <w:rsid w:val="00E40794"/>
    <w:rsid w:val="00E42F48"/>
    <w:rsid w:val="00E42FA5"/>
    <w:rsid w:val="00E442F3"/>
    <w:rsid w:val="00E4518B"/>
    <w:rsid w:val="00E55DF3"/>
    <w:rsid w:val="00E57ABF"/>
    <w:rsid w:val="00E60395"/>
    <w:rsid w:val="00E64DED"/>
    <w:rsid w:val="00E6646C"/>
    <w:rsid w:val="00E66BAE"/>
    <w:rsid w:val="00E70A94"/>
    <w:rsid w:val="00E726CD"/>
    <w:rsid w:val="00E814ED"/>
    <w:rsid w:val="00E905C6"/>
    <w:rsid w:val="00E935F0"/>
    <w:rsid w:val="00E94D3F"/>
    <w:rsid w:val="00E954D6"/>
    <w:rsid w:val="00EA075D"/>
    <w:rsid w:val="00EA0FEC"/>
    <w:rsid w:val="00EA6AC0"/>
    <w:rsid w:val="00EA77C1"/>
    <w:rsid w:val="00EB0E26"/>
    <w:rsid w:val="00EB572F"/>
    <w:rsid w:val="00EC17D5"/>
    <w:rsid w:val="00EC2E49"/>
    <w:rsid w:val="00EC4DE5"/>
    <w:rsid w:val="00EC6F71"/>
    <w:rsid w:val="00ED3BD6"/>
    <w:rsid w:val="00ED4556"/>
    <w:rsid w:val="00ED7352"/>
    <w:rsid w:val="00EE36EA"/>
    <w:rsid w:val="00EF05C9"/>
    <w:rsid w:val="00EF5D24"/>
    <w:rsid w:val="00F022AE"/>
    <w:rsid w:val="00F030EB"/>
    <w:rsid w:val="00F03643"/>
    <w:rsid w:val="00F059C1"/>
    <w:rsid w:val="00F07345"/>
    <w:rsid w:val="00F10DB1"/>
    <w:rsid w:val="00F139EE"/>
    <w:rsid w:val="00F14B99"/>
    <w:rsid w:val="00F14BFD"/>
    <w:rsid w:val="00F1699A"/>
    <w:rsid w:val="00F22019"/>
    <w:rsid w:val="00F2656F"/>
    <w:rsid w:val="00F3011E"/>
    <w:rsid w:val="00F31B93"/>
    <w:rsid w:val="00F41944"/>
    <w:rsid w:val="00F419F6"/>
    <w:rsid w:val="00F42B59"/>
    <w:rsid w:val="00F42DE6"/>
    <w:rsid w:val="00F42E4F"/>
    <w:rsid w:val="00F43161"/>
    <w:rsid w:val="00F46ACA"/>
    <w:rsid w:val="00F50D06"/>
    <w:rsid w:val="00F5429C"/>
    <w:rsid w:val="00F7068C"/>
    <w:rsid w:val="00F711D8"/>
    <w:rsid w:val="00F71339"/>
    <w:rsid w:val="00F73876"/>
    <w:rsid w:val="00F73BC9"/>
    <w:rsid w:val="00F7447A"/>
    <w:rsid w:val="00F74A05"/>
    <w:rsid w:val="00F77F5C"/>
    <w:rsid w:val="00F86563"/>
    <w:rsid w:val="00F965A0"/>
    <w:rsid w:val="00FA4E61"/>
    <w:rsid w:val="00FA627A"/>
    <w:rsid w:val="00FA6324"/>
    <w:rsid w:val="00FB0F7B"/>
    <w:rsid w:val="00FB3CD0"/>
    <w:rsid w:val="00FB5B50"/>
    <w:rsid w:val="00FB7B10"/>
    <w:rsid w:val="00FC1C84"/>
    <w:rsid w:val="00FC5A17"/>
    <w:rsid w:val="00FD0F02"/>
    <w:rsid w:val="00FD1180"/>
    <w:rsid w:val="00FD4BAF"/>
    <w:rsid w:val="00FD6689"/>
    <w:rsid w:val="00FE0A10"/>
    <w:rsid w:val="00FE2957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59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05FB"/>
    <w:pPr>
      <w:ind w:left="720"/>
      <w:contextualSpacing/>
    </w:pPr>
  </w:style>
  <w:style w:type="table" w:styleId="TableGrid">
    <w:name w:val="Table Grid"/>
    <w:basedOn w:val="TableNormal"/>
    <w:uiPriority w:val="99"/>
    <w:rsid w:val="00BB43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21C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1478</TotalTime>
  <Pages>3</Pages>
  <Words>650</Words>
  <Characters>3706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232</cp:revision>
  <cp:lastPrinted>2010-03-11T19:54:00Z</cp:lastPrinted>
  <dcterms:created xsi:type="dcterms:W3CDTF">2009-11-07T17:43:00Z</dcterms:created>
  <dcterms:modified xsi:type="dcterms:W3CDTF">2011-03-05T14:19:00Z</dcterms:modified>
</cp:coreProperties>
</file>