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8" w:rsidRPr="00166814" w:rsidRDefault="00075C98" w:rsidP="00421449">
      <w:pPr>
        <w:pStyle w:val="NoSpacing"/>
        <w:jc w:val="center"/>
        <w:rPr>
          <w:shd w:val="clear" w:color="auto" w:fill="B8CCE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1.35pt;margin-top:-37.7pt;width:551.25pt;height:35.5pt;z-index:-251673600">
            <v:textbox style="mso-next-textbox:#_x0000_s1026">
              <w:txbxContent>
                <w:p w:rsidR="00075C98" w:rsidRPr="00FE0A10" w:rsidRDefault="00075C98" w:rsidP="00656FBA">
                  <w:pPr>
                    <w:pStyle w:val="NoSpacing"/>
                    <w:jc w:val="center"/>
                  </w:pPr>
                  <w:r>
                    <w:tab/>
                  </w:r>
                  <w:r>
                    <w:tab/>
                    <w:t>Genel</w:t>
                  </w:r>
                  <w:r w:rsidRPr="00FE0A10">
                    <w:t xml:space="preserve"> Değerlendirme</w:t>
                  </w:r>
                  <w:r>
                    <w:t xml:space="preserve"> Sınavı</w:t>
                  </w:r>
                  <w:r w:rsidRPr="00FE0A10">
                    <w:t xml:space="preserve"> –</w:t>
                  </w:r>
                  <w:r>
                    <w:t xml:space="preserve"> 21</w:t>
                  </w:r>
                </w:p>
                <w:p w:rsidR="00075C98" w:rsidRPr="00FE0A10" w:rsidRDefault="00075C98" w:rsidP="00656FBA">
                  <w:pPr>
                    <w:pStyle w:val="NoSpacing"/>
                    <w:jc w:val="center"/>
                  </w:pPr>
                  <w:r w:rsidRPr="00FE0A10">
                    <w:t>Adım Soyadım:……………………………………………………………</w:t>
                  </w:r>
                  <w:r>
                    <w:t xml:space="preserve">      </w:t>
                  </w:r>
                  <w:r w:rsidRPr="00FE0A10">
                    <w:t>Okul Numaram:………………………………………………</w:t>
                  </w:r>
                </w:p>
              </w:txbxContent>
            </v:textbox>
          </v:shape>
        </w:pict>
      </w:r>
    </w:p>
    <w:p w:rsidR="00075C98" w:rsidRPr="00166814" w:rsidRDefault="00075C98" w:rsidP="001661FF">
      <w:pPr>
        <w:pStyle w:val="NoSpacing"/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H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A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Y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A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T</w:t>
      </w:r>
      <w:r>
        <w:rPr>
          <w:b/>
          <w:u w:val="single"/>
          <w:shd w:val="clear" w:color="auto" w:fill="B8CCE4"/>
        </w:rPr>
        <w:t xml:space="preserve">    </w:t>
      </w:r>
      <w:r w:rsidRPr="00166814">
        <w:rPr>
          <w:b/>
          <w:u w:val="single"/>
          <w:shd w:val="clear" w:color="auto" w:fill="B8CCE4"/>
        </w:rPr>
        <w:t xml:space="preserve"> 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B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İ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L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G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İ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S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İ</w:t>
      </w:r>
    </w:p>
    <w:p w:rsidR="00075C98" w:rsidRPr="009B1E13" w:rsidRDefault="00075C98" w:rsidP="001661FF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075C98" w:rsidRPr="00166814" w:rsidRDefault="00075C98" w:rsidP="00E6646C">
      <w:pPr>
        <w:pStyle w:val="NoSpacing"/>
        <w:tabs>
          <w:tab w:val="left" w:pos="426"/>
        </w:tabs>
      </w:pPr>
      <w:r w:rsidRPr="00166814">
        <w:rPr>
          <w:b/>
          <w:bdr w:val="single" w:sz="4" w:space="0" w:color="auto"/>
          <w:shd w:val="clear" w:color="auto" w:fill="FBD4B4"/>
        </w:rPr>
        <w:t>1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 davranışlardan hangisi kazalara neden olabilir?</w:t>
      </w:r>
    </w:p>
    <w:p w:rsidR="00075C98" w:rsidRDefault="00075C98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Elektrik priziyle oynamak.</w:t>
      </w:r>
    </w:p>
    <w:p w:rsidR="00075C98" w:rsidRDefault="00075C98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Dişlerimizi fırçaladıktan sonra musluğu kapatmak.</w:t>
      </w:r>
    </w:p>
    <w:p w:rsidR="00075C98" w:rsidRPr="00166814" w:rsidRDefault="00075C98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Çamaşır suyu gibi temizlik maddelerinden uzak durmak.</w:t>
      </w:r>
    </w:p>
    <w:p w:rsidR="00075C98" w:rsidRDefault="00075C98" w:rsidP="004E4137">
      <w:pPr>
        <w:pStyle w:val="NoSpacing"/>
        <w:tabs>
          <w:tab w:val="left" w:pos="426"/>
        </w:tabs>
        <w:rPr>
          <w:b/>
          <w:bdr w:val="single" w:sz="4" w:space="0" w:color="auto"/>
          <w:shd w:val="clear" w:color="auto" w:fill="FBD4B4"/>
        </w:rPr>
      </w:pPr>
    </w:p>
    <w:p w:rsidR="00075C98" w:rsidRPr="000A6507" w:rsidRDefault="00075C98" w:rsidP="000A6507">
      <w:pPr>
        <w:pStyle w:val="NoSpacing"/>
        <w:tabs>
          <w:tab w:val="left" w:pos="426"/>
        </w:tabs>
        <w:rPr>
          <w:rFonts w:cs="Calibri"/>
        </w:rPr>
      </w:pPr>
      <w:r w:rsidRPr="00166814">
        <w:rPr>
          <w:b/>
          <w:bdr w:val="single" w:sz="4" w:space="0" w:color="auto"/>
          <w:shd w:val="clear" w:color="auto" w:fill="FBD4B4"/>
        </w:rPr>
        <w:t>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rPr>
          <w:rFonts w:cs="Calibri"/>
        </w:rPr>
        <w:t>Hangisi, deprem öncesinde alınacak önlemlerden biridir</w:t>
      </w:r>
      <w:r w:rsidRPr="000A6507">
        <w:rPr>
          <w:rFonts w:cs="Calibri"/>
        </w:rPr>
        <w:t>?</w:t>
      </w:r>
    </w:p>
    <w:p w:rsidR="00075C98" w:rsidRDefault="00075C98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Depreme dayanıksız binalar yapmak.</w:t>
      </w:r>
    </w:p>
    <w:p w:rsidR="00075C98" w:rsidRDefault="00075C98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Deprem çantası hazırlamayı ertelemek.</w:t>
      </w:r>
    </w:p>
    <w:p w:rsidR="00075C98" w:rsidRPr="00166814" w:rsidRDefault="00075C98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Kitaplık, dolap gibi eşyaları sabit hale getirmek.</w:t>
      </w:r>
    </w:p>
    <w:p w:rsidR="00075C98" w:rsidRPr="00166814" w:rsidRDefault="00075C98" w:rsidP="008051BC">
      <w:pPr>
        <w:pStyle w:val="NoSpacing"/>
      </w:pPr>
    </w:p>
    <w:p w:rsidR="00075C98" w:rsidRDefault="00075C98" w:rsidP="000A6507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 w:rsidRPr="00166814">
        <w:rPr>
          <w:b/>
          <w:bdr w:val="single" w:sz="4" w:space="0" w:color="auto"/>
          <w:shd w:val="clear" w:color="auto" w:fill="FBD4B4"/>
        </w:rPr>
        <w:t>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Aşağıdakilerden hangisi demokratik bir davranıştır?</w:t>
      </w:r>
    </w:p>
    <w:p w:rsidR="00075C98" w:rsidRPr="00166814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İnsanlar arasında ayrımcılık yapmak.</w:t>
      </w:r>
    </w:p>
    <w:p w:rsidR="00075C98" w:rsidRPr="00166814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İnsan haklarına saygı göstermek.</w:t>
      </w:r>
    </w:p>
    <w:p w:rsidR="00075C98" w:rsidRPr="00166814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farklı düşünceleri kabul etmemek.</w:t>
      </w:r>
    </w:p>
    <w:p w:rsidR="00075C98" w:rsidRPr="00166814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342C84">
      <w:pPr>
        <w:pStyle w:val="NoSpacing"/>
        <w:tabs>
          <w:tab w:val="left" w:pos="709"/>
        </w:tabs>
        <w:rPr>
          <w:rFonts w:cs="Calibri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9.1pt;margin-top:25.25pt;width:40.4pt;height:36.9pt;z-index:-251658240;visibility:visible">
            <v:imagedata r:id="rId7" o:title=""/>
          </v:shape>
        </w:pict>
      </w:r>
      <w:r w:rsidRPr="00166814">
        <w:t xml:space="preserve"> </w:t>
      </w:r>
      <w:r w:rsidRPr="00166814">
        <w:rPr>
          <w:b/>
          <w:bdr w:val="single" w:sz="4" w:space="0" w:color="auto"/>
          <w:shd w:val="clear" w:color="auto" w:fill="FBD4B4"/>
        </w:rPr>
        <w:t>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rPr>
          <w:rFonts w:cs="Calibri"/>
        </w:rPr>
        <w:t xml:space="preserve">Hangisi, hafta sonlarında ailece yapabileceğimiz etkinliklerden biri </w:t>
      </w:r>
      <w:r w:rsidRPr="00CD4B9F">
        <w:rPr>
          <w:rFonts w:cs="Calibri"/>
          <w:b/>
          <w:u w:val="single"/>
        </w:rPr>
        <w:t>değildir</w:t>
      </w:r>
      <w:r w:rsidRPr="00342C84">
        <w:rPr>
          <w:rFonts w:cs="Calibri"/>
        </w:rPr>
        <w:t>?</w:t>
      </w:r>
    </w:p>
    <w:p w:rsidR="00075C98" w:rsidRPr="00342C84" w:rsidRDefault="00075C98" w:rsidP="00342C84">
      <w:pPr>
        <w:pStyle w:val="NoSpacing"/>
        <w:tabs>
          <w:tab w:val="left" w:pos="709"/>
        </w:tabs>
        <w:rPr>
          <w:rFonts w:cs="Calibri"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75.45pt;margin-top:5.8pt;width:151.7pt;height:27.55pt;z-index:251655168" adj="-1865,4704">
            <v:textbox style="mso-next-textbox:#_x0000_s1028">
              <w:txbxContent>
                <w:p w:rsidR="00075C98" w:rsidRPr="007E5951" w:rsidRDefault="00075C98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Pikniğe gitmek.</w:t>
                  </w:r>
                </w:p>
              </w:txbxContent>
            </v:textbox>
          </v:shape>
        </w:pict>
      </w:r>
    </w:p>
    <w:p w:rsidR="00075C98" w:rsidRDefault="00075C98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 w:rsidRPr="00166814">
        <w:rPr>
          <w:b/>
        </w:rPr>
        <w:t xml:space="preserve">A) </w:t>
      </w:r>
    </w:p>
    <w:p w:rsidR="00075C98" w:rsidRDefault="00075C98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Resim 2" o:spid="_x0000_s1029" type="#_x0000_t75" style="position:absolute;margin-left:183.15pt;margin-top:7.3pt;width:35.4pt;height:44.45pt;flip:x;z-index:-251657216;visibility:visible">
            <v:imagedata r:id="rId8" o:title=""/>
          </v:shape>
        </w:pict>
      </w:r>
    </w:p>
    <w:p w:rsidR="00075C98" w:rsidRDefault="00075C98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_x0000_s1030" type="#_x0000_t62" style="position:absolute;margin-left:18.15pt;margin-top:3.95pt;width:151.7pt;height:27.55pt;z-index:251656192" adj="23458,1764">
            <v:textbox style="mso-next-textbox:#_x0000_s1030">
              <w:txbxContent>
                <w:p w:rsidR="00075C98" w:rsidRPr="007E5951" w:rsidRDefault="00075C98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4B3500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Çalışmaya gitmek.</w:t>
                  </w:r>
                </w:p>
              </w:txbxContent>
            </v:textbox>
          </v:shape>
        </w:pict>
      </w:r>
    </w:p>
    <w:p w:rsidR="00075C98" w:rsidRDefault="00075C98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</w:p>
    <w:p w:rsidR="00075C98" w:rsidRDefault="00075C98" w:rsidP="00C45BC0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3" o:spid="_x0000_s1031" type="#_x0000_t75" style="position:absolute;margin-left:19.1pt;margin-top:6.5pt;width:37.95pt;height:41.95pt;z-index:-251656192;visibility:visible">
            <v:imagedata r:id="rId9" o:title=""/>
          </v:shape>
        </w:pict>
      </w:r>
    </w:p>
    <w:p w:rsidR="00075C98" w:rsidRDefault="00075C98" w:rsidP="00C45BC0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32" type="#_x0000_t62" style="position:absolute;margin-left:75.45pt;margin-top:3.1pt;width:151.7pt;height:26.75pt;z-index:251657216" adj="-1865,4845">
            <v:textbox style="mso-next-textbox:#_x0000_s1032">
              <w:txbxContent>
                <w:p w:rsidR="00075C98" w:rsidRPr="007E5951" w:rsidRDefault="00075C98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Lunaparka gitmek.</w:t>
                  </w:r>
                </w:p>
              </w:txbxContent>
            </v:textbox>
          </v:shape>
        </w:pict>
      </w:r>
    </w:p>
    <w:p w:rsidR="00075C98" w:rsidRDefault="00075C98" w:rsidP="00CD4B9F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075C98" w:rsidRPr="00166814" w:rsidRDefault="00075C98" w:rsidP="00CD4B9F">
      <w:pPr>
        <w:pStyle w:val="NoSpacing"/>
        <w:tabs>
          <w:tab w:val="left" w:pos="284"/>
          <w:tab w:val="left" w:pos="1843"/>
          <w:tab w:val="left" w:pos="3402"/>
        </w:tabs>
        <w:rPr>
          <w:b/>
          <w:bdr w:val="single" w:sz="4" w:space="0" w:color="auto"/>
          <w:shd w:val="clear" w:color="auto" w:fill="FBD4B4"/>
        </w:rPr>
      </w:pPr>
    </w:p>
    <w:p w:rsidR="00075C98" w:rsidRPr="00166814" w:rsidRDefault="00075C98" w:rsidP="00612D04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FE4FC9">
        <w:rPr>
          <w:b/>
        </w:rPr>
        <w:t>Selma, arkadaşlarıyla iyi iletişim kuramamaktadır.</w:t>
      </w:r>
      <w:r>
        <w:t xml:space="preserve"> Bunun sebebi aşağıdakilerden hangisi olabilir?</w:t>
      </w:r>
    </w:p>
    <w:p w:rsidR="00075C98" w:rsidRPr="00166814" w:rsidRDefault="00075C98" w:rsidP="00612D04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33" type="#_x0000_t62" style="position:absolute;margin-left:60.65pt;margin-top:5.95pt;width:166.5pt;height:24.15pt;z-index:251645952" adj="-1699,5366">
            <v:textbox style="mso-next-textbox:#_x0000_s1033">
              <w:txbxContent>
                <w:p w:rsidR="00075C98" w:rsidRPr="007E5951" w:rsidRDefault="00075C98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Arkadaşlarını küçümsemesi.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" o:spid="_x0000_s1034" type="#_x0000_t75" style="position:absolute;margin-left:13.5pt;margin-top:1.3pt;width:31.05pt;height:38.8pt;z-index:-251653120;visibility:visible">
            <v:imagedata r:id="rId10" o:title=""/>
          </v:shape>
        </w:pic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6" o:spid="_x0000_s1035" type="#_x0000_t75" style="position:absolute;margin-left:189.4pt;margin-top:7pt;width:33.55pt;height:46.35pt;z-index:-251654144;visibility:visible">
            <v:imagedata r:id="rId11" o:title=""/>
          </v:shape>
        </w:pic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_x0000_s1036" type="#_x0000_t62" style="position:absolute;margin-left:18.15pt;margin-top:4.85pt;width:165pt;height:24.45pt;z-index:251646976" adj="23027,2650">
            <v:textbox style="mso-next-textbox:#_x0000_s1036">
              <w:txbxContent>
                <w:p w:rsidR="00075C98" w:rsidRPr="007E5951" w:rsidRDefault="00075C98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Güler yüzlü olması.</w:t>
                  </w:r>
                </w:p>
              </w:txbxContent>
            </v:textbox>
          </v:shape>
        </w:pic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B) </w: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4" o:spid="_x0000_s1037" type="#_x0000_t75" style="position:absolute;margin-left:20.35pt;margin-top:5.55pt;width:24.15pt;height:45.1pt;z-index:-251655168;visibility:visible">
            <v:imagedata r:id="rId12" o:title=""/>
          </v:shape>
        </w:pic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_x0000_s1038" type="#_x0000_t62" style="position:absolute;margin-left:69.15pt;margin-top:4pt;width:158pt;height:22.55pt;z-index:251648000" adj="-2543,6705">
            <v:textbox style="mso-next-textbox:#_x0000_s1038">
              <w:txbxContent>
                <w:p w:rsidR="00075C98" w:rsidRPr="007E5951" w:rsidRDefault="00075C98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Saygılı olması.</w:t>
                  </w:r>
                </w:p>
              </w:txbxContent>
            </v:textbox>
          </v:shape>
        </w:pict>
      </w:r>
    </w:p>
    <w:p w:rsidR="00075C98" w:rsidRPr="00166814" w:rsidRDefault="00075C98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075C98" w:rsidRPr="00166814" w:rsidRDefault="00075C98" w:rsidP="007B7A8B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9B1E13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BD4B4"/>
        </w:rPr>
        <w:t>6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Aşağıdakilerden kaç tanesi doğal afet </w:t>
      </w:r>
      <w:r w:rsidRPr="00BA0D12">
        <w:rPr>
          <w:b/>
          <w:u w:val="single"/>
        </w:rPr>
        <w:t>değildir</w:t>
      </w:r>
      <w:r>
        <w:t>?</w:t>
      </w:r>
    </w:p>
    <w:p w:rsidR="00075C98" w:rsidRPr="0058743D" w:rsidRDefault="00075C98" w:rsidP="0058743D">
      <w:pPr>
        <w:pStyle w:val="NoSpacing"/>
        <w:tabs>
          <w:tab w:val="left" w:pos="284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Pr="0058743D">
        <w:rPr>
          <w:rFonts w:ascii="Arial Narrow" w:hAnsi="Arial Narrow"/>
          <w:b/>
        </w:rPr>
        <w:t xml:space="preserve">DEPREM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–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AY TUTULMASI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–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ÇIĞ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–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>KASIRGA</w:t>
      </w:r>
    </w:p>
    <w:p w:rsidR="00075C98" w:rsidRPr="00166814" w:rsidRDefault="00075C98" w:rsidP="0058743D">
      <w:pPr>
        <w:pStyle w:val="NoSpacing"/>
        <w:tabs>
          <w:tab w:val="left" w:pos="284"/>
        </w:tabs>
      </w:pPr>
      <w:r>
        <w:rPr>
          <w:rFonts w:ascii="Arial Narrow" w:hAnsi="Arial Narrow"/>
          <w:b/>
        </w:rPr>
        <w:t xml:space="preserve">      </w:t>
      </w:r>
      <w:r w:rsidRPr="0058743D">
        <w:rPr>
          <w:rFonts w:ascii="Arial Narrow" w:hAnsi="Arial Narrow"/>
          <w:b/>
        </w:rPr>
        <w:t>TRAFİK KAZASI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 –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>HEYELAN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 – </w:t>
      </w:r>
      <w:r>
        <w:rPr>
          <w:rFonts w:ascii="Arial Narrow" w:hAnsi="Arial Narrow"/>
          <w:b/>
        </w:rPr>
        <w:t xml:space="preserve"> </w:t>
      </w:r>
      <w:r w:rsidRPr="0058743D">
        <w:rPr>
          <w:rFonts w:ascii="Arial Narrow" w:hAnsi="Arial Narrow"/>
          <w:b/>
        </w:rPr>
        <w:t xml:space="preserve">TSUNAMİ </w:t>
      </w:r>
    </w:p>
    <w:p w:rsidR="00075C98" w:rsidRPr="00166814" w:rsidRDefault="00075C98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A) </w:t>
      </w:r>
      <w:r>
        <w:t>İki tanesi</w:t>
      </w:r>
    </w:p>
    <w:p w:rsidR="00075C98" w:rsidRPr="00166814" w:rsidRDefault="00075C98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>Üç tanesi</w:t>
      </w:r>
    </w:p>
    <w:p w:rsidR="00075C98" w:rsidRPr="00EC1251" w:rsidRDefault="00075C98" w:rsidP="009B1E13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C) </w:t>
      </w:r>
      <w:r>
        <w:t>Dört tanesi</w:t>
      </w:r>
    </w:p>
    <w:p w:rsidR="00075C98" w:rsidRDefault="00075C98" w:rsidP="000D514A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Pr="00534976" w:rsidRDefault="00075C98" w:rsidP="000D514A">
      <w:pPr>
        <w:pStyle w:val="NoSpacing"/>
        <w:tabs>
          <w:tab w:val="left" w:pos="709"/>
        </w:tabs>
        <w:rPr>
          <w:rFonts w:cs="Calibri"/>
        </w:rPr>
      </w:pPr>
      <w:r>
        <w:rPr>
          <w:b/>
          <w:bdr w:val="single" w:sz="4" w:space="0" w:color="auto"/>
          <w:shd w:val="clear" w:color="auto" w:fill="FBD4B4"/>
        </w:rPr>
        <w:t>7</w:t>
      </w:r>
      <w:r w:rsidRPr="00166814">
        <w:rPr>
          <w:bdr w:val="single" w:sz="4" w:space="0" w:color="auto"/>
          <w:shd w:val="clear" w:color="auto" w:fill="FBD4B4"/>
        </w:rPr>
        <w:t>.</w:t>
      </w:r>
      <w:r w:rsidRPr="00BA0D12">
        <w:rPr>
          <w:b/>
        </w:rPr>
        <w:t xml:space="preserve"> “Deprem öldürmez …………………………. öldürür.” </w:t>
      </w:r>
      <w:r>
        <w:t>Cümlesini en iyi tamamlayan kelime hangisidir?</w:t>
      </w:r>
    </w:p>
    <w:p w:rsidR="00075C98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şüphecilik</w:t>
      </w:r>
    </w:p>
    <w:p w:rsidR="00075C98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4418D0">
        <w:t xml:space="preserve"> </w:t>
      </w:r>
      <w:r>
        <w:t>güvensizlik</w:t>
      </w:r>
    </w:p>
    <w:p w:rsidR="00075C98" w:rsidRPr="00166814" w:rsidRDefault="00075C98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tedbirsizlik</w:t>
      </w:r>
    </w:p>
    <w:p w:rsidR="00075C98" w:rsidRPr="009B1E13" w:rsidRDefault="00075C98" w:rsidP="00044AD6">
      <w:pPr>
        <w:pStyle w:val="NoSpacing"/>
        <w:tabs>
          <w:tab w:val="left" w:pos="709"/>
        </w:tabs>
        <w:rPr>
          <w:b/>
          <w:sz w:val="16"/>
          <w:szCs w:val="16"/>
          <w:bdr w:val="single" w:sz="4" w:space="0" w:color="auto"/>
          <w:shd w:val="clear" w:color="auto" w:fill="FBD4B4"/>
        </w:rPr>
      </w:pPr>
    </w:p>
    <w:p w:rsidR="00075C98" w:rsidRDefault="00075C98" w:rsidP="005749CC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Pr="004E5395" w:rsidRDefault="00075C98" w:rsidP="005749CC">
      <w:pPr>
        <w:pStyle w:val="NoSpacing"/>
        <w:tabs>
          <w:tab w:val="left" w:pos="709"/>
        </w:tabs>
        <w:rPr>
          <w:rFonts w:cs="Calibri"/>
        </w:rPr>
      </w:pPr>
      <w:r w:rsidRPr="00166814">
        <w:rPr>
          <w:b/>
          <w:bdr w:val="single" w:sz="4" w:space="0" w:color="auto"/>
          <w:shd w:val="clear" w:color="auto" w:fill="FBD4B4"/>
        </w:rPr>
        <w:t>8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4E5395">
        <w:rPr>
          <w:rFonts w:cs="Calibri"/>
        </w:rPr>
        <w:t>Deprem sonrası, aile bireylerince seçilen toplanma yerleri nasıl bir yer olmalıdır?</w:t>
      </w:r>
    </w:p>
    <w:p w:rsidR="00075C98" w:rsidRDefault="00075C98" w:rsidP="0016372E">
      <w:pPr>
        <w:pStyle w:val="NoSpacing"/>
        <w:tabs>
          <w:tab w:val="left" w:pos="284"/>
          <w:tab w:val="left" w:pos="1843"/>
          <w:tab w:val="left" w:pos="3402"/>
        </w:tabs>
        <w:ind w:left="3686" w:hanging="3686"/>
      </w:pPr>
      <w:r w:rsidRPr="00166814">
        <w:rPr>
          <w:b/>
        </w:rPr>
        <w:t xml:space="preserve">A) </w:t>
      </w:r>
      <w:r>
        <w:t>Gizli bir yer olmalı.</w:t>
      </w:r>
    </w:p>
    <w:p w:rsidR="00075C98" w:rsidRDefault="00075C98" w:rsidP="0016372E">
      <w:pPr>
        <w:pStyle w:val="NoSpacing"/>
        <w:tabs>
          <w:tab w:val="left" w:pos="284"/>
          <w:tab w:val="left" w:pos="1843"/>
          <w:tab w:val="left" w:pos="3402"/>
        </w:tabs>
        <w:ind w:left="3686" w:hanging="3686"/>
      </w:pPr>
      <w:r w:rsidRPr="00166814">
        <w:rPr>
          <w:b/>
        </w:rPr>
        <w:t>B)</w:t>
      </w:r>
      <w:r w:rsidRPr="00166814">
        <w:t xml:space="preserve"> </w:t>
      </w:r>
      <w:r>
        <w:t>Uzak bir yer olmalı.</w:t>
      </w:r>
    </w:p>
    <w:p w:rsidR="00075C98" w:rsidRPr="00166814" w:rsidRDefault="00075C98" w:rsidP="0016372E">
      <w:pPr>
        <w:pStyle w:val="NoSpacing"/>
        <w:tabs>
          <w:tab w:val="left" w:pos="284"/>
          <w:tab w:val="left" w:pos="1843"/>
          <w:tab w:val="left" w:pos="3402"/>
        </w:tabs>
        <w:ind w:left="3686" w:hanging="3686"/>
      </w:pPr>
      <w:r w:rsidRPr="00166814">
        <w:rPr>
          <w:b/>
        </w:rPr>
        <w:t xml:space="preserve">C) </w:t>
      </w:r>
      <w:r>
        <w:t>Güvenli bir yer olmalı.</w:t>
      </w:r>
    </w:p>
    <w:p w:rsidR="00075C98" w:rsidRPr="00166814" w:rsidRDefault="00075C98" w:rsidP="00E04724">
      <w:pPr>
        <w:pStyle w:val="NoSpacing"/>
        <w:rPr>
          <w:b/>
          <w:u w:val="single"/>
          <w:shd w:val="clear" w:color="auto" w:fill="B8CCE4"/>
        </w:rPr>
      </w:pPr>
    </w:p>
    <w:p w:rsidR="00075C98" w:rsidRPr="00166814" w:rsidRDefault="00075C98" w:rsidP="00210116">
      <w:pPr>
        <w:pStyle w:val="NoSpacing"/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T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Ü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R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K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Ç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E</w:t>
      </w:r>
    </w:p>
    <w:p w:rsidR="00075C98" w:rsidRPr="009B1E13" w:rsidRDefault="00075C98" w:rsidP="00210116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075C98" w:rsidRDefault="00075C98" w:rsidP="00040BB0">
      <w:pPr>
        <w:pStyle w:val="NoSpacing"/>
        <w:rPr>
          <w:rFonts w:ascii="Arial Narrow" w:hAnsi="Arial Narrow"/>
          <w:b/>
          <w:i/>
        </w:rPr>
      </w:pPr>
      <w:r w:rsidRPr="004F07F3">
        <w:rPr>
          <w:rFonts w:ascii="Arial Narrow" w:hAnsi="Arial Narrow"/>
          <w:b/>
          <w:i/>
        </w:rPr>
        <w:t>“</w:t>
      </w:r>
      <w:r>
        <w:rPr>
          <w:rFonts w:ascii="Arial Narrow" w:hAnsi="Arial Narrow"/>
          <w:b/>
          <w:i/>
        </w:rPr>
        <w:t>Ağaç, çiçek, kuş sesi</w:t>
      </w:r>
    </w:p>
    <w:p w:rsidR="00075C98" w:rsidRDefault="00075C98" w:rsidP="00040BB0">
      <w:pPr>
        <w:pStyle w:val="NoSpacing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Eksilmesin dünyadan;</w:t>
      </w:r>
    </w:p>
    <w:p w:rsidR="00075C98" w:rsidRDefault="00075C98" w:rsidP="00040BB0">
      <w:pPr>
        <w:pStyle w:val="NoSpacing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Biz de yardım edelim</w:t>
      </w:r>
    </w:p>
    <w:p w:rsidR="00075C98" w:rsidRPr="004F07F3" w:rsidRDefault="00075C98" w:rsidP="00040BB0">
      <w:pPr>
        <w:pStyle w:val="NoSpacing"/>
      </w:pPr>
      <w:r>
        <w:rPr>
          <w:rFonts w:ascii="Arial Narrow" w:hAnsi="Arial Narrow"/>
          <w:b/>
          <w:i/>
        </w:rPr>
        <w:t>Türleri yok olmadan.</w:t>
      </w:r>
      <w:r w:rsidRPr="004F07F3">
        <w:rPr>
          <w:rFonts w:ascii="Arial Narrow" w:hAnsi="Arial Narrow"/>
          <w:b/>
          <w:i/>
        </w:rPr>
        <w:t>”</w:t>
      </w:r>
    </w:p>
    <w:p w:rsidR="00075C98" w:rsidRPr="009B1E13" w:rsidRDefault="00075C98" w:rsidP="00210116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075C98" w:rsidRPr="00166814" w:rsidRDefault="00075C98" w:rsidP="009C6FA3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9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Yukarıdaki dörtlüğün ana teması aşağıdakilerden hangisidir</w:t>
      </w:r>
      <w:r w:rsidRPr="00166814">
        <w:t>?</w:t>
      </w:r>
    </w:p>
    <w:p w:rsidR="00075C98" w:rsidRDefault="00075C98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Baharın güzelliği</w:t>
      </w:r>
    </w:p>
    <w:p w:rsidR="00075C98" w:rsidRDefault="00075C98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Doğayı koruma isteği</w:t>
      </w:r>
    </w:p>
    <w:p w:rsidR="00075C98" w:rsidRPr="00166814" w:rsidRDefault="00075C98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İnsan sevgisi</w:t>
      </w:r>
    </w:p>
    <w:p w:rsidR="00075C98" w:rsidRPr="00166814" w:rsidRDefault="00075C98" w:rsidP="00C90F5C">
      <w:pPr>
        <w:pStyle w:val="NoSpacing"/>
        <w:tabs>
          <w:tab w:val="left" w:pos="709"/>
        </w:tabs>
      </w:pPr>
    </w:p>
    <w:p w:rsidR="00075C98" w:rsidRPr="00166814" w:rsidRDefault="00075C98" w:rsidP="00954075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10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“</w:t>
      </w:r>
      <w:r w:rsidRPr="00954075">
        <w:rPr>
          <w:rFonts w:ascii="Arial Narrow" w:hAnsi="Arial Narrow"/>
          <w:b/>
        </w:rPr>
        <w:t xml:space="preserve">Onu bu durumda görünce </w:t>
      </w:r>
      <w:r w:rsidRPr="00954075">
        <w:rPr>
          <w:rFonts w:ascii="Arial Narrow" w:hAnsi="Arial Narrow"/>
          <w:b/>
          <w:u w:val="single"/>
        </w:rPr>
        <w:t>yüreğim sızladı</w:t>
      </w:r>
      <w:r w:rsidRPr="00954075">
        <w:rPr>
          <w:rFonts w:ascii="Arial Narrow" w:hAnsi="Arial Narrow"/>
          <w:b/>
        </w:rPr>
        <w:t>.</w:t>
      </w:r>
      <w:r>
        <w:t>” tümcesinde altı çizili sözün anlamı aşağıdakilerden hangisidir</w:t>
      </w:r>
      <w:r w:rsidRPr="00166814">
        <w:t>?</w:t>
      </w:r>
    </w:p>
    <w:p w:rsidR="00075C98" w:rsidRPr="00954075" w:rsidRDefault="00075C98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 w:rsidRPr="00954075">
        <w:t>çok üzüldüm</w:t>
      </w:r>
    </w:p>
    <w:p w:rsidR="00075C98" w:rsidRPr="0009615A" w:rsidRDefault="00075C98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>
        <w:t>çok sevindim</w:t>
      </w:r>
    </w:p>
    <w:p w:rsidR="00075C98" w:rsidRPr="00954075" w:rsidRDefault="00075C98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C)</w:t>
      </w:r>
      <w:r>
        <w:rPr>
          <w:b/>
        </w:rPr>
        <w:t xml:space="preserve"> </w:t>
      </w:r>
      <w:r>
        <w:t>çok merak ettim</w:t>
      </w:r>
    </w:p>
    <w:p w:rsidR="00075C98" w:rsidRPr="00166814" w:rsidRDefault="00075C98" w:rsidP="00C90F5C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C90F5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14" o:spid="_x0000_s1039" type="#_x0000_t75" style="position:absolute;margin-left:187.7pt;margin-top:17.8pt;width:36.75pt;height:51.95pt;z-index:-251650048;visibility:visible">
            <v:imagedata r:id="rId13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11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 cümlelerin hangisinde abartılı bir ifade vardır?</w:t>
      </w:r>
    </w:p>
    <w:p w:rsidR="00075C98" w:rsidRPr="00166814" w:rsidRDefault="00075C98" w:rsidP="00C90F5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40" type="#_x0000_t62" style="position:absolute;margin-left:14.85pt;margin-top:1.15pt;width:160.5pt;height:37.35pt;z-index:251649024" adj="23854,2660">
            <v:textbox style="mso-next-textbox:#_x0000_s1040">
              <w:txbxContent>
                <w:p w:rsidR="00075C98" w:rsidRPr="007D01E5" w:rsidRDefault="00075C98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Mehmet, aslan kadar güçlü bir çocuktur.</w:t>
                  </w:r>
                </w:p>
                <w:p w:rsidR="00075C98" w:rsidRPr="007D01E5" w:rsidRDefault="00075C98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075C98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ab/>
      </w:r>
    </w:p>
    <w:p w:rsidR="00075C98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8" o:spid="_x0000_s1041" type="#_x0000_t75" style="position:absolute;margin-left:7.4pt;margin-top:6.6pt;width:34.8pt;height:45.7pt;z-index:-251652096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042" type="#_x0000_t62" style="position:absolute;margin-left:49.85pt;margin-top:7.25pt;width:160.5pt;height:37.9pt;z-index:251652096" adj="-1245,5471">
            <v:textbox style="mso-next-textbox:#_x0000_s1042">
              <w:txbxContent>
                <w:p w:rsidR="00075C98" w:rsidRPr="007D01E5" w:rsidRDefault="00075C98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Bugün canım hiçbir şey yapmak istemiyor.</w:t>
                  </w:r>
                </w:p>
                <w:p w:rsidR="00075C98" w:rsidRPr="007D01E5" w:rsidRDefault="00075C98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075C98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</w:p>
    <w:p w:rsidR="00075C98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11" o:spid="_x0000_s1043" type="#_x0000_t75" style="position:absolute;margin-left:194pt;margin-top:7.7pt;width:45.45pt;height:42.55pt;z-index:-251651072;visibility:visible">
            <v:imagedata r:id="rId15" o:title=""/>
          </v:shape>
        </w:pict>
      </w:r>
    </w:p>
    <w:p w:rsidR="00075C98" w:rsidRPr="00166814" w:rsidRDefault="00075C98" w:rsidP="006159F3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44" type="#_x0000_t62" style="position:absolute;margin-left:14.85pt;margin-top:0;width:160.5pt;height:36.2pt;z-index:251653120" adj="23854,2745">
            <v:textbox style="mso-next-textbox:#_x0000_s1044">
              <w:txbxContent>
                <w:p w:rsidR="00075C98" w:rsidRPr="007D01E5" w:rsidRDefault="00075C98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Arkadaşlarımla birlikte sinemada film seyrettim.</w:t>
                  </w:r>
                </w:p>
                <w:p w:rsidR="00075C98" w:rsidRPr="007D01E5" w:rsidRDefault="00075C98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</w:rPr>
        <w:t xml:space="preserve">C) </w:t>
      </w:r>
    </w:p>
    <w:p w:rsidR="00075C98" w:rsidRDefault="00075C98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Pr="00166814" w:rsidRDefault="00075C98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Pr="00166814" w:rsidRDefault="00075C98" w:rsidP="0067123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 öğrencilerden hangisi </w:t>
      </w:r>
      <w:r>
        <w:rPr>
          <w:b/>
          <w:i/>
        </w:rPr>
        <w:t xml:space="preserve">eş sesli bir sözcük </w:t>
      </w:r>
      <w:r>
        <w:t>kullanmıştır</w:t>
      </w:r>
      <w:r w:rsidRPr="00B74237">
        <w:t>?</w:t>
      </w:r>
    </w:p>
    <w:tbl>
      <w:tblPr>
        <w:tblpPr w:leftFromText="141" w:rightFromText="141" w:vertAnchor="text" w:horzAnchor="page" w:tblpX="6913" w:tblpY="2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7"/>
        <w:gridCol w:w="3102"/>
      </w:tblGrid>
      <w:tr w:rsidR="00075C98" w:rsidTr="00681273">
        <w:trPr>
          <w:trHeight w:val="489"/>
        </w:trPr>
        <w:tc>
          <w:tcPr>
            <w:tcW w:w="1117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681273">
              <w:rPr>
                <w:rFonts w:ascii="Arial Narrow" w:hAnsi="Arial Narrow"/>
                <w:b/>
                <w:i/>
              </w:rPr>
              <w:t>Şeyma</w:t>
            </w:r>
          </w:p>
        </w:tc>
        <w:tc>
          <w:tcPr>
            <w:tcW w:w="3102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681273">
              <w:rPr>
                <w:rFonts w:ascii="Arial Narrow" w:hAnsi="Arial Narrow"/>
                <w:b/>
                <w:i/>
              </w:rPr>
              <w:t>Ocaktaki ateş sönmüş.</w:t>
            </w:r>
          </w:p>
        </w:tc>
      </w:tr>
      <w:tr w:rsidR="00075C98" w:rsidTr="00681273">
        <w:trPr>
          <w:trHeight w:val="489"/>
        </w:trPr>
        <w:tc>
          <w:tcPr>
            <w:tcW w:w="1117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681273">
              <w:rPr>
                <w:rFonts w:ascii="Arial Narrow" w:hAnsi="Arial Narrow"/>
                <w:b/>
                <w:i/>
              </w:rPr>
              <w:t>Huriye</w:t>
            </w:r>
          </w:p>
        </w:tc>
        <w:tc>
          <w:tcPr>
            <w:tcW w:w="3102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681273">
              <w:rPr>
                <w:rFonts w:ascii="Arial Narrow" w:hAnsi="Arial Narrow"/>
                <w:b/>
                <w:i/>
              </w:rPr>
              <w:t>Yeni eteğimi yıkayacağım.</w:t>
            </w:r>
          </w:p>
        </w:tc>
      </w:tr>
      <w:tr w:rsidR="00075C98" w:rsidTr="00681273">
        <w:trPr>
          <w:trHeight w:val="489"/>
        </w:trPr>
        <w:tc>
          <w:tcPr>
            <w:tcW w:w="1117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681273">
              <w:rPr>
                <w:rFonts w:ascii="Arial Narrow" w:hAnsi="Arial Narrow"/>
                <w:b/>
                <w:i/>
              </w:rPr>
              <w:t>Kenan</w:t>
            </w:r>
          </w:p>
        </w:tc>
        <w:tc>
          <w:tcPr>
            <w:tcW w:w="3102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681273">
              <w:rPr>
                <w:rFonts w:ascii="Arial Narrow" w:hAnsi="Arial Narrow"/>
                <w:b/>
                <w:i/>
              </w:rPr>
              <w:t>Okulun önünde satıcı var.</w:t>
            </w:r>
          </w:p>
        </w:tc>
      </w:tr>
    </w:tbl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 w:rsidRPr="00166814">
        <w:rPr>
          <w:b/>
        </w:rPr>
        <w:t xml:space="preserve">A) </w:t>
      </w:r>
    </w:p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</w:p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075C98" w:rsidRDefault="00075C98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Pr="00166814" w:rsidRDefault="00075C98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Pr="00166814" w:rsidRDefault="00075C98" w:rsidP="005A5311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</w:t>
      </w:r>
      <w:r>
        <w:rPr>
          <w:b/>
          <w:bdr w:val="single" w:sz="4" w:space="0" w:color="auto"/>
          <w:shd w:val="clear" w:color="auto" w:fill="FBD4B4"/>
        </w:rPr>
        <w:t>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 cümlelerin hangisinde, bir sözcük </w:t>
      </w:r>
      <w:r w:rsidRPr="002B6882">
        <w:rPr>
          <w:b/>
          <w:u w:val="single"/>
        </w:rPr>
        <w:t>yanlış</w:t>
      </w:r>
      <w:r>
        <w:t xml:space="preserve"> yazılmıştır?</w:t>
      </w:r>
    </w:p>
    <w:p w:rsidR="00075C98" w:rsidRDefault="00075C98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Ahmet’in güvercinleri çoğaldı.</w:t>
      </w:r>
    </w:p>
    <w:p w:rsidR="00075C98" w:rsidRDefault="00075C98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5A5311">
        <w:t xml:space="preserve"> </w:t>
      </w:r>
      <w:r>
        <w:t>Annem, Uludağ’da çok üşümüş.</w:t>
      </w:r>
    </w:p>
    <w:p w:rsidR="00075C98" w:rsidRPr="005A5311" w:rsidRDefault="00075C98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Gülcan’ın resimlerini çok beyeniyorum.</w:t>
      </w:r>
    </w:p>
    <w:p w:rsidR="00075C98" w:rsidRDefault="00075C98" w:rsidP="00E42FA5">
      <w:pPr>
        <w:pStyle w:val="NoSpacing"/>
        <w:tabs>
          <w:tab w:val="left" w:pos="284"/>
          <w:tab w:val="left" w:pos="1843"/>
          <w:tab w:val="left" w:pos="3402"/>
        </w:tabs>
        <w:rPr>
          <w:b/>
          <w:bdr w:val="single" w:sz="4" w:space="0" w:color="auto"/>
          <w:shd w:val="clear" w:color="auto" w:fill="FBD4B4"/>
        </w:rPr>
      </w:pPr>
    </w:p>
    <w:p w:rsidR="00075C98" w:rsidRPr="00166814" w:rsidRDefault="00075C98" w:rsidP="008E27D9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9169E6">
        <w:rPr>
          <w:rFonts w:ascii="Arial Narrow" w:hAnsi="Arial Narrow"/>
          <w:b/>
        </w:rPr>
        <w:t>“Minik kuzu, annesine yetişebilmek için hızlı hızlı yürümeye başladı.”</w:t>
      </w:r>
      <w:r>
        <w:rPr>
          <w:rFonts w:ascii="Arial Narrow" w:hAnsi="Arial Narrow"/>
          <w:b/>
        </w:rPr>
        <w:t xml:space="preserve"> </w:t>
      </w:r>
      <w:r>
        <w:rPr>
          <w:rFonts w:cs="Calibri"/>
        </w:rPr>
        <w:t>cümlesinde, aşağıdaki sorulardan hangisinin cevabı yoktur?</w:t>
      </w:r>
      <w:r w:rsidRPr="008E27D9">
        <w:t xml:space="preserve"> </w:t>
      </w:r>
    </w:p>
    <w:p w:rsidR="00075C98" w:rsidRPr="00166814" w:rsidRDefault="00075C98" w:rsidP="008E27D9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 w:rsidRPr="00166814">
        <w:t xml:space="preserve"> </w:t>
      </w:r>
      <w:r>
        <w:t>Niçin yürümeye başladı?</w:t>
      </w:r>
    </w:p>
    <w:p w:rsidR="00075C98" w:rsidRPr="00166814" w:rsidRDefault="00075C98" w:rsidP="008E27D9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Nasıl yürümeye başladı?</w:t>
      </w:r>
    </w:p>
    <w:p w:rsidR="00075C98" w:rsidRDefault="00075C98" w:rsidP="008E27D9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Ne zaman yürümeye başladı?</w:t>
      </w:r>
    </w:p>
    <w:p w:rsidR="00075C98" w:rsidRPr="00166814" w:rsidRDefault="00075C98" w:rsidP="008E27D9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Pr="00166814" w:rsidRDefault="00075C98" w:rsidP="008E27D9">
      <w:pPr>
        <w:pStyle w:val="NoSpacing"/>
        <w:tabs>
          <w:tab w:val="left" w:pos="426"/>
          <w:tab w:val="left" w:pos="1843"/>
          <w:tab w:val="left" w:pos="3402"/>
        </w:tabs>
      </w:pPr>
      <w:r w:rsidRPr="00166814">
        <w:rPr>
          <w:b/>
          <w:bdr w:val="single" w:sz="4" w:space="0" w:color="auto"/>
          <w:shd w:val="clear" w:color="auto" w:fill="FBD4B4"/>
        </w:rPr>
        <w:t>15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 cümlelerden hangisinin sonuna farklı bir noktalama işareti yazılmalıdır</w:t>
      </w:r>
      <w:r w:rsidRPr="00166814">
        <w:t>?</w:t>
      </w:r>
    </w:p>
    <w:p w:rsidR="00075C98" w:rsidRPr="00166814" w:rsidRDefault="00075C98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 w:rsidRPr="00166814">
        <w:t xml:space="preserve"> </w:t>
      </w:r>
      <w:r>
        <w:t>Benimle kalmanı çok isterdim (  )</w:t>
      </w:r>
    </w:p>
    <w:p w:rsidR="00075C98" w:rsidRPr="00166814" w:rsidRDefault="00075C98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Buralardan kaçıncı kez geçtiniz (  )</w:t>
      </w:r>
    </w:p>
    <w:p w:rsidR="00075C98" w:rsidRPr="00166814" w:rsidRDefault="00075C98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Soğanlar gözümü yaktı (  )</w:t>
      </w:r>
    </w:p>
    <w:p w:rsidR="00075C98" w:rsidRPr="00166814" w:rsidRDefault="00075C98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AC714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16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 </w:t>
      </w:r>
      <w:r w:rsidRPr="002829E4">
        <w:t xml:space="preserve">Aşağıda bazı kelimelerle anlamları eşleştirilmiştir. Bu eşleştirmelerden hangisi </w:t>
      </w:r>
      <w:r w:rsidRPr="002829E4">
        <w:rPr>
          <w:b/>
          <w:u w:val="single"/>
        </w:rPr>
        <w:t>yanlıştır</w:t>
      </w:r>
      <w:r w:rsidRPr="002829E4">
        <w:t>?</w:t>
      </w:r>
    </w:p>
    <w:tbl>
      <w:tblPr>
        <w:tblpPr w:leftFromText="141" w:rightFromText="141" w:vertAnchor="text" w:horzAnchor="page" w:tblpX="1459" w:tblpY="11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388"/>
        <w:gridCol w:w="952"/>
      </w:tblGrid>
      <w:tr w:rsidR="00075C98" w:rsidRPr="00581DB5" w:rsidTr="00681273">
        <w:trPr>
          <w:trHeight w:val="684"/>
        </w:trPr>
        <w:tc>
          <w:tcPr>
            <w:tcW w:w="3388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cs="Calibri"/>
                <w:b/>
                <w:i/>
              </w:rPr>
            </w:pPr>
            <w:r w:rsidRPr="00681273">
              <w:rPr>
                <w:rFonts w:cs="Calibri"/>
              </w:rPr>
              <w:t xml:space="preserve">Fiyatı yüksek olmayan, düşük fiyatlı </w:t>
            </w:r>
          </w:p>
        </w:tc>
        <w:tc>
          <w:tcPr>
            <w:tcW w:w="952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cs="Calibri"/>
                <w:b/>
                <w:i/>
              </w:rPr>
            </w:pPr>
            <w:r w:rsidRPr="00681273">
              <w:rPr>
                <w:rFonts w:cs="Calibri"/>
              </w:rPr>
              <w:t>PAHALI</w:t>
            </w:r>
          </w:p>
        </w:tc>
      </w:tr>
      <w:tr w:rsidR="00075C98" w:rsidRPr="00581DB5" w:rsidTr="00681273">
        <w:trPr>
          <w:trHeight w:val="636"/>
        </w:trPr>
        <w:tc>
          <w:tcPr>
            <w:tcW w:w="3388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cs="Calibri"/>
                <w:b/>
                <w:i/>
              </w:rPr>
            </w:pPr>
            <w:r w:rsidRPr="00681273">
              <w:rPr>
                <w:rFonts w:cs="Calibri"/>
              </w:rPr>
              <w:t xml:space="preserve">Bir işin elden geldiğince iyi olmasına çabalama, itina </w:t>
            </w:r>
          </w:p>
        </w:tc>
        <w:tc>
          <w:tcPr>
            <w:tcW w:w="952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cs="Calibri"/>
              </w:rPr>
            </w:pPr>
            <w:r w:rsidRPr="00681273">
              <w:rPr>
                <w:rFonts w:cs="Calibri"/>
              </w:rPr>
              <w:t>ÖZEN</w:t>
            </w:r>
          </w:p>
        </w:tc>
      </w:tr>
      <w:tr w:rsidR="00075C98" w:rsidRPr="00581DB5" w:rsidTr="00681273">
        <w:trPr>
          <w:trHeight w:val="636"/>
        </w:trPr>
        <w:tc>
          <w:tcPr>
            <w:tcW w:w="3388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cs="Calibri"/>
              </w:rPr>
            </w:pPr>
            <w:r w:rsidRPr="00681273">
              <w:rPr>
                <w:rFonts w:cs="Calibri"/>
              </w:rPr>
              <w:t>Birini görmeye, biriyle görüşmeye gitme, görüşme</w:t>
            </w:r>
          </w:p>
        </w:tc>
        <w:tc>
          <w:tcPr>
            <w:tcW w:w="952" w:type="dxa"/>
            <w:vAlign w:val="center"/>
          </w:tcPr>
          <w:p w:rsidR="00075C98" w:rsidRPr="00681273" w:rsidRDefault="00075C98" w:rsidP="00681273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cs="Calibri"/>
              </w:rPr>
            </w:pPr>
            <w:r w:rsidRPr="00681273">
              <w:rPr>
                <w:rFonts w:cs="Calibri"/>
              </w:rPr>
              <w:t>ZİYARET</w:t>
            </w:r>
          </w:p>
        </w:tc>
      </w:tr>
    </w:tbl>
    <w:p w:rsidR="00075C98" w:rsidRPr="002829E4" w:rsidRDefault="00075C98" w:rsidP="00AC7148">
      <w:pPr>
        <w:pStyle w:val="NoSpacing"/>
        <w:tabs>
          <w:tab w:val="left" w:pos="709"/>
        </w:tabs>
      </w:pPr>
    </w:p>
    <w:p w:rsidR="00075C98" w:rsidRDefault="00075C98" w:rsidP="000C3F55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 w:rsidRPr="00166814">
        <w:rPr>
          <w:b/>
        </w:rPr>
        <w:t xml:space="preserve">A) </w:t>
      </w:r>
    </w:p>
    <w:p w:rsidR="00075C98" w:rsidRPr="001E06BA" w:rsidRDefault="00075C98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075C98" w:rsidRPr="001E06BA" w:rsidRDefault="00075C98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075C98" w:rsidRDefault="00075C98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</w:p>
    <w:p w:rsidR="00075C98" w:rsidRPr="001E06BA" w:rsidRDefault="00075C98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075C98" w:rsidRPr="001E06BA" w:rsidRDefault="00075C98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075C98" w:rsidRDefault="00075C98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075C98" w:rsidRDefault="00075C98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Pr="00166814" w:rsidRDefault="00075C98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u w:val="single"/>
          <w:shd w:val="clear" w:color="auto" w:fill="B8CCE4"/>
        </w:rPr>
      </w:pPr>
    </w:p>
    <w:p w:rsidR="00075C98" w:rsidRPr="00166814" w:rsidRDefault="00075C98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M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A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T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E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M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A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T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İ</w:t>
      </w:r>
      <w:r>
        <w:rPr>
          <w:b/>
          <w:u w:val="single"/>
          <w:shd w:val="clear" w:color="auto" w:fill="B8CCE4"/>
        </w:rPr>
        <w:t xml:space="preserve"> </w:t>
      </w:r>
      <w:r w:rsidRPr="00166814">
        <w:rPr>
          <w:b/>
          <w:u w:val="single"/>
          <w:shd w:val="clear" w:color="auto" w:fill="B8CCE4"/>
        </w:rPr>
        <w:t>K</w:t>
      </w:r>
    </w:p>
    <w:p w:rsidR="00075C98" w:rsidRPr="000046F3" w:rsidRDefault="00075C98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16"/>
          <w:szCs w:val="16"/>
          <w:u w:val="single"/>
        </w:rPr>
      </w:pPr>
    </w:p>
    <w:p w:rsidR="00075C98" w:rsidRPr="00166814" w:rsidRDefault="00075C98" w:rsidP="000E0393">
      <w:pPr>
        <w:pStyle w:val="NoSpacing"/>
        <w:tabs>
          <w:tab w:val="left" w:pos="567"/>
        </w:tabs>
      </w:pPr>
      <w:r w:rsidRPr="00166814">
        <w:rPr>
          <w:b/>
          <w:bdr w:val="single" w:sz="4" w:space="0" w:color="auto"/>
          <w:shd w:val="clear" w:color="auto" w:fill="FBD4B4"/>
        </w:rPr>
        <w:t>17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Annesi, Büşra’ya bakkaldan </w:t>
      </w:r>
      <w:r>
        <w:rPr>
          <w:b/>
        </w:rPr>
        <w:t>4</w:t>
      </w:r>
      <w:r w:rsidRPr="00E704C7">
        <w:rPr>
          <w:b/>
        </w:rPr>
        <w:t xml:space="preserve"> düzine</w:t>
      </w:r>
      <w:r>
        <w:t xml:space="preserve"> gofret almasını söyledi. Büşra yanlış anladığından </w:t>
      </w:r>
      <w:r>
        <w:rPr>
          <w:b/>
        </w:rPr>
        <w:t>4</w:t>
      </w:r>
      <w:r w:rsidRPr="00E704C7">
        <w:rPr>
          <w:b/>
        </w:rPr>
        <w:t xml:space="preserve"> deste</w:t>
      </w:r>
      <w:r>
        <w:t xml:space="preserve"> gofret aldı. Büşra’nın kaç tane daha gofret alması gerekir?</w:t>
      </w:r>
    </w:p>
    <w:p w:rsidR="00075C98" w:rsidRPr="00861C9D" w:rsidRDefault="00075C98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 xml:space="preserve">8 tane </w:t>
      </w:r>
    </w:p>
    <w:p w:rsidR="00075C98" w:rsidRPr="00166814" w:rsidRDefault="00075C98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16 tane</w:t>
      </w:r>
    </w:p>
    <w:p w:rsidR="00075C98" w:rsidRPr="00166814" w:rsidRDefault="00075C98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88 tane</w:t>
      </w:r>
    </w:p>
    <w:p w:rsidR="00075C98" w:rsidRPr="00166814" w:rsidRDefault="00075C98" w:rsidP="00E22AE8">
      <w:pPr>
        <w:pStyle w:val="NoSpacing"/>
        <w:tabs>
          <w:tab w:val="left" w:pos="284"/>
          <w:tab w:val="left" w:pos="1843"/>
          <w:tab w:val="left" w:pos="3402"/>
        </w:tabs>
      </w:pPr>
    </w:p>
    <w:p w:rsidR="00075C98" w:rsidRDefault="00075C98" w:rsidP="00DA3E2A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45" type="#_x0000_t75" style="position:absolute;margin-left:195.65pt;margin-top:12.3pt;width:51.7pt;height:50.7pt;z-index:-251649024;visibility:visible">
            <v:imagedata r:id="rId16" o:title=""/>
          </v:shape>
        </w:pict>
      </w:r>
      <w:r>
        <w:rPr>
          <w:noProof/>
          <w:lang w:eastAsia="tr-TR"/>
        </w:rPr>
        <w:pict>
          <v:shape id="_x0000_s1046" type="#_x0000_t62" style="position:absolute;margin-left:20.35pt;margin-top:.6pt;width:166.95pt;height:64.3pt;z-index:251650048" adj="23004,7407">
            <v:textbox style="mso-next-textbox:#_x0000_s1046">
              <w:txbxContent>
                <w:p w:rsidR="00075C98" w:rsidRPr="0059663A" w:rsidRDefault="00075C98" w:rsidP="0059663A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Sınıfımızda 12 sıra var. 7 sırada ikişer, diğer sıralarda üçer öğrenci oturduğuna göre sınıfımızın mevcudu kaçtır?</w:t>
                  </w:r>
                </w:p>
                <w:p w:rsidR="00075C98" w:rsidRPr="0059663A" w:rsidRDefault="00075C98" w:rsidP="0059663A">
                  <w:pPr>
                    <w:rPr>
                      <w:rFonts w:ascii="Arial Narrow" w:hAnsi="Arial Narrow"/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18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075C98" w:rsidRDefault="00075C98" w:rsidP="00DA3E2A">
      <w:pPr>
        <w:pStyle w:val="NoSpacing"/>
        <w:tabs>
          <w:tab w:val="left" w:pos="709"/>
        </w:tabs>
      </w:pPr>
    </w:p>
    <w:p w:rsidR="00075C98" w:rsidRDefault="00075C98" w:rsidP="00DA3E2A">
      <w:pPr>
        <w:pStyle w:val="NoSpacing"/>
        <w:tabs>
          <w:tab w:val="left" w:pos="709"/>
        </w:tabs>
      </w:pPr>
    </w:p>
    <w:p w:rsidR="00075C98" w:rsidRDefault="00075C98" w:rsidP="000835FA">
      <w:pPr>
        <w:pStyle w:val="NoSpacing"/>
        <w:tabs>
          <w:tab w:val="left" w:pos="709"/>
        </w:tabs>
      </w:pPr>
    </w:p>
    <w:p w:rsidR="00075C98" w:rsidRDefault="00075C98" w:rsidP="000835FA">
      <w:pPr>
        <w:pStyle w:val="NoSpacing"/>
        <w:tabs>
          <w:tab w:val="left" w:pos="709"/>
        </w:tabs>
      </w:pPr>
    </w:p>
    <w:p w:rsidR="00075C98" w:rsidRPr="00166814" w:rsidRDefault="00075C98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A) </w:t>
      </w:r>
      <w:r>
        <w:t>19 öğrenci</w:t>
      </w:r>
    </w:p>
    <w:p w:rsidR="00075C98" w:rsidRPr="00166814" w:rsidRDefault="00075C98" w:rsidP="00320630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26 öğrenci</w:t>
      </w:r>
    </w:p>
    <w:p w:rsidR="00075C98" w:rsidRPr="00166814" w:rsidRDefault="00075C98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C) </w:t>
      </w:r>
      <w:r>
        <w:t>29 öğrenci</w:t>
      </w:r>
    </w:p>
    <w:p w:rsidR="00075C98" w:rsidRPr="00166814" w:rsidRDefault="00075C98" w:rsidP="00AB22D6">
      <w:pPr>
        <w:pStyle w:val="NoSpacing"/>
        <w:tabs>
          <w:tab w:val="left" w:pos="284"/>
          <w:tab w:val="left" w:pos="1701"/>
          <w:tab w:val="left" w:pos="3402"/>
        </w:tabs>
      </w:pPr>
    </w:p>
    <w:p w:rsidR="00075C98" w:rsidRDefault="00075C98" w:rsidP="000E039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47" type="#_x0000_t62" style="position:absolute;margin-left:44.4pt;margin-top:8.8pt;width:188.6pt;height:53.2pt;z-index:251651072" adj="-664,9338">
            <v:textbox style="mso-next-textbox:#_x0000_s1047">
              <w:txbxContent>
                <w:p w:rsidR="00075C98" w:rsidRPr="008C1317" w:rsidRDefault="00075C98" w:rsidP="008C131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</w:rPr>
                    <w:t>Tuğçe, 12 yaşındadır. Babasının yaşı, Tuğçe’nin yaşının 4 katıdır. İkisinin yaşları toplamı kaçtır?</w:t>
                  </w: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19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075C98" w:rsidRDefault="00075C98" w:rsidP="000E039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48" type="#_x0000_t75" style="position:absolute;margin-left:-10.6pt;margin-top:1.2pt;width:45.7pt;height:56.3pt;flip:x;z-index:-251648000;visibility:visible">
            <v:imagedata r:id="rId17" o:title=""/>
          </v:shape>
        </w:pict>
      </w:r>
    </w:p>
    <w:p w:rsidR="00075C98" w:rsidRDefault="00075C98" w:rsidP="000E0393">
      <w:pPr>
        <w:pStyle w:val="NoSpacing"/>
        <w:tabs>
          <w:tab w:val="left" w:pos="709"/>
        </w:tabs>
      </w:pPr>
    </w:p>
    <w:p w:rsidR="00075C98" w:rsidRDefault="00075C98" w:rsidP="000E0393">
      <w:pPr>
        <w:pStyle w:val="NoSpacing"/>
        <w:tabs>
          <w:tab w:val="left" w:pos="709"/>
        </w:tabs>
      </w:pPr>
    </w:p>
    <w:p w:rsidR="00075C98" w:rsidRDefault="00075C98" w:rsidP="000E0393">
      <w:pPr>
        <w:pStyle w:val="NoSpacing"/>
        <w:tabs>
          <w:tab w:val="left" w:pos="709"/>
        </w:tabs>
      </w:pPr>
    </w:p>
    <w:p w:rsidR="00075C98" w:rsidRDefault="00075C98" w:rsidP="000E0393">
      <w:pPr>
        <w:pStyle w:val="NoSpacing"/>
        <w:tabs>
          <w:tab w:val="left" w:pos="709"/>
        </w:tabs>
      </w:pPr>
    </w:p>
    <w:p w:rsidR="00075C98" w:rsidRPr="008C1317" w:rsidRDefault="00075C98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16</w:t>
      </w:r>
    </w:p>
    <w:p w:rsidR="00075C98" w:rsidRPr="00166814" w:rsidRDefault="00075C98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48</w:t>
      </w:r>
    </w:p>
    <w:p w:rsidR="00075C98" w:rsidRPr="00DE67E2" w:rsidRDefault="00075C98" w:rsidP="00DE67E2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60</w:t>
      </w:r>
    </w:p>
    <w:p w:rsidR="00075C98" w:rsidRDefault="00075C98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075C98" w:rsidRPr="00CE3827" w:rsidRDefault="00075C98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 id="_x0000_s1049" type="#_x0000_t62" style="position:absolute;margin-left:20.35pt;margin-top:-1pt;width:182.5pt;height:52.5pt;z-index:251654144" adj="22713,3333">
            <v:textbox style="mso-next-textbox:#_x0000_s1049">
              <w:txbxContent>
                <w:p w:rsidR="00075C98" w:rsidRPr="0059663A" w:rsidRDefault="00075C98" w:rsidP="00543E3B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Bir cetvelin uzunluğu 30 santimetredir. 4 cetvelin uzunluğu, 1 metreden kaç cm daha uzundur?</w:t>
                  </w:r>
                </w:p>
                <w:p w:rsidR="00075C98" w:rsidRPr="0059663A" w:rsidRDefault="00075C98" w:rsidP="00543E3B">
                  <w:pPr>
                    <w:rPr>
                      <w:rFonts w:ascii="Arial Narrow" w:hAnsi="Arial Narrow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75" style="position:absolute;margin-left:210.9pt;margin-top:-4.75pt;width:45.45pt;height:58.25pt;z-index:-251646976;visibility:visible">
            <v:imagedata r:id="rId18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20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075C98" w:rsidRDefault="00075C98" w:rsidP="00100990">
      <w:pPr>
        <w:pStyle w:val="NoSpacing"/>
        <w:tabs>
          <w:tab w:val="left" w:pos="567"/>
        </w:tabs>
      </w:pPr>
    </w:p>
    <w:p w:rsidR="00075C98" w:rsidRDefault="00075C98" w:rsidP="00100990">
      <w:pPr>
        <w:pStyle w:val="NoSpacing"/>
        <w:tabs>
          <w:tab w:val="left" w:pos="567"/>
        </w:tabs>
      </w:pPr>
    </w:p>
    <w:p w:rsidR="00075C98" w:rsidRDefault="00075C98" w:rsidP="00100990">
      <w:pPr>
        <w:pStyle w:val="NoSpacing"/>
        <w:tabs>
          <w:tab w:val="left" w:pos="567"/>
        </w:tabs>
      </w:pPr>
    </w:p>
    <w:p w:rsidR="00075C98" w:rsidRDefault="00075C98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26 santimetre"/>
        </w:smartTagPr>
        <w:r>
          <w:t>26 santimetre</w:t>
        </w:r>
      </w:smartTag>
    </w:p>
    <w:p w:rsidR="00075C98" w:rsidRDefault="00075C98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20 santimetre"/>
        </w:smartTagPr>
        <w:r>
          <w:t>20 santimetre</w:t>
        </w:r>
      </w:smartTag>
    </w:p>
    <w:p w:rsidR="00075C98" w:rsidRPr="003A67D6" w:rsidRDefault="00075C98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C) </w:t>
      </w:r>
      <w:smartTag w:uri="urn:schemas-microsoft-com:office:smarttags" w:element="metricconverter">
        <w:smartTagPr>
          <w:attr w:name="ProductID" w:val="12 santimetre"/>
        </w:smartTagPr>
        <w:r>
          <w:t>12 santimetre</w:t>
        </w:r>
      </w:smartTag>
    </w:p>
    <w:p w:rsidR="00075C98" w:rsidRDefault="00075C98" w:rsidP="005808E7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Pr="00166814" w:rsidRDefault="00075C98" w:rsidP="005808E7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21</w:t>
      </w:r>
      <w:r w:rsidRPr="00166814">
        <w:rPr>
          <w:bdr w:val="single" w:sz="4" w:space="0" w:color="auto"/>
          <w:shd w:val="clear" w:color="auto" w:fill="FBD4B4"/>
        </w:rPr>
        <w:t xml:space="preserve">. </w:t>
      </w:r>
      <w:r w:rsidRPr="00166814">
        <w:t xml:space="preserve"> </w:t>
      </w:r>
      <w:r>
        <w:t xml:space="preserve">Üç torba fasulyenin toplam ağırlığı </w:t>
      </w:r>
      <w:r w:rsidRPr="00E3599A">
        <w:rPr>
          <w:b/>
        </w:rPr>
        <w:t>115</w:t>
      </w:r>
      <w:r>
        <w:t xml:space="preserve"> kilogramdır. Birinci torbada </w:t>
      </w:r>
      <w:smartTag w:uri="urn:schemas-microsoft-com:office:smarttags" w:element="metricconverter">
        <w:smartTagPr>
          <w:attr w:name="ProductID" w:val="35 kg"/>
        </w:smartTagPr>
        <w:r w:rsidRPr="00E3599A">
          <w:rPr>
            <w:b/>
          </w:rPr>
          <w:t>35</w:t>
        </w:r>
        <w:r>
          <w:t xml:space="preserve"> kg</w:t>
        </w:r>
      </w:smartTag>
      <w:r>
        <w:t xml:space="preserve"> fasulye var. Öbür iki torbada eşit miktarda fasulye olduğuna göre, torbaların birinde kaç kg fasulye vardır</w:t>
      </w:r>
      <w:r w:rsidRPr="00166814">
        <w:t>?</w:t>
      </w:r>
    </w:p>
    <w:p w:rsidR="00075C98" w:rsidRDefault="00075C98" w:rsidP="00123D90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A) </w:t>
      </w:r>
      <w:r w:rsidRPr="00166814">
        <w:rPr>
          <w:b/>
        </w:rPr>
        <w:tab/>
      </w:r>
      <w:smartTag w:uri="urn:schemas-microsoft-com:office:smarttags" w:element="metricconverter">
        <w:smartTagPr>
          <w:attr w:name="ProductID" w:val="40 kg"/>
        </w:smartTagPr>
        <w:r w:rsidRPr="00E3599A">
          <w:t>40 kg</w:t>
        </w:r>
      </w:smartTag>
      <w:r>
        <w:tab/>
      </w:r>
      <w:r w:rsidRPr="00166814">
        <w:rPr>
          <w:b/>
        </w:rPr>
        <w:t>B)</w:t>
      </w:r>
      <w:r w:rsidRPr="00166814">
        <w:t xml:space="preserve"> </w:t>
      </w:r>
      <w:r>
        <w:t xml:space="preserve"> </w:t>
      </w:r>
      <w:smartTag w:uri="urn:schemas-microsoft-com:office:smarttags" w:element="metricconverter">
        <w:smartTagPr>
          <w:attr w:name="ProductID" w:val="50 kg"/>
        </w:smartTagPr>
        <w:r>
          <w:t>50 kg</w:t>
        </w:r>
      </w:smartTag>
      <w:r>
        <w:tab/>
      </w:r>
      <w:r w:rsidRPr="00166814">
        <w:rPr>
          <w:b/>
        </w:rPr>
        <w:t xml:space="preserve">C) </w:t>
      </w:r>
      <w:r>
        <w:t xml:space="preserve"> </w:t>
      </w:r>
      <w:smartTag w:uri="urn:schemas-microsoft-com:office:smarttags" w:element="metricconverter">
        <w:smartTagPr>
          <w:attr w:name="ProductID" w:val="80 kg"/>
        </w:smartTagPr>
        <w:r>
          <w:t>80 kg</w:t>
        </w:r>
      </w:smartTag>
    </w:p>
    <w:p w:rsidR="00075C98" w:rsidRDefault="00075C98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075C98" w:rsidRDefault="00075C98" w:rsidP="00B72BBB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51" type="#_x0000_t62" style="position:absolute;margin-left:52.9pt;margin-top:4.45pt;width:200.3pt;height:79.5pt;z-index:251671552" adj="-1321,5937">
            <v:textbox style="mso-next-textbox:#_x0000_s1051">
              <w:txbxContent>
                <w:p w:rsidR="00075C98" w:rsidRPr="00166814" w:rsidRDefault="00075C98" w:rsidP="0021146D">
                  <w:pPr>
                    <w:pStyle w:val="NoSpacing"/>
                    <w:tabs>
                      <w:tab w:val="left" w:pos="709"/>
                    </w:tabs>
                  </w:pPr>
                  <w:r>
                    <w:t xml:space="preserve">Sultan Teyze, </w:t>
                  </w:r>
                  <w:smartTag w:uri="urn:schemas-microsoft-com:office:smarttags" w:element="metricconverter">
                    <w:smartTagPr>
                      <w:attr w:name="ProductID" w:val="225 gram"/>
                    </w:smartTagPr>
                    <w:r w:rsidRPr="00EB16EA">
                      <w:rPr>
                        <w:b/>
                      </w:rPr>
                      <w:t>225</w:t>
                    </w:r>
                    <w:r>
                      <w:t xml:space="preserve"> gram</w:t>
                    </w:r>
                  </w:smartTag>
                  <w:r>
                    <w:t xml:space="preserve"> pul biber, </w:t>
                  </w:r>
                  <w:smartTag w:uri="urn:schemas-microsoft-com:office:smarttags" w:element="metricconverter">
                    <w:smartTagPr>
                      <w:attr w:name="ProductID" w:val="175 gram"/>
                    </w:smartTagPr>
                    <w:r w:rsidRPr="00EB16EA">
                      <w:rPr>
                        <w:b/>
                      </w:rPr>
                      <w:t>175</w:t>
                    </w:r>
                    <w:r>
                      <w:t xml:space="preserve"> gram</w:t>
                    </w:r>
                  </w:smartTag>
                  <w:r>
                    <w:t xml:space="preserve"> karabiber, </w:t>
                  </w:r>
                  <w:smartTag w:uri="urn:schemas-microsoft-com:office:smarttags" w:element="metricconverter">
                    <w:smartTagPr>
                      <w:attr w:name="ProductID" w:val="250 gram"/>
                    </w:smartTagPr>
                    <w:r w:rsidRPr="00EB16EA">
                      <w:rPr>
                        <w:b/>
                      </w:rPr>
                      <w:t>250</w:t>
                    </w:r>
                    <w:r>
                      <w:t xml:space="preserve"> gram</w:t>
                    </w:r>
                  </w:smartTag>
                  <w:r>
                    <w:t xml:space="preserve"> tarçın, </w:t>
                  </w:r>
                  <w:smartTag w:uri="urn:schemas-microsoft-com:office:smarttags" w:element="metricconverter">
                    <w:smartTagPr>
                      <w:attr w:name="ProductID" w:val="150 gram"/>
                    </w:smartTagPr>
                    <w:r w:rsidRPr="00EB16EA">
                      <w:rPr>
                        <w:b/>
                      </w:rPr>
                      <w:t>150</w:t>
                    </w:r>
                    <w:r>
                      <w:t xml:space="preserve"> gram</w:t>
                    </w:r>
                  </w:smartTag>
                  <w:r>
                    <w:t xml:space="preserve"> nane, </w:t>
                  </w:r>
                  <w:smartTag w:uri="urn:schemas-microsoft-com:office:smarttags" w:element="metricconverter">
                    <w:smartTagPr>
                      <w:attr w:name="ProductID" w:val="200 gram"/>
                    </w:smartTagPr>
                    <w:r w:rsidRPr="00EB16EA">
                      <w:rPr>
                        <w:b/>
                      </w:rPr>
                      <w:t>200</w:t>
                    </w:r>
                    <w:r>
                      <w:t xml:space="preserve"> gram</w:t>
                    </w:r>
                  </w:smartTag>
                  <w:r>
                    <w:t xml:space="preserve"> kekik aldı. Sultan Teyze toplam kaç kilogram baharat almıştır?</w:t>
                  </w:r>
                </w:p>
                <w:p w:rsidR="00075C98" w:rsidRPr="0021146D" w:rsidRDefault="00075C98" w:rsidP="0021146D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22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075C98" w:rsidRDefault="00075C98" w:rsidP="00B72BBB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5" o:spid="_x0000_s1052" type="#_x0000_t75" style="position:absolute;margin-left:-3.85pt;margin-top:1.85pt;width:50.45pt;height:62.55pt;flip:x;z-index:-251645952;visibility:visible">
            <v:imagedata r:id="rId19" o:title=""/>
          </v:shape>
        </w:pict>
      </w:r>
    </w:p>
    <w:p w:rsidR="00075C98" w:rsidRDefault="00075C98" w:rsidP="00B72BBB">
      <w:pPr>
        <w:pStyle w:val="NoSpacing"/>
        <w:tabs>
          <w:tab w:val="left" w:pos="709"/>
        </w:tabs>
      </w:pPr>
    </w:p>
    <w:p w:rsidR="00075C98" w:rsidRPr="00166814" w:rsidRDefault="00075C98" w:rsidP="00B72BBB">
      <w:pPr>
        <w:pStyle w:val="NoSpacing"/>
        <w:tabs>
          <w:tab w:val="left" w:pos="709"/>
        </w:tabs>
      </w:pPr>
    </w:p>
    <w:p w:rsidR="00075C98" w:rsidRDefault="00075C98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</w:p>
    <w:p w:rsidR="00075C98" w:rsidRDefault="00075C98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</w:p>
    <w:p w:rsidR="00075C98" w:rsidRPr="00166814" w:rsidRDefault="00075C98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A) </w:t>
      </w:r>
      <w:r w:rsidRPr="00166814">
        <w:rPr>
          <w:b/>
        </w:rPr>
        <w:tab/>
      </w:r>
      <w:smartTag w:uri="urn:schemas-microsoft-com:office:smarttags" w:element="metricconverter">
        <w:smartTagPr>
          <w:attr w:name="ProductID" w:val="1 kilogram"/>
        </w:smartTagPr>
        <w:r>
          <w:t>1 kilogram</w:t>
        </w:r>
      </w:smartTag>
    </w:p>
    <w:p w:rsidR="00075C98" w:rsidRPr="00166814" w:rsidRDefault="00075C98" w:rsidP="00F42E4F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 xml:space="preserve"> </w:t>
      </w:r>
      <w:smartTag w:uri="urn:schemas-microsoft-com:office:smarttags" w:element="metricconverter">
        <w:smartTagPr>
          <w:attr w:name="ProductID" w:val="2 kilogram"/>
        </w:smartTagPr>
        <w:r>
          <w:t>2 kilogram</w:t>
        </w:r>
      </w:smartTag>
    </w:p>
    <w:p w:rsidR="00075C98" w:rsidRPr="00166814" w:rsidRDefault="00075C98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C) </w:t>
      </w:r>
      <w:r>
        <w:t xml:space="preserve"> </w:t>
      </w:r>
      <w:smartTag w:uri="urn:schemas-microsoft-com:office:smarttags" w:element="metricconverter">
        <w:smartTagPr>
          <w:attr w:name="ProductID" w:val="10 kilogram"/>
        </w:smartTagPr>
        <w:r>
          <w:t>10 kilogram</w:t>
        </w:r>
      </w:smartTag>
    </w:p>
    <w:p w:rsidR="00075C98" w:rsidRPr="00166814" w:rsidRDefault="00075C98" w:rsidP="0065685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Pr="00166814" w:rsidRDefault="00075C98" w:rsidP="00D47D4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0F1014">
        <w:rPr>
          <w:b/>
        </w:rPr>
        <w:t>796</w:t>
      </w:r>
      <w:r>
        <w:t xml:space="preserve"> sayısının yüzler ve onlar basamağındaki rakamların yerleri değiştiriliyor. Bu sayının değerinde nasıl bir değişiklik olur</w:t>
      </w:r>
      <w:r w:rsidRPr="00166814">
        <w:t>?</w:t>
      </w:r>
    </w:p>
    <w:p w:rsidR="00075C98" w:rsidRPr="00166814" w:rsidRDefault="00075C98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>A)</w:t>
      </w:r>
      <w:r w:rsidRPr="00166814">
        <w:t xml:space="preserve"> </w:t>
      </w:r>
      <w:r>
        <w:t>99 azalır</w:t>
      </w:r>
    </w:p>
    <w:p w:rsidR="00075C98" w:rsidRPr="00166814" w:rsidRDefault="00075C98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>B)</w:t>
      </w:r>
      <w:r w:rsidRPr="00166814">
        <w:t xml:space="preserve"> </w:t>
      </w:r>
      <w:r>
        <w:t>180 azalır</w:t>
      </w:r>
    </w:p>
    <w:p w:rsidR="00075C98" w:rsidRPr="00166814" w:rsidRDefault="00075C98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 xml:space="preserve">C) </w:t>
      </w:r>
      <w:r>
        <w:t>180 artar</w:t>
      </w:r>
    </w:p>
    <w:p w:rsidR="00075C98" w:rsidRPr="00166814" w:rsidRDefault="00075C98" w:rsidP="005E4D6D">
      <w:pPr>
        <w:pStyle w:val="NoSpacing"/>
        <w:tabs>
          <w:tab w:val="left" w:pos="284"/>
          <w:tab w:val="left" w:pos="1843"/>
          <w:tab w:val="left" w:pos="2835"/>
        </w:tabs>
      </w:pPr>
    </w:p>
    <w:p w:rsidR="00075C98" w:rsidRPr="00E0665F" w:rsidRDefault="00075C98" w:rsidP="004E5839">
      <w:pPr>
        <w:pStyle w:val="NoSpacing"/>
        <w:tabs>
          <w:tab w:val="left" w:pos="1134"/>
          <w:tab w:val="left" w:pos="3828"/>
          <w:tab w:val="left" w:pos="3969"/>
        </w:tabs>
      </w:pPr>
      <w:r w:rsidRPr="00166814">
        <w:rPr>
          <w:b/>
          <w:bdr w:val="single" w:sz="4" w:space="0" w:color="auto"/>
          <w:shd w:val="clear" w:color="auto" w:fill="FBD4B4"/>
        </w:rPr>
        <w:t>24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Bir çıkarma işleminde fark </w:t>
      </w:r>
      <w:r w:rsidRPr="00BF1C1D">
        <w:rPr>
          <w:b/>
        </w:rPr>
        <w:t>5</w:t>
      </w:r>
      <w:r>
        <w:rPr>
          <w:b/>
        </w:rPr>
        <w:t>7</w:t>
      </w:r>
      <w:r w:rsidRPr="00BF1C1D">
        <w:rPr>
          <w:b/>
        </w:rPr>
        <w:t>0</w:t>
      </w:r>
      <w:r>
        <w:t xml:space="preserve">, eksilen </w:t>
      </w:r>
      <w:r w:rsidRPr="00BF1C1D">
        <w:rPr>
          <w:b/>
        </w:rPr>
        <w:t>7</w:t>
      </w:r>
      <w:r>
        <w:rPr>
          <w:b/>
        </w:rPr>
        <w:t>2</w:t>
      </w:r>
      <w:r w:rsidRPr="00BF1C1D">
        <w:rPr>
          <w:b/>
        </w:rPr>
        <w:t>0</w:t>
      </w:r>
      <w:r>
        <w:t xml:space="preserve">’dir. Çıkan sayının </w:t>
      </w:r>
      <w:r w:rsidRPr="003013AE">
        <w:rPr>
          <w:b/>
          <w:u w:val="single"/>
        </w:rPr>
        <w:t>iki katı</w:t>
      </w:r>
      <w:r>
        <w:t xml:space="preserve"> kaçtır?</w:t>
      </w:r>
    </w:p>
    <w:p w:rsidR="00075C98" w:rsidRPr="00166814" w:rsidRDefault="00075C98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 xml:space="preserve">A) </w:t>
      </w:r>
      <w:r>
        <w:rPr>
          <w:b/>
        </w:rPr>
        <w:tab/>
      </w:r>
      <w:r>
        <w:t>150</w:t>
      </w:r>
    </w:p>
    <w:p w:rsidR="00075C98" w:rsidRPr="00166814" w:rsidRDefault="00075C98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>B)</w:t>
      </w:r>
      <w:r w:rsidRPr="00166814">
        <w:t xml:space="preserve"> </w:t>
      </w:r>
      <w:r>
        <w:tab/>
        <w:t>200</w:t>
      </w:r>
    </w:p>
    <w:p w:rsidR="00075C98" w:rsidRPr="00E0665F" w:rsidRDefault="00075C98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 xml:space="preserve">C) </w:t>
      </w:r>
      <w:r>
        <w:rPr>
          <w:b/>
        </w:rPr>
        <w:tab/>
      </w:r>
      <w:r>
        <w:t>300</w:t>
      </w:r>
    </w:p>
    <w:p w:rsidR="00075C98" w:rsidRPr="00166814" w:rsidRDefault="00075C98" w:rsidP="00F42E4F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  <w:r>
        <w:rPr>
          <w:noProof/>
          <w:lang w:eastAsia="tr-TR"/>
        </w:rPr>
        <w:pict>
          <v:shape id="Resim 9" o:spid="_x0000_s1053" type="#_x0000_t75" style="position:absolute;margin-left:2.05pt;margin-top:.5pt;width:220.55pt;height:102.05pt;z-index:-251643904;visibility:visible">
            <v:imagedata r:id="rId20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25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075C98" w:rsidRPr="00E0665F" w:rsidRDefault="00075C98" w:rsidP="00C82D61">
      <w:pPr>
        <w:pStyle w:val="NoSpacing"/>
        <w:tabs>
          <w:tab w:val="left" w:pos="1134"/>
          <w:tab w:val="left" w:pos="3828"/>
          <w:tab w:val="left" w:pos="3969"/>
        </w:tabs>
      </w:pPr>
      <w:r>
        <w:t>Selim evden çıkıp önce okula gidiyor. Okuldan çıkınca bakkala uğruyor. Sonra markete uğrayıp eve dönüyor. Selim toplam kaç metre yol gitmiştir?</w:t>
      </w:r>
    </w:p>
    <w:p w:rsidR="00075C98" w:rsidRPr="00166814" w:rsidRDefault="00075C98" w:rsidP="009A44D7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  <w:r w:rsidRPr="00166814">
        <w:rPr>
          <w:b/>
        </w:rPr>
        <w:t xml:space="preserve">A) </w:t>
      </w:r>
      <w:smartTag w:uri="urn:schemas-microsoft-com:office:smarttags" w:element="metricconverter">
        <w:smartTagPr>
          <w:attr w:name="ProductID" w:val="353 metre"/>
        </w:smartTagPr>
        <w:r>
          <w:t>353 metre</w:t>
        </w:r>
      </w:smartTag>
    </w:p>
    <w:p w:rsidR="00075C98" w:rsidRPr="00C82D61" w:rsidRDefault="00075C98" w:rsidP="00350A78">
      <w:pPr>
        <w:pStyle w:val="NoSpacing"/>
        <w:tabs>
          <w:tab w:val="left" w:pos="1843"/>
          <w:tab w:val="left" w:pos="3828"/>
          <w:tab w:val="left" w:pos="3969"/>
        </w:tabs>
      </w:pPr>
      <w:r w:rsidRPr="00166814">
        <w:rPr>
          <w:b/>
        </w:rPr>
        <w:t>B)</w:t>
      </w:r>
      <w:r w:rsidRPr="00166814">
        <w:t xml:space="preserve"> </w:t>
      </w:r>
      <w:smartTag w:uri="urn:schemas-microsoft-com:office:smarttags" w:element="metricconverter">
        <w:smartTagPr>
          <w:attr w:name="ProductID" w:val="706 metre"/>
        </w:smartTagPr>
        <w:r>
          <w:t>706 metre</w:t>
        </w:r>
      </w:smartTag>
    </w:p>
    <w:p w:rsidR="00075C98" w:rsidRPr="006B0634" w:rsidRDefault="00075C98" w:rsidP="00C82D61">
      <w:pPr>
        <w:pStyle w:val="NoSpacing"/>
        <w:tabs>
          <w:tab w:val="left" w:pos="1843"/>
          <w:tab w:val="left" w:pos="3828"/>
          <w:tab w:val="left" w:pos="3969"/>
        </w:tabs>
      </w:pPr>
      <w:r w:rsidRPr="00166814">
        <w:rPr>
          <w:b/>
        </w:rPr>
        <w:t xml:space="preserve">C) </w:t>
      </w:r>
      <w:smartTag w:uri="urn:schemas-microsoft-com:office:smarttags" w:element="metricconverter">
        <w:smartTagPr>
          <w:attr w:name="ProductID" w:val="268 metre"/>
        </w:smartTagPr>
        <w:r>
          <w:t>268 metre</w:t>
        </w:r>
      </w:smartTag>
    </w:p>
    <w:p w:rsidR="00075C98" w:rsidRDefault="00075C98" w:rsidP="00E0296A">
      <w:pPr>
        <w:jc w:val="center"/>
        <w:rPr>
          <w:b/>
          <w:color w:val="C0C0C0"/>
          <w:sz w:val="16"/>
          <w:szCs w:val="16"/>
          <w:u w:val="single"/>
        </w:rPr>
      </w:pPr>
      <w:hyperlink r:id="rId21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  <w:r>
        <w:rPr>
          <w:b/>
          <w:color w:val="C0C0C0"/>
          <w:sz w:val="16"/>
          <w:szCs w:val="16"/>
          <w:u w:val="single"/>
        </w:rPr>
        <w:t xml:space="preserve">  </w:t>
      </w:r>
    </w:p>
    <w:p w:rsidR="00075C98" w:rsidRPr="00166814" w:rsidRDefault="00075C98" w:rsidP="00C82D61">
      <w:pPr>
        <w:pStyle w:val="NoSpacing"/>
        <w:tabs>
          <w:tab w:val="left" w:pos="1843"/>
          <w:tab w:val="left" w:pos="3828"/>
          <w:tab w:val="left" w:pos="3969"/>
        </w:tabs>
      </w:pPr>
    </w:p>
    <w:p w:rsidR="00075C98" w:rsidRDefault="00075C98" w:rsidP="00677785">
      <w:pPr>
        <w:pStyle w:val="NoSpacing"/>
        <w:jc w:val="center"/>
        <w:rPr>
          <w:rFonts w:ascii="Freestyle Script" w:hAnsi="Freestyle Script"/>
        </w:rPr>
      </w:pPr>
    </w:p>
    <w:p w:rsidR="00075C98" w:rsidRPr="00166814" w:rsidRDefault="00075C98" w:rsidP="004418D0">
      <w:pPr>
        <w:pStyle w:val="NoSpacing"/>
        <w:jc w:val="center"/>
        <w:rPr>
          <w:rFonts w:ascii="Freestyle Script" w:hAnsi="Freestyle Script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  <w:r>
        <w:rPr>
          <w:noProof/>
        </w:rPr>
        <w:pict>
          <v:group id="_x0000_s1054" style="position:absolute;left:0;text-align:left;margin-left:419.05pt;margin-top:-19.25pt;width:103.1pt;height:750.4pt;z-index:251644928" coordorigin="548,502" coordsize="2062,15008">
            <v:shape id="_x0000_s1055" type="#_x0000_t202" style="position:absolute;left:548;top:2482;width:2062;height:720">
              <v:textbox style="mso-next-textbox:#_x0000_s1055">
                <w:txbxContent>
                  <w:p w:rsidR="00075C98" w:rsidRPr="006A78BE" w:rsidRDefault="00075C98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075C98" w:rsidRPr="006A78BE" w:rsidRDefault="00075C98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056" type="#_x0000_t202" style="position:absolute;left:548;top:502;width:2062;height:1800">
              <v:textbox style="mso-next-textbox:#_x0000_s1056">
                <w:txbxContent>
                  <w:p w:rsidR="00075C98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075C98" w:rsidRPr="006A78BE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075C98" w:rsidRPr="006A78BE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075C98" w:rsidRPr="0071597E" w:rsidRDefault="00075C98" w:rsidP="0071597E"/>
                </w:txbxContent>
              </v:textbox>
            </v:shape>
            <v:group id="_x0000_s1057" style="position:absolute;left:548;top:3450;width:2062;height:12060" coordorigin="548,3450" coordsize="2062,12060">
              <v:group id="_x0000_s1058" style="position:absolute;left:548;top:13144;width:2062;height:2366" coordorigin="653,11875" coordsize="1980,2366">
                <v:shape id="_x0000_s1059" type="#_x0000_t202" style="position:absolute;left:653;top:11875;width:1980;height:540">
                  <v:textbox style="mso-next-textbox:#_x0000_s1059">
                    <w:txbxContent>
                      <w:p w:rsidR="00075C98" w:rsidRPr="006A78BE" w:rsidRDefault="00075C98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060" type="#_x0000_t202" style="position:absolute;left:653;top:12799;width:1980;height:540">
                  <v:textbox style="mso-next-textbox:#_x0000_s1060">
                    <w:txbxContent>
                      <w:p w:rsidR="00075C98" w:rsidRPr="006A78BE" w:rsidRDefault="00075C98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061" type="#_x0000_t202" style="position:absolute;left:653;top:13701;width:1980;height:540">
                  <v:textbox style="mso-next-textbox:#_x0000_s1061">
                    <w:txbxContent>
                      <w:p w:rsidR="00075C98" w:rsidRPr="006A78BE" w:rsidRDefault="00075C98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062" style="position:absolute;left:548;top:3450;width:2062;height:9240" coordorigin="548,3450" coordsize="2062,9240">
                <v:group id="_x0000_s1063" style="position:absolute;left:548;top:3450;width:2062;height:9240" coordorigin="548,3450" coordsize="2062,9240">
                  <v:shape id="_x0000_s1064" type="#_x0000_t202" style="position:absolute;left:548;top:3450;width:2062;height:9240">
                    <v:textbox style="mso-next-textbox:#_x0000_s1064">
                      <w:txbxContent>
                        <w:p w:rsidR="00075C98" w:rsidRPr="006A78BE" w:rsidRDefault="00075C98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065" style="position:absolute;left:1252;top:3707;width:1223;height:8764" coordorigin="1252,3765" coordsize="994,7510">
                    <v:group id="_x0000_s1066" style="position:absolute;left:1252;top:3765;width:994;height:844" coordorigin="1574,4094" coordsize="994,844">
                      <v:oval id="_x0000_s1067" style="position:absolute;left:1574;top:4094;width:281;height:238">
                        <v:textbox style="mso-next-textbox:#_x0000_s106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68" style="position:absolute;left:1931;top:4094;width:280;height:238">
                        <v:textbox style="mso-next-textbox:#_x0000_s106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69" style="position:absolute;left:2288;top:4094;width:280;height:238">
                        <v:textbox style="mso-next-textbox:#_x0000_s106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70" style="position:absolute;left:1574;top:4397;width:281;height:238">
                        <v:textbox style="mso-next-textbox:#_x0000_s107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1" style="position:absolute;left:1931;top:4397;width:280;height:238">
                        <v:textbox style="mso-next-textbox:#_x0000_s107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72" style="position:absolute;left:2288;top:4397;width:280;height:238">
                        <v:textbox style="mso-next-textbox:#_x0000_s107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73" style="position:absolute;left:1574;top:4700;width:281;height:238">
                        <v:textbox style="mso-next-textbox:#_x0000_s107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4" style="position:absolute;left:1931;top:4700;width:280;height:238">
                        <v:textbox style="mso-next-textbox:#_x0000_s107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75" style="position:absolute;left:2288;top:4700;width:280;height:238">
                        <v:textbox style="mso-next-textbox:#_x0000_s107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76" style="position:absolute;left:1252;top:4674;width:994;height:844" coordorigin="1574,4094" coordsize="994,844">
                      <v:oval id="_x0000_s1077" style="position:absolute;left:1574;top:4094;width:281;height:238">
                        <v:textbox style="mso-next-textbox:#_x0000_s107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8" style="position:absolute;left:1931;top:4094;width:280;height:238">
                        <v:textbox style="mso-next-textbox:#_x0000_s107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79" style="position:absolute;left:2288;top:4094;width:280;height:238">
                        <v:textbox style="mso-next-textbox:#_x0000_s107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0" style="position:absolute;left:1574;top:4397;width:281;height:238">
                        <v:textbox style="mso-next-textbox:#_x0000_s108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1" style="position:absolute;left:1931;top:4397;width:280;height:238">
                        <v:textbox style="mso-next-textbox:#_x0000_s108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2" style="position:absolute;left:2288;top:4397;width:280;height:238">
                        <v:textbox style="mso-next-textbox:#_x0000_s108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3" style="position:absolute;left:1574;top:4700;width:281;height:238">
                        <v:textbox style="mso-next-textbox:#_x0000_s108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4" style="position:absolute;left:1931;top:4700;width:280;height:238">
                        <v:textbox style="mso-next-textbox:#_x0000_s108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5" style="position:absolute;left:2288;top:4700;width:280;height:238">
                        <v:textbox style="mso-next-textbox:#_x0000_s108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86" style="position:absolute;left:1252;top:5583;width:994;height:844" coordorigin="1574,4094" coordsize="994,844">
                      <v:oval id="_x0000_s1087" style="position:absolute;left:1574;top:4094;width:281;height:238">
                        <v:textbox style="mso-next-textbox:#_x0000_s108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8" style="position:absolute;left:1931;top:4094;width:280;height:238">
                        <v:textbox style="mso-next-textbox:#_x0000_s108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9" style="position:absolute;left:2288;top:4094;width:280;height:238">
                        <v:textbox style="mso-next-textbox:#_x0000_s108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0" style="position:absolute;left:1574;top:4397;width:281;height:238">
                        <v:textbox style="mso-next-textbox:#_x0000_s109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1" style="position:absolute;left:1931;top:4397;width:280;height:238">
                        <v:textbox style="mso-next-textbox:#_x0000_s109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2" style="position:absolute;left:2288;top:4397;width:280;height:238">
                        <v:textbox style="mso-next-textbox:#_x0000_s109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3" style="position:absolute;left:1574;top:4700;width:281;height:238">
                        <v:textbox style="mso-next-textbox:#_x0000_s109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4" style="position:absolute;left:1931;top:4700;width:280;height:238">
                        <v:textbox style="mso-next-textbox:#_x0000_s109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5" style="position:absolute;left:2288;top:4700;width:280;height:238">
                        <v:textbox style="mso-next-textbox:#_x0000_s109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96" style="position:absolute;left:1252;top:6492;width:994;height:844" coordorigin="1574,4094" coordsize="994,844">
                      <v:oval id="_x0000_s1097" style="position:absolute;left:1574;top:4094;width:281;height:238">
                        <v:textbox style="mso-next-textbox:#_x0000_s109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8" style="position:absolute;left:1931;top:4094;width:280;height:238">
                        <v:textbox style="mso-next-textbox:#_x0000_s109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9" style="position:absolute;left:2288;top:4094;width:280;height:238">
                        <v:textbox style="mso-next-textbox:#_x0000_s109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0" style="position:absolute;left:1574;top:4397;width:281;height:238">
                        <v:textbox style="mso-next-textbox:#_x0000_s110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1" style="position:absolute;left:1931;top:4397;width:280;height:238">
                        <v:textbox style="mso-next-textbox:#_x0000_s110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2" style="position:absolute;left:2288;top:4397;width:280;height:238">
                        <v:textbox style="mso-next-textbox:#_x0000_s110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3" style="position:absolute;left:1574;top:4700;width:281;height:238">
                        <v:textbox style="mso-next-textbox:#_x0000_s110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4" style="position:absolute;left:1931;top:4700;width:280;height:238">
                        <v:textbox style="mso-next-textbox:#_x0000_s110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5" style="position:absolute;left:2288;top:4700;width:280;height:238">
                        <v:textbox style="mso-next-textbox:#_x0000_s110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06" style="position:absolute;left:1252;top:7401;width:994;height:844" coordorigin="1574,4094" coordsize="994,844">
                      <v:oval id="_x0000_s1107" style="position:absolute;left:1574;top:4094;width:281;height:238">
                        <v:textbox style="mso-next-textbox:#_x0000_s110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8" style="position:absolute;left:1931;top:4094;width:280;height:238">
                        <v:textbox style="mso-next-textbox:#_x0000_s110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9" style="position:absolute;left:2288;top:4094;width:280;height:238">
                        <v:textbox style="mso-next-textbox:#_x0000_s110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0" style="position:absolute;left:1574;top:4397;width:281;height:238">
                        <v:textbox style="mso-next-textbox:#_x0000_s111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931;top:4397;width:280;height:238">
                        <v:textbox style="mso-next-textbox:#_x0000_s111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2288;top:4397;width:280;height:238">
                        <v:textbox style="mso-next-textbox:#_x0000_s111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1574;top:4700;width:281;height:238">
                        <v:textbox style="mso-next-textbox:#_x0000_s111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4" style="position:absolute;left:1931;top:4700;width:280;height:238">
                        <v:textbox style="mso-next-textbox:#_x0000_s111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5" style="position:absolute;left:2288;top:4700;width:280;height:238">
                        <v:textbox style="mso-next-textbox:#_x0000_s111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16" style="position:absolute;left:1252;top:8310;width:994;height:844" coordorigin="1574,4094" coordsize="994,844">
                      <v:oval id="_x0000_s1117" style="position:absolute;left:1574;top:4094;width:281;height:238">
                        <v:textbox style="mso-next-textbox:#_x0000_s111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8" style="position:absolute;left:1931;top:4094;width:280;height:238">
                        <v:textbox style="mso-next-textbox:#_x0000_s111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9" style="position:absolute;left:2288;top:4094;width:280;height:238">
                        <v:textbox style="mso-next-textbox:#_x0000_s111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0" style="position:absolute;left:1574;top:4397;width:281;height:238">
                        <v:textbox style="mso-next-textbox:#_x0000_s112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1" style="position:absolute;left:1931;top:4397;width:280;height:238">
                        <v:textbox style="mso-next-textbox:#_x0000_s112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2" style="position:absolute;left:2288;top:4397;width:280;height:238">
                        <v:textbox style="mso-next-textbox:#_x0000_s112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3" style="position:absolute;left:1574;top:4700;width:281;height:238">
                        <v:textbox style="mso-next-textbox:#_x0000_s112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931;top:4700;width:280;height:238">
                        <v:textbox style="mso-next-textbox:#_x0000_s112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2288;top:4700;width:280;height:238">
                        <v:textbox style="mso-next-textbox:#_x0000_s112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26" style="position:absolute;left:1252;top:9219;width:994;height:844" coordorigin="1574,4094" coordsize="994,844">
                      <v:oval id="_x0000_s1127" style="position:absolute;left:1574;top:4094;width:281;height:238">
                        <v:textbox style="mso-next-textbox:#_x0000_s112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8" style="position:absolute;left:1931;top:4094;width:280;height:238">
                        <v:textbox style="mso-next-textbox:#_x0000_s112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9" style="position:absolute;left:2288;top:4094;width:280;height:238">
                        <v:textbox style="mso-next-textbox:#_x0000_s112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574;top:4397;width:281;height:238">
                        <v:textbox style="mso-next-textbox:#_x0000_s113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931;top:4397;width:280;height:238">
                        <v:textbox style="mso-next-textbox:#_x0000_s113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2288;top:4397;width:280;height:238">
                        <v:textbox style="mso-next-textbox:#_x0000_s113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1574;top:4700;width:281;height:238">
                        <v:textbox style="mso-next-textbox:#_x0000_s113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4" style="position:absolute;left:1931;top:4700;width:280;height:238">
                        <v:textbox style="mso-next-textbox:#_x0000_s113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5" style="position:absolute;left:2288;top:4700;width:280;height:238">
                        <v:textbox style="mso-next-textbox:#_x0000_s113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36" style="position:absolute;left:1252;top:10128;width:994;height:844" coordorigin="1574,4094" coordsize="994,844">
                      <v:oval id="_x0000_s1137" style="position:absolute;left:1574;top:4094;width:281;height:238">
                        <v:textbox style="mso-next-textbox:#_x0000_s113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8" style="position:absolute;left:1931;top:4094;width:280;height:238">
                        <v:textbox style="mso-next-textbox:#_x0000_s113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9" style="position:absolute;left:2288;top:4094;width:280;height:238">
                        <v:textbox style="mso-next-textbox:#_x0000_s113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0" style="position:absolute;left:1574;top:4397;width:281;height:238">
                        <v:textbox style="mso-next-textbox:#_x0000_s114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1" style="position:absolute;left:1931;top:4397;width:280;height:238">
                        <v:textbox style="mso-next-textbox:#_x0000_s114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2" style="position:absolute;left:2288;top:4397;width:280;height:238">
                        <v:textbox style="mso-next-textbox:#_x0000_s114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3" style="position:absolute;left:1574;top:4700;width:281;height:238">
                        <v:textbox style="mso-next-textbox:#_x0000_s1143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4" style="position:absolute;left:1931;top:4700;width:280;height:238">
                        <v:textbox style="mso-next-textbox:#_x0000_s114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5" style="position:absolute;left:2288;top:4700;width:280;height:238">
                        <v:textbox style="mso-next-textbox:#_x0000_s114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146" style="position:absolute;left:1252;top:11037;width:281;height:238">
                      <v:textbox style="mso-next-textbox:#_x0000_s1146" inset=".5mm,0,0,0">
                        <w:txbxContent>
                          <w:p w:rsidR="00075C98" w:rsidRPr="006A78BE" w:rsidRDefault="00075C98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147" style="position:absolute;left:1609;top:11037;width:280;height:238">
                      <v:textbox style="mso-next-textbox:#_x0000_s1147" inset=".5mm,0,0,0">
                        <w:txbxContent>
                          <w:p w:rsidR="00075C98" w:rsidRPr="006A78BE" w:rsidRDefault="00075C98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148" style="position:absolute;left:1966;top:11037;width:280;height:238">
                      <v:textbox style="mso-next-textbox:#_x0000_s1148" inset=".5mm,0,0,0">
                        <w:txbxContent>
                          <w:p w:rsidR="00075C98" w:rsidRPr="006A78BE" w:rsidRDefault="00075C98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149" style="position:absolute;left:712;top:3585;width:540;height:8970" coordorigin="712,3585" coordsize="540,8886">
                  <v:group id="_x0000_s1150" style="position:absolute;left:712;top:3585;width:540;height:3613" coordorigin="712,3585" coordsize="540,3613">
                    <v:group id="_x0000_s1151" style="position:absolute;left:712;top:3585;width:540;height:1856" coordorigin="779,3585" coordsize="473,1856">
                      <v:rect id="_x0000_s1152" style="position:absolute;left:779;top:3585;width:473;height:471" stroked="f">
                        <v:textbox style="mso-next-textbox:#_x0000_s1152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153" style="position:absolute;left:779;top:3981;width:473;height:413" stroked="f">
                        <v:textbox style="mso-next-textbox:#_x0000_s1153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154" style="position:absolute;left:779;top:4679;width:473;height:413" stroked="f">
                        <v:textbox style="mso-next-textbox:#_x0000_s1154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155" style="position:absolute;left:779;top:4330;width:473;height:413" stroked="f">
                        <v:textbox style="mso-next-textbox:#_x0000_s1155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156" style="position:absolute;left:779;top:5028;width:473;height:413" stroked="f">
                        <v:textbox style="mso-next-textbox:#_x0000_s1156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157" style="position:absolute;left:712;top:5342;width:540;height:1856" coordorigin="779,3585" coordsize="473,1856">
                      <v:rect id="_x0000_s1158" style="position:absolute;left:779;top:3585;width:473;height:471" stroked="f">
                        <v:textbox style="mso-next-textbox:#_x0000_s1158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159" style="position:absolute;left:779;top:3981;width:473;height:413" stroked="f">
                        <v:textbox style="mso-next-textbox:#_x0000_s1159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160" style="position:absolute;left:779;top:4679;width:473;height:413" stroked="f">
                        <v:textbox style="mso-next-textbox:#_x0000_s1160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161" style="position:absolute;left:779;top:4330;width:473;height:413" stroked="f">
                        <v:textbox style="mso-next-textbox:#_x0000_s1161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162" style="position:absolute;left:779;top:5028;width:473;height:413" stroked="f">
                        <v:textbox style="mso-next-textbox:#_x0000_s1162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163" style="position:absolute;left:712;top:7077;width:540;height:1856" coordorigin="779,3585" coordsize="473,1856">
                    <v:rect id="_x0000_s1164" style="position:absolute;left:779;top:3585;width:473;height:471" stroked="f">
                      <v:textbox style="mso-next-textbox:#_x0000_s1164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165" style="position:absolute;left:779;top:3981;width:473;height:413" stroked="f">
                      <v:textbox style="mso-next-textbox:#_x0000_s1165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166" style="position:absolute;left:779;top:4679;width:473;height:413" stroked="f">
                      <v:textbox style="mso-next-textbox:#_x0000_s1166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167" style="position:absolute;left:779;top:4330;width:473;height:413" stroked="f">
                      <v:textbox style="mso-next-textbox:#_x0000_s1167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168" style="position:absolute;left:779;top:5028;width:473;height:413" stroked="f">
                      <v:textbox style="mso-next-textbox:#_x0000_s1168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169" style="position:absolute;left:712;top:8834;width:540;height:1945" coordorigin="779,3585" coordsize="473,1856">
                    <v:rect id="_x0000_s1170" style="position:absolute;left:779;top:3585;width:473;height:471" stroked="f">
                      <v:textbox style="mso-next-textbox:#_x0000_s1170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171" style="position:absolute;left:779;top:3981;width:473;height:413" stroked="f">
                      <v:textbox style="mso-next-textbox:#_x0000_s1171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172" style="position:absolute;left:779;top:4679;width:473;height:413" stroked="f">
                      <v:textbox style="mso-next-textbox:#_x0000_s1172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173" style="position:absolute;left:779;top:4330;width:473;height:413" stroked="f">
                      <v:textbox style="mso-next-textbox:#_x0000_s1173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174" style="position:absolute;left:779;top:5028;width:473;height:413" stroked="f">
                      <v:textbox style="mso-next-textbox:#_x0000_s1174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175" style="position:absolute;left:712;top:10690;width:540;height:1781" coordorigin="779,3585" coordsize="473,1856">
                    <v:rect id="_x0000_s1176" style="position:absolute;left:779;top:3585;width:473;height:471" stroked="f">
                      <v:textbox style="mso-next-textbox:#_x0000_s1176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177" style="position:absolute;left:779;top:3981;width:473;height:413" stroked="f">
                      <v:textbox style="mso-next-textbox:#_x0000_s1177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178" style="position:absolute;left:779;top:4679;width:473;height:413" stroked="f">
                      <v:textbox style="mso-next-textbox:#_x0000_s1178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179" style="position:absolute;left:779;top:4330;width:473;height:413" stroked="f">
                      <v:textbox style="mso-next-textbox:#_x0000_s1179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180" style="position:absolute;left:779;top:5028;width:473;height:413" stroked="f">
                      <v:textbox style="mso-next-textbox:#_x0000_s1180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181" style="position:absolute;left:0;text-align:left;margin-left:282.5pt;margin-top:-19.25pt;width:103.1pt;height:750.4pt;z-index:251643904" coordorigin="548,502" coordsize="2062,15008">
            <v:shape id="_x0000_s1182" type="#_x0000_t202" style="position:absolute;left:548;top:2482;width:2062;height:720">
              <v:textbox style="mso-next-textbox:#_x0000_s1182">
                <w:txbxContent>
                  <w:p w:rsidR="00075C98" w:rsidRPr="006A78BE" w:rsidRDefault="00075C98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075C98" w:rsidRPr="006A78BE" w:rsidRDefault="00075C98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183" type="#_x0000_t202" style="position:absolute;left:548;top:502;width:2062;height:1800">
              <v:textbox style="mso-next-textbox:#_x0000_s1183">
                <w:txbxContent>
                  <w:p w:rsidR="00075C98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075C98" w:rsidRPr="006A78BE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075C98" w:rsidRPr="006A78BE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075C98" w:rsidRPr="006A78BE" w:rsidRDefault="00075C98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group id="_x0000_s1184" style="position:absolute;left:548;top:3450;width:2062;height:12060" coordorigin="548,3450" coordsize="2062,12060">
              <v:group id="_x0000_s1185" style="position:absolute;left:548;top:13144;width:2062;height:2366" coordorigin="653,11875" coordsize="1980,2366">
                <v:shape id="_x0000_s1186" type="#_x0000_t202" style="position:absolute;left:653;top:11875;width:1980;height:540">
                  <v:textbox style="mso-next-textbox:#_x0000_s1186">
                    <w:txbxContent>
                      <w:p w:rsidR="00075C98" w:rsidRPr="006A78BE" w:rsidRDefault="00075C98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187" type="#_x0000_t202" style="position:absolute;left:653;top:12799;width:1980;height:540">
                  <v:textbox style="mso-next-textbox:#_x0000_s1187">
                    <w:txbxContent>
                      <w:p w:rsidR="00075C98" w:rsidRPr="006A78BE" w:rsidRDefault="00075C98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188" type="#_x0000_t202" style="position:absolute;left:653;top:13701;width:1980;height:540">
                  <v:textbox style="mso-next-textbox:#_x0000_s1188">
                    <w:txbxContent>
                      <w:p w:rsidR="00075C98" w:rsidRPr="006A78BE" w:rsidRDefault="00075C98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189" style="position:absolute;left:548;top:3450;width:2062;height:9240" coordorigin="548,3450" coordsize="2062,9240">
                <v:group id="_x0000_s1190" style="position:absolute;left:548;top:3450;width:2062;height:9240" coordorigin="548,3450" coordsize="2062,9240">
                  <v:shape id="_x0000_s1191" type="#_x0000_t202" style="position:absolute;left:548;top:3450;width:2062;height:9240">
                    <v:textbox style="mso-next-textbox:#_x0000_s1191">
                      <w:txbxContent>
                        <w:p w:rsidR="00075C98" w:rsidRPr="006A78BE" w:rsidRDefault="00075C98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192" style="position:absolute;left:1252;top:3707;width:1223;height:8764" coordorigin="1252,3765" coordsize="994,7510">
                    <v:group id="_x0000_s1193" style="position:absolute;left:1252;top:3765;width:994;height:844" coordorigin="1574,4094" coordsize="994,844">
                      <v:oval id="_x0000_s1194" style="position:absolute;left:1574;top:4094;width:281;height:238">
                        <v:textbox style="mso-next-textbox:#_x0000_s119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5" style="position:absolute;left:1931;top:4094;width:280;height:238">
                        <v:textbox style="mso-next-textbox:#_x0000_s119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6" style="position:absolute;left:2288;top:4094;width:280;height:238">
                        <v:textbox style="mso-next-textbox:#_x0000_s119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7" style="position:absolute;left:1574;top:4397;width:281;height:238">
                        <v:textbox style="mso-next-textbox:#_x0000_s119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8" style="position:absolute;left:1931;top:4397;width:280;height:238">
                        <v:textbox style="mso-next-textbox:#_x0000_s119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9" style="position:absolute;left:2288;top:4397;width:280;height:238">
                        <v:textbox style="mso-next-textbox:#_x0000_s119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0" style="position:absolute;left:1574;top:4700;width:281;height:238">
                        <v:textbox style="mso-next-textbox:#_x0000_s120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1" style="position:absolute;left:1931;top:4700;width:280;height:238">
                        <v:textbox style="mso-next-textbox:#_x0000_s120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2" style="position:absolute;left:2288;top:4700;width:280;height:238">
                        <v:textbox style="mso-next-textbox:#_x0000_s120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03" style="position:absolute;left:1252;top:4674;width:994;height:844" coordorigin="1574,4094" coordsize="994,844">
                      <v:oval id="_x0000_s1204" style="position:absolute;left:1574;top:4094;width:281;height:238">
                        <v:textbox style="mso-next-textbox:#_x0000_s120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5" style="position:absolute;left:1931;top:4094;width:280;height:238">
                        <v:textbox style="mso-next-textbox:#_x0000_s120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6" style="position:absolute;left:2288;top:4094;width:280;height:238">
                        <v:textbox style="mso-next-textbox:#_x0000_s120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7" style="position:absolute;left:1574;top:4397;width:281;height:238">
                        <v:textbox style="mso-next-textbox:#_x0000_s120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8" style="position:absolute;left:1931;top:4397;width:280;height:238">
                        <v:textbox style="mso-next-textbox:#_x0000_s120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9" style="position:absolute;left:2288;top:4397;width:280;height:238">
                        <v:textbox style="mso-next-textbox:#_x0000_s120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0" style="position:absolute;left:1574;top:4700;width:281;height:238">
                        <v:textbox style="mso-next-textbox:#_x0000_s121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1" style="position:absolute;left:1931;top:4700;width:280;height:238">
                        <v:textbox style="mso-next-textbox:#_x0000_s121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2" style="position:absolute;left:2288;top:4700;width:280;height:238">
                        <v:textbox style="mso-next-textbox:#_x0000_s121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13" style="position:absolute;left:1252;top:5583;width:994;height:844" coordorigin="1574,4094" coordsize="994,844">
                      <v:oval id="_x0000_s1214" style="position:absolute;left:1574;top:4094;width:281;height:238">
                        <v:textbox style="mso-next-textbox:#_x0000_s121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5" style="position:absolute;left:1931;top:4094;width:280;height:238">
                        <v:textbox style="mso-next-textbox:#_x0000_s121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6" style="position:absolute;left:2288;top:4094;width:280;height:238">
                        <v:textbox style="mso-next-textbox:#_x0000_s121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7" style="position:absolute;left:1574;top:4397;width:281;height:238">
                        <v:textbox style="mso-next-textbox:#_x0000_s121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8" style="position:absolute;left:1931;top:4397;width:280;height:238">
                        <v:textbox style="mso-next-textbox:#_x0000_s121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9" style="position:absolute;left:2288;top:4397;width:280;height:238">
                        <v:textbox style="mso-next-textbox:#_x0000_s121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0" style="position:absolute;left:1574;top:4700;width:281;height:238">
                        <v:textbox style="mso-next-textbox:#_x0000_s122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931;top:4700;width:280;height:238">
                        <v:textbox style="mso-next-textbox:#_x0000_s122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2288;top:4700;width:280;height:238">
                        <v:textbox style="mso-next-textbox:#_x0000_s122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23" style="position:absolute;left:1252;top:6492;width:994;height:844" coordorigin="1574,4094" coordsize="994,844">
                      <v:oval id="_x0000_s1224" style="position:absolute;left:1574;top:4094;width:281;height:238">
                        <v:textbox style="mso-next-textbox:#_x0000_s122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931;top:4094;width:280;height:238">
                        <v:textbox style="mso-next-textbox:#_x0000_s122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2288;top:4094;width:280;height:238">
                        <v:textbox style="mso-next-textbox:#_x0000_s122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1574;top:4397;width:281;height:238">
                        <v:textbox style="mso-next-textbox:#_x0000_s122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8" style="position:absolute;left:1931;top:4397;width:280;height:238">
                        <v:textbox style="mso-next-textbox:#_x0000_s122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9" style="position:absolute;left:2288;top:4397;width:280;height:238">
                        <v:textbox style="mso-next-textbox:#_x0000_s122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0" style="position:absolute;left:1574;top:4700;width:281;height:238">
                        <v:textbox style="mso-next-textbox:#_x0000_s123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1" style="position:absolute;left:1931;top:4700;width:280;height:238">
                        <v:textbox style="mso-next-textbox:#_x0000_s123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2" style="position:absolute;left:2288;top:4700;width:280;height:238">
                        <v:textbox style="mso-next-textbox:#_x0000_s123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33" style="position:absolute;left:1252;top:7401;width:994;height:844" coordorigin="1574,4094" coordsize="994,844">
                      <v:oval id="_x0000_s1234" style="position:absolute;left:1574;top:4094;width:281;height:238">
                        <v:textbox style="mso-next-textbox:#_x0000_s123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5" style="position:absolute;left:1931;top:4094;width:280;height:238">
                        <v:textbox style="mso-next-textbox:#_x0000_s123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6" style="position:absolute;left:2288;top:4094;width:280;height:238">
                        <v:textbox style="mso-next-textbox:#_x0000_s123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7" style="position:absolute;left:1574;top:4397;width:281;height:238">
                        <v:textbox style="mso-next-textbox:#_x0000_s123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8" style="position:absolute;left:1931;top:4397;width:280;height:238">
                        <v:textbox style="mso-next-textbox:#_x0000_s123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9" style="position:absolute;left:2288;top:4397;width:280;height:238">
                        <v:textbox style="mso-next-textbox:#_x0000_s123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0" style="position:absolute;left:1574;top:4700;width:281;height:238">
                        <v:textbox style="mso-next-textbox:#_x0000_s124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1" style="position:absolute;left:1931;top:4700;width:280;height:238">
                        <v:textbox style="mso-next-textbox:#_x0000_s124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2" style="position:absolute;left:2288;top:4700;width:280;height:238">
                        <v:textbox style="mso-next-textbox:#_x0000_s124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3" style="position:absolute;left:1252;top:8310;width:994;height:844" coordorigin="1574,4094" coordsize="994,844">
                      <v:oval id="_x0000_s1244" style="position:absolute;left:1574;top:4094;width:281;height:238">
                        <v:textbox style="mso-next-textbox:#_x0000_s124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5" style="position:absolute;left:1931;top:4094;width:280;height:238">
                        <v:textbox style="mso-next-textbox:#_x0000_s124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6" style="position:absolute;left:2288;top:4094;width:280;height:238">
                        <v:textbox style="mso-next-textbox:#_x0000_s124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7" style="position:absolute;left:1574;top:4397;width:281;height:238">
                        <v:textbox style="mso-next-textbox:#_x0000_s124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8" style="position:absolute;left:1931;top:4397;width:280;height:238">
                        <v:textbox style="mso-next-textbox:#_x0000_s124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9" style="position:absolute;left:2288;top:4397;width:280;height:238">
                        <v:textbox style="mso-next-textbox:#_x0000_s124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0" style="position:absolute;left:1574;top:4700;width:281;height:238">
                        <v:textbox style="mso-next-textbox:#_x0000_s125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1" style="position:absolute;left:1931;top:4700;width:280;height:238">
                        <v:textbox style="mso-next-textbox:#_x0000_s125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2" style="position:absolute;left:2288;top:4700;width:280;height:238">
                        <v:textbox style="mso-next-textbox:#_x0000_s125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53" style="position:absolute;left:1252;top:9219;width:994;height:844" coordorigin="1574,4094" coordsize="994,844">
                      <v:oval id="_x0000_s1254" style="position:absolute;left:1574;top:4094;width:281;height:238">
                        <v:textbox style="mso-next-textbox:#_x0000_s125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5" style="position:absolute;left:1931;top:4094;width:280;height:238">
                        <v:textbox style="mso-next-textbox:#_x0000_s125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6" style="position:absolute;left:2288;top:4094;width:280;height:238">
                        <v:textbox style="mso-next-textbox:#_x0000_s125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7" style="position:absolute;left:1574;top:4397;width:281;height:238">
                        <v:textbox style="mso-next-textbox:#_x0000_s125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8" style="position:absolute;left:1931;top:4397;width:280;height:238">
                        <v:textbox style="mso-next-textbox:#_x0000_s125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9" style="position:absolute;left:2288;top:4397;width:280;height:238">
                        <v:textbox style="mso-next-textbox:#_x0000_s125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0" style="position:absolute;left:1574;top:4700;width:281;height:238">
                        <v:textbox style="mso-next-textbox:#_x0000_s126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1" style="position:absolute;left:1931;top:4700;width:280;height:238">
                        <v:textbox style="mso-next-textbox:#_x0000_s126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2" style="position:absolute;left:2288;top:4700;width:280;height:238">
                        <v:textbox style="mso-next-textbox:#_x0000_s126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63" style="position:absolute;left:1252;top:10128;width:994;height:844" coordorigin="1574,4094" coordsize="994,844">
                      <v:oval id="_x0000_s1264" style="position:absolute;left:1574;top:4094;width:281;height:238">
                        <v:textbox style="mso-next-textbox:#_x0000_s1264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5" style="position:absolute;left:1931;top:4094;width:280;height:238">
                        <v:textbox style="mso-next-textbox:#_x0000_s1265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6" style="position:absolute;left:2288;top:4094;width:280;height:238">
                        <v:textbox style="mso-next-textbox:#_x0000_s1266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7" style="position:absolute;left:1574;top:4397;width:281;height:238">
                        <v:textbox style="mso-next-textbox:#_x0000_s1267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8" style="position:absolute;left:1931;top:4397;width:280;height:238">
                        <v:textbox style="mso-next-textbox:#_x0000_s1268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9" style="position:absolute;left:2288;top:4397;width:280;height:238">
                        <v:textbox style="mso-next-textbox:#_x0000_s1269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0" style="position:absolute;left:1574;top:4700;width:281;height:238">
                        <v:textbox style="mso-next-textbox:#_x0000_s1270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1" style="position:absolute;left:1931;top:4700;width:280;height:238">
                        <v:textbox style="mso-next-textbox:#_x0000_s1271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2" style="position:absolute;left:2288;top:4700;width:280;height:238">
                        <v:textbox style="mso-next-textbox:#_x0000_s1272" inset=".5mm,0,0,0">
                          <w:txbxContent>
                            <w:p w:rsidR="00075C98" w:rsidRPr="006A78BE" w:rsidRDefault="00075C98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273" style="position:absolute;left:1252;top:11037;width:281;height:238">
                      <v:textbox style="mso-next-textbox:#_x0000_s1273" inset=".5mm,0,0,0">
                        <w:txbxContent>
                          <w:p w:rsidR="00075C98" w:rsidRPr="006A78BE" w:rsidRDefault="00075C98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4" style="position:absolute;left:1609;top:11037;width:280;height:238">
                      <v:textbox style="mso-next-textbox:#_x0000_s1274" inset=".5mm,0,0,0">
                        <w:txbxContent>
                          <w:p w:rsidR="00075C98" w:rsidRPr="006A78BE" w:rsidRDefault="00075C98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5" style="position:absolute;left:1966;top:11037;width:280;height:238">
                      <v:textbox style="mso-next-textbox:#_x0000_s1275" inset=".5mm,0,0,0">
                        <w:txbxContent>
                          <w:p w:rsidR="00075C98" w:rsidRPr="006A78BE" w:rsidRDefault="00075C98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276" style="position:absolute;left:712;top:3585;width:540;height:8970" coordorigin="712,3585" coordsize="540,8886">
                  <v:group id="_x0000_s1277" style="position:absolute;left:712;top:3585;width:540;height:3613" coordorigin="712,3585" coordsize="540,3613">
                    <v:group id="_x0000_s1278" style="position:absolute;left:712;top:3585;width:540;height:1856" coordorigin="779,3585" coordsize="473,1856">
                      <v:rect id="_x0000_s1279" style="position:absolute;left:779;top:3585;width:473;height:471" stroked="f">
                        <v:textbox style="mso-next-textbox:#_x0000_s1279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80" style="position:absolute;left:779;top:3981;width:473;height:413" stroked="f">
                        <v:textbox style="mso-next-textbox:#_x0000_s1280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281" style="position:absolute;left:779;top:4679;width:473;height:413" stroked="f">
                        <v:textbox style="mso-next-textbox:#_x0000_s1281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282" style="position:absolute;left:779;top:4330;width:473;height:413" stroked="f">
                        <v:textbox style="mso-next-textbox:#_x0000_s1282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283" style="position:absolute;left:779;top:5028;width:473;height:413" stroked="f">
                        <v:textbox style="mso-next-textbox:#_x0000_s1283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284" style="position:absolute;left:712;top:5342;width:540;height:1856" coordorigin="779,3585" coordsize="473,1856">
                      <v:rect id="_x0000_s1285" style="position:absolute;left:779;top:3585;width:473;height:471" stroked="f">
                        <v:textbox style="mso-next-textbox:#_x0000_s1285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286" style="position:absolute;left:779;top:3981;width:473;height:413" stroked="f">
                        <v:textbox style="mso-next-textbox:#_x0000_s1286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287" style="position:absolute;left:779;top:4679;width:473;height:413" stroked="f">
                        <v:textbox style="mso-next-textbox:#_x0000_s1287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288" style="position:absolute;left:779;top:4330;width:473;height:413" stroked="f">
                        <v:textbox style="mso-next-textbox:#_x0000_s1288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289" style="position:absolute;left:779;top:5028;width:473;height:413" stroked="f">
                        <v:textbox style="mso-next-textbox:#_x0000_s1289">
                          <w:txbxContent>
                            <w:p w:rsidR="00075C98" w:rsidRPr="008B4456" w:rsidRDefault="00075C98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290" style="position:absolute;left:712;top:7077;width:540;height:1856" coordorigin="779,3585" coordsize="473,1856">
                    <v:rect id="_x0000_s1291" style="position:absolute;left:779;top:3585;width:473;height:471" stroked="f">
                      <v:textbox style="mso-next-textbox:#_x0000_s1291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292" style="position:absolute;left:779;top:3981;width:473;height:413" stroked="f">
                      <v:textbox style="mso-next-textbox:#_x0000_s1292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293" style="position:absolute;left:779;top:4679;width:473;height:413" stroked="f">
                      <v:textbox style="mso-next-textbox:#_x0000_s1293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294" style="position:absolute;left:779;top:4330;width:473;height:413" stroked="f">
                      <v:textbox style="mso-next-textbox:#_x0000_s1294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295" style="position:absolute;left:779;top:5028;width:473;height:413" stroked="f">
                      <v:textbox style="mso-next-textbox:#_x0000_s1295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296" style="position:absolute;left:712;top:8834;width:540;height:1945" coordorigin="779,3585" coordsize="473,1856">
                    <v:rect id="_x0000_s1297" style="position:absolute;left:779;top:3585;width:473;height:471" stroked="f">
                      <v:textbox style="mso-next-textbox:#_x0000_s1297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298" style="position:absolute;left:779;top:3981;width:473;height:413" stroked="f">
                      <v:textbox style="mso-next-textbox:#_x0000_s1298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299" style="position:absolute;left:779;top:4679;width:473;height:413" stroked="f">
                      <v:textbox style="mso-next-textbox:#_x0000_s1299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300" style="position:absolute;left:779;top:4330;width:473;height:413" stroked="f">
                      <v:textbox style="mso-next-textbox:#_x0000_s1300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301" style="position:absolute;left:779;top:5028;width:473;height:413" stroked="f">
                      <v:textbox style="mso-next-textbox:#_x0000_s1301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302" style="position:absolute;left:712;top:10690;width:540;height:1781" coordorigin="779,3585" coordsize="473,1856">
                    <v:rect id="_x0000_s1303" style="position:absolute;left:779;top:3585;width:473;height:471" stroked="f">
                      <v:textbox style="mso-next-textbox:#_x0000_s1303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304" style="position:absolute;left:779;top:3981;width:473;height:413" stroked="f">
                      <v:textbox style="mso-next-textbox:#_x0000_s1304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305" style="position:absolute;left:779;top:4679;width:473;height:413" stroked="f">
                      <v:textbox style="mso-next-textbox:#_x0000_s1305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306" style="position:absolute;left:779;top:4330;width:473;height:413" stroked="f">
                      <v:textbox style="mso-next-textbox:#_x0000_s1306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307" style="position:absolute;left:779;top:5028;width:473;height:413" stroked="f">
                      <v:textbox style="mso-next-textbox:#_x0000_s1307">
                        <w:txbxContent>
                          <w:p w:rsidR="00075C98" w:rsidRPr="008B4456" w:rsidRDefault="00075C98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075C98" w:rsidRPr="00166814" w:rsidRDefault="00075C98" w:rsidP="0071597E">
      <w:pPr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075C98" w:rsidRPr="00166814" w:rsidRDefault="00075C98" w:rsidP="00DE4127">
      <w:pPr>
        <w:pStyle w:val="NoSpacing"/>
      </w:pPr>
    </w:p>
    <w:sectPr w:rsidR="00075C98" w:rsidRPr="00166814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C98" w:rsidRDefault="00075C98" w:rsidP="00682F11">
      <w:r>
        <w:separator/>
      </w:r>
    </w:p>
  </w:endnote>
  <w:endnote w:type="continuationSeparator" w:id="0">
    <w:p w:rsidR="00075C98" w:rsidRDefault="00075C98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reestyle Script">
    <w:altName w:val="Courier New"/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C98" w:rsidRDefault="00075C98" w:rsidP="00682F11">
      <w:r>
        <w:separator/>
      </w:r>
    </w:p>
  </w:footnote>
  <w:footnote w:type="continuationSeparator" w:id="0">
    <w:p w:rsidR="00075C98" w:rsidRDefault="00075C98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1224D6"/>
    <w:multiLevelType w:val="hybridMultilevel"/>
    <w:tmpl w:val="C73E1EB2"/>
    <w:lvl w:ilvl="0" w:tplc="8460E59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2E743D"/>
    <w:multiLevelType w:val="hybridMultilevel"/>
    <w:tmpl w:val="8344567A"/>
    <w:lvl w:ilvl="0" w:tplc="3A86B7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564A06"/>
    <w:multiLevelType w:val="hybridMultilevel"/>
    <w:tmpl w:val="F42E46FA"/>
    <w:lvl w:ilvl="0" w:tplc="E4BE05E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622456"/>
    <w:multiLevelType w:val="hybridMultilevel"/>
    <w:tmpl w:val="7FF44FFA"/>
    <w:lvl w:ilvl="0" w:tplc="33FCA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8"/>
  </w:num>
  <w:num w:numId="5">
    <w:abstractNumId w:val="12"/>
  </w:num>
  <w:num w:numId="6">
    <w:abstractNumId w:val="14"/>
  </w:num>
  <w:num w:numId="7">
    <w:abstractNumId w:val="21"/>
  </w:num>
  <w:num w:numId="8">
    <w:abstractNumId w:val="13"/>
  </w:num>
  <w:num w:numId="9">
    <w:abstractNumId w:val="1"/>
  </w:num>
  <w:num w:numId="10">
    <w:abstractNumId w:val="17"/>
  </w:num>
  <w:num w:numId="11">
    <w:abstractNumId w:val="5"/>
  </w:num>
  <w:num w:numId="12">
    <w:abstractNumId w:val="20"/>
  </w:num>
  <w:num w:numId="13">
    <w:abstractNumId w:val="9"/>
  </w:num>
  <w:num w:numId="14">
    <w:abstractNumId w:val="8"/>
  </w:num>
  <w:num w:numId="15">
    <w:abstractNumId w:val="0"/>
  </w:num>
  <w:num w:numId="16">
    <w:abstractNumId w:val="19"/>
  </w:num>
  <w:num w:numId="17">
    <w:abstractNumId w:val="22"/>
  </w:num>
  <w:num w:numId="18">
    <w:abstractNumId w:val="6"/>
  </w:num>
  <w:num w:numId="19">
    <w:abstractNumId w:val="2"/>
  </w:num>
  <w:num w:numId="20">
    <w:abstractNumId w:val="10"/>
  </w:num>
  <w:num w:numId="21">
    <w:abstractNumId w:val="16"/>
  </w:num>
  <w:num w:numId="22">
    <w:abstractNumId w:val="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2007"/>
    <w:rsid w:val="000046F3"/>
    <w:rsid w:val="00005763"/>
    <w:rsid w:val="00007210"/>
    <w:rsid w:val="000131D8"/>
    <w:rsid w:val="00013E45"/>
    <w:rsid w:val="000163D1"/>
    <w:rsid w:val="00017707"/>
    <w:rsid w:val="00020469"/>
    <w:rsid w:val="00026E3F"/>
    <w:rsid w:val="00037010"/>
    <w:rsid w:val="000404D0"/>
    <w:rsid w:val="00040BB0"/>
    <w:rsid w:val="0004162F"/>
    <w:rsid w:val="00042C8B"/>
    <w:rsid w:val="00043C2C"/>
    <w:rsid w:val="00044AD6"/>
    <w:rsid w:val="00050D52"/>
    <w:rsid w:val="00052E48"/>
    <w:rsid w:val="00052ECE"/>
    <w:rsid w:val="00054824"/>
    <w:rsid w:val="00060083"/>
    <w:rsid w:val="000608BC"/>
    <w:rsid w:val="00071C56"/>
    <w:rsid w:val="00075C98"/>
    <w:rsid w:val="00075E49"/>
    <w:rsid w:val="000773FD"/>
    <w:rsid w:val="00081BED"/>
    <w:rsid w:val="000835FA"/>
    <w:rsid w:val="0008486A"/>
    <w:rsid w:val="0008573E"/>
    <w:rsid w:val="00086434"/>
    <w:rsid w:val="00092F23"/>
    <w:rsid w:val="0009615A"/>
    <w:rsid w:val="000A03E4"/>
    <w:rsid w:val="000A0C3D"/>
    <w:rsid w:val="000A1FB9"/>
    <w:rsid w:val="000A4743"/>
    <w:rsid w:val="000A4CC4"/>
    <w:rsid w:val="000A5BDE"/>
    <w:rsid w:val="000A6507"/>
    <w:rsid w:val="000A7B26"/>
    <w:rsid w:val="000C3F55"/>
    <w:rsid w:val="000C6A80"/>
    <w:rsid w:val="000D1762"/>
    <w:rsid w:val="000D1858"/>
    <w:rsid w:val="000D514A"/>
    <w:rsid w:val="000D6D41"/>
    <w:rsid w:val="000E0393"/>
    <w:rsid w:val="000E6B1B"/>
    <w:rsid w:val="000E6DAB"/>
    <w:rsid w:val="000E7C85"/>
    <w:rsid w:val="000F1014"/>
    <w:rsid w:val="000F7E4E"/>
    <w:rsid w:val="00100990"/>
    <w:rsid w:val="00102EF1"/>
    <w:rsid w:val="00102F9F"/>
    <w:rsid w:val="00103256"/>
    <w:rsid w:val="001048D7"/>
    <w:rsid w:val="00105DF7"/>
    <w:rsid w:val="00105E6A"/>
    <w:rsid w:val="001125E7"/>
    <w:rsid w:val="00112FE3"/>
    <w:rsid w:val="00114526"/>
    <w:rsid w:val="001204A6"/>
    <w:rsid w:val="00123521"/>
    <w:rsid w:val="00123D90"/>
    <w:rsid w:val="00124A67"/>
    <w:rsid w:val="00127189"/>
    <w:rsid w:val="00130662"/>
    <w:rsid w:val="001332FB"/>
    <w:rsid w:val="00136B3A"/>
    <w:rsid w:val="00142725"/>
    <w:rsid w:val="001524FF"/>
    <w:rsid w:val="001626AF"/>
    <w:rsid w:val="0016372E"/>
    <w:rsid w:val="00165FFC"/>
    <w:rsid w:val="001661FF"/>
    <w:rsid w:val="00166814"/>
    <w:rsid w:val="00170EF1"/>
    <w:rsid w:val="00171315"/>
    <w:rsid w:val="001718C9"/>
    <w:rsid w:val="00172E10"/>
    <w:rsid w:val="0017373C"/>
    <w:rsid w:val="0017655C"/>
    <w:rsid w:val="00182085"/>
    <w:rsid w:val="001827E7"/>
    <w:rsid w:val="00184F95"/>
    <w:rsid w:val="00184FCC"/>
    <w:rsid w:val="00187B3B"/>
    <w:rsid w:val="00190642"/>
    <w:rsid w:val="00190CFF"/>
    <w:rsid w:val="00191357"/>
    <w:rsid w:val="001957D7"/>
    <w:rsid w:val="001A1FA5"/>
    <w:rsid w:val="001A2770"/>
    <w:rsid w:val="001A2F2E"/>
    <w:rsid w:val="001A3268"/>
    <w:rsid w:val="001A759F"/>
    <w:rsid w:val="001A7682"/>
    <w:rsid w:val="001B1127"/>
    <w:rsid w:val="001B5D8F"/>
    <w:rsid w:val="001C1483"/>
    <w:rsid w:val="001C1B42"/>
    <w:rsid w:val="001C38C2"/>
    <w:rsid w:val="001D718D"/>
    <w:rsid w:val="001E06BA"/>
    <w:rsid w:val="001E0902"/>
    <w:rsid w:val="001E1353"/>
    <w:rsid w:val="001E3313"/>
    <w:rsid w:val="001E3B19"/>
    <w:rsid w:val="001E43E8"/>
    <w:rsid w:val="001E64A8"/>
    <w:rsid w:val="001F154A"/>
    <w:rsid w:val="001F37ED"/>
    <w:rsid w:val="001F6804"/>
    <w:rsid w:val="00204872"/>
    <w:rsid w:val="00210116"/>
    <w:rsid w:val="0021146D"/>
    <w:rsid w:val="00216298"/>
    <w:rsid w:val="0021727A"/>
    <w:rsid w:val="00217D76"/>
    <w:rsid w:val="0022404F"/>
    <w:rsid w:val="00230AA1"/>
    <w:rsid w:val="00232DCC"/>
    <w:rsid w:val="00233077"/>
    <w:rsid w:val="0024659B"/>
    <w:rsid w:val="00251714"/>
    <w:rsid w:val="002549DE"/>
    <w:rsid w:val="002612A1"/>
    <w:rsid w:val="00261B70"/>
    <w:rsid w:val="002669C7"/>
    <w:rsid w:val="00267EE3"/>
    <w:rsid w:val="00273E19"/>
    <w:rsid w:val="0027455D"/>
    <w:rsid w:val="0027584C"/>
    <w:rsid w:val="002829E4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03B3"/>
    <w:rsid w:val="002B1B0E"/>
    <w:rsid w:val="002B1C46"/>
    <w:rsid w:val="002B6882"/>
    <w:rsid w:val="002C20BD"/>
    <w:rsid w:val="002C4C15"/>
    <w:rsid w:val="002D49AD"/>
    <w:rsid w:val="002D7494"/>
    <w:rsid w:val="002E0AB3"/>
    <w:rsid w:val="002E7E54"/>
    <w:rsid w:val="002F2CCC"/>
    <w:rsid w:val="002F610D"/>
    <w:rsid w:val="002F6342"/>
    <w:rsid w:val="002F6635"/>
    <w:rsid w:val="002F6A04"/>
    <w:rsid w:val="003013AE"/>
    <w:rsid w:val="003072CB"/>
    <w:rsid w:val="00320630"/>
    <w:rsid w:val="00320BF3"/>
    <w:rsid w:val="003216D1"/>
    <w:rsid w:val="00321CF8"/>
    <w:rsid w:val="00323AB8"/>
    <w:rsid w:val="00340AB1"/>
    <w:rsid w:val="00342C84"/>
    <w:rsid w:val="00342E14"/>
    <w:rsid w:val="00343DF4"/>
    <w:rsid w:val="003445D1"/>
    <w:rsid w:val="00350A78"/>
    <w:rsid w:val="00360BA6"/>
    <w:rsid w:val="00362898"/>
    <w:rsid w:val="00370F16"/>
    <w:rsid w:val="00376105"/>
    <w:rsid w:val="00376205"/>
    <w:rsid w:val="00380381"/>
    <w:rsid w:val="00380BB4"/>
    <w:rsid w:val="00380BD4"/>
    <w:rsid w:val="00382E40"/>
    <w:rsid w:val="00384B38"/>
    <w:rsid w:val="003873F0"/>
    <w:rsid w:val="00394BF7"/>
    <w:rsid w:val="003A192C"/>
    <w:rsid w:val="003A47F6"/>
    <w:rsid w:val="003A53CF"/>
    <w:rsid w:val="003A6225"/>
    <w:rsid w:val="003A67D6"/>
    <w:rsid w:val="003A776E"/>
    <w:rsid w:val="003B12CE"/>
    <w:rsid w:val="003B4CA8"/>
    <w:rsid w:val="003B53E7"/>
    <w:rsid w:val="003B659A"/>
    <w:rsid w:val="003C3B37"/>
    <w:rsid w:val="003C5740"/>
    <w:rsid w:val="003C656B"/>
    <w:rsid w:val="003D364D"/>
    <w:rsid w:val="003D36B7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160C8"/>
    <w:rsid w:val="00416465"/>
    <w:rsid w:val="004171B1"/>
    <w:rsid w:val="00421449"/>
    <w:rsid w:val="00421DB7"/>
    <w:rsid w:val="004300CE"/>
    <w:rsid w:val="004365EB"/>
    <w:rsid w:val="004415C0"/>
    <w:rsid w:val="004418D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35C4"/>
    <w:rsid w:val="004851E8"/>
    <w:rsid w:val="00487A17"/>
    <w:rsid w:val="00487E70"/>
    <w:rsid w:val="00494980"/>
    <w:rsid w:val="0049691B"/>
    <w:rsid w:val="004A0D5A"/>
    <w:rsid w:val="004A2701"/>
    <w:rsid w:val="004A7D66"/>
    <w:rsid w:val="004B19B9"/>
    <w:rsid w:val="004B3500"/>
    <w:rsid w:val="004C0105"/>
    <w:rsid w:val="004C359C"/>
    <w:rsid w:val="004C6153"/>
    <w:rsid w:val="004D4A70"/>
    <w:rsid w:val="004D5230"/>
    <w:rsid w:val="004D5666"/>
    <w:rsid w:val="004D6C29"/>
    <w:rsid w:val="004E280D"/>
    <w:rsid w:val="004E4137"/>
    <w:rsid w:val="004E5395"/>
    <w:rsid w:val="004E5839"/>
    <w:rsid w:val="004E6EE0"/>
    <w:rsid w:val="004E767B"/>
    <w:rsid w:val="004F0706"/>
    <w:rsid w:val="004F07F3"/>
    <w:rsid w:val="004F086F"/>
    <w:rsid w:val="004F1D1E"/>
    <w:rsid w:val="004F31E8"/>
    <w:rsid w:val="004F3A26"/>
    <w:rsid w:val="00507F2D"/>
    <w:rsid w:val="00514772"/>
    <w:rsid w:val="005150D5"/>
    <w:rsid w:val="00516312"/>
    <w:rsid w:val="0051726A"/>
    <w:rsid w:val="00524C64"/>
    <w:rsid w:val="00524FC2"/>
    <w:rsid w:val="00531BB3"/>
    <w:rsid w:val="00534976"/>
    <w:rsid w:val="00535D73"/>
    <w:rsid w:val="005361C5"/>
    <w:rsid w:val="00542FF8"/>
    <w:rsid w:val="00543218"/>
    <w:rsid w:val="00543E3B"/>
    <w:rsid w:val="00544281"/>
    <w:rsid w:val="00544959"/>
    <w:rsid w:val="00544AD7"/>
    <w:rsid w:val="00550BEC"/>
    <w:rsid w:val="00552682"/>
    <w:rsid w:val="0055430B"/>
    <w:rsid w:val="005576B2"/>
    <w:rsid w:val="00557C6C"/>
    <w:rsid w:val="00567B2A"/>
    <w:rsid w:val="005749CC"/>
    <w:rsid w:val="00574C6F"/>
    <w:rsid w:val="00574FAE"/>
    <w:rsid w:val="00576A95"/>
    <w:rsid w:val="005808E7"/>
    <w:rsid w:val="00580CD0"/>
    <w:rsid w:val="00581DB5"/>
    <w:rsid w:val="00582E03"/>
    <w:rsid w:val="0058695D"/>
    <w:rsid w:val="0058738E"/>
    <w:rsid w:val="0058743D"/>
    <w:rsid w:val="00590FD3"/>
    <w:rsid w:val="0059663A"/>
    <w:rsid w:val="005A05FB"/>
    <w:rsid w:val="005A14EF"/>
    <w:rsid w:val="005A3564"/>
    <w:rsid w:val="005A5311"/>
    <w:rsid w:val="005B05D4"/>
    <w:rsid w:val="005B0FDD"/>
    <w:rsid w:val="005B4CAF"/>
    <w:rsid w:val="005B53F6"/>
    <w:rsid w:val="005C0102"/>
    <w:rsid w:val="005C0481"/>
    <w:rsid w:val="005C6E00"/>
    <w:rsid w:val="005E4D6D"/>
    <w:rsid w:val="005E5A09"/>
    <w:rsid w:val="005E5E83"/>
    <w:rsid w:val="005F1D5D"/>
    <w:rsid w:val="005F2073"/>
    <w:rsid w:val="00605849"/>
    <w:rsid w:val="00605BC6"/>
    <w:rsid w:val="00607EAB"/>
    <w:rsid w:val="00612986"/>
    <w:rsid w:val="00612D04"/>
    <w:rsid w:val="00612F33"/>
    <w:rsid w:val="00613440"/>
    <w:rsid w:val="006159F3"/>
    <w:rsid w:val="00616553"/>
    <w:rsid w:val="00631AE2"/>
    <w:rsid w:val="00631CD6"/>
    <w:rsid w:val="00632716"/>
    <w:rsid w:val="00634A6D"/>
    <w:rsid w:val="0063797A"/>
    <w:rsid w:val="00641E89"/>
    <w:rsid w:val="00650455"/>
    <w:rsid w:val="0065180F"/>
    <w:rsid w:val="00653A4B"/>
    <w:rsid w:val="00655F4F"/>
    <w:rsid w:val="00656858"/>
    <w:rsid w:val="00656FBA"/>
    <w:rsid w:val="00660785"/>
    <w:rsid w:val="0066659C"/>
    <w:rsid w:val="006674A5"/>
    <w:rsid w:val="00670878"/>
    <w:rsid w:val="00671238"/>
    <w:rsid w:val="00676CCC"/>
    <w:rsid w:val="00677785"/>
    <w:rsid w:val="00681273"/>
    <w:rsid w:val="006823F6"/>
    <w:rsid w:val="00682F11"/>
    <w:rsid w:val="00684E69"/>
    <w:rsid w:val="00686D59"/>
    <w:rsid w:val="006A1B99"/>
    <w:rsid w:val="006A2674"/>
    <w:rsid w:val="006A3810"/>
    <w:rsid w:val="006A78BE"/>
    <w:rsid w:val="006B0010"/>
    <w:rsid w:val="006B0634"/>
    <w:rsid w:val="006C3F44"/>
    <w:rsid w:val="006D52D5"/>
    <w:rsid w:val="006D6790"/>
    <w:rsid w:val="006E0C56"/>
    <w:rsid w:val="006E4D0C"/>
    <w:rsid w:val="006F2122"/>
    <w:rsid w:val="006F3448"/>
    <w:rsid w:val="006F3760"/>
    <w:rsid w:val="006F6108"/>
    <w:rsid w:val="00703025"/>
    <w:rsid w:val="0071597E"/>
    <w:rsid w:val="007177F5"/>
    <w:rsid w:val="007211F6"/>
    <w:rsid w:val="00721F97"/>
    <w:rsid w:val="00723B8E"/>
    <w:rsid w:val="007259F6"/>
    <w:rsid w:val="00747BDB"/>
    <w:rsid w:val="00750F76"/>
    <w:rsid w:val="00751786"/>
    <w:rsid w:val="0075358D"/>
    <w:rsid w:val="007549AB"/>
    <w:rsid w:val="0075724A"/>
    <w:rsid w:val="00761166"/>
    <w:rsid w:val="00767549"/>
    <w:rsid w:val="007712FA"/>
    <w:rsid w:val="00771F6F"/>
    <w:rsid w:val="00775CE0"/>
    <w:rsid w:val="00777ACD"/>
    <w:rsid w:val="007805D3"/>
    <w:rsid w:val="00786039"/>
    <w:rsid w:val="007865C8"/>
    <w:rsid w:val="00787C93"/>
    <w:rsid w:val="007934DC"/>
    <w:rsid w:val="00793C32"/>
    <w:rsid w:val="007A06D0"/>
    <w:rsid w:val="007B1EDE"/>
    <w:rsid w:val="007B5961"/>
    <w:rsid w:val="007B7A8B"/>
    <w:rsid w:val="007C025E"/>
    <w:rsid w:val="007C0A12"/>
    <w:rsid w:val="007C0C87"/>
    <w:rsid w:val="007C5153"/>
    <w:rsid w:val="007C7CE6"/>
    <w:rsid w:val="007D01E5"/>
    <w:rsid w:val="007D2124"/>
    <w:rsid w:val="007E3A08"/>
    <w:rsid w:val="007E44D7"/>
    <w:rsid w:val="007E5763"/>
    <w:rsid w:val="007E5951"/>
    <w:rsid w:val="007F70F1"/>
    <w:rsid w:val="007F7E99"/>
    <w:rsid w:val="008003A8"/>
    <w:rsid w:val="008051BC"/>
    <w:rsid w:val="00813740"/>
    <w:rsid w:val="008305AA"/>
    <w:rsid w:val="00861AF8"/>
    <w:rsid w:val="00861C9D"/>
    <w:rsid w:val="00877DF3"/>
    <w:rsid w:val="00877E98"/>
    <w:rsid w:val="008921D6"/>
    <w:rsid w:val="008961DA"/>
    <w:rsid w:val="008A0DB8"/>
    <w:rsid w:val="008A4FB9"/>
    <w:rsid w:val="008A6093"/>
    <w:rsid w:val="008A648D"/>
    <w:rsid w:val="008A7D1A"/>
    <w:rsid w:val="008B24B9"/>
    <w:rsid w:val="008B2E87"/>
    <w:rsid w:val="008B4456"/>
    <w:rsid w:val="008B6E09"/>
    <w:rsid w:val="008C1317"/>
    <w:rsid w:val="008D3240"/>
    <w:rsid w:val="008D43F4"/>
    <w:rsid w:val="008D78F4"/>
    <w:rsid w:val="008E206F"/>
    <w:rsid w:val="008E27D9"/>
    <w:rsid w:val="008F1341"/>
    <w:rsid w:val="008F68C0"/>
    <w:rsid w:val="008F77AE"/>
    <w:rsid w:val="0090729F"/>
    <w:rsid w:val="009075E0"/>
    <w:rsid w:val="00912680"/>
    <w:rsid w:val="0091276F"/>
    <w:rsid w:val="00912BE8"/>
    <w:rsid w:val="00915C86"/>
    <w:rsid w:val="009169E6"/>
    <w:rsid w:val="00925480"/>
    <w:rsid w:val="00926C4E"/>
    <w:rsid w:val="0092779D"/>
    <w:rsid w:val="0093040E"/>
    <w:rsid w:val="00936885"/>
    <w:rsid w:val="00936BB2"/>
    <w:rsid w:val="0094179C"/>
    <w:rsid w:val="00944F3B"/>
    <w:rsid w:val="009472CD"/>
    <w:rsid w:val="009504A2"/>
    <w:rsid w:val="00954075"/>
    <w:rsid w:val="0095534D"/>
    <w:rsid w:val="009566FD"/>
    <w:rsid w:val="00962C49"/>
    <w:rsid w:val="00963618"/>
    <w:rsid w:val="00964C4D"/>
    <w:rsid w:val="00972A59"/>
    <w:rsid w:val="00974B0C"/>
    <w:rsid w:val="009824E1"/>
    <w:rsid w:val="00985D3F"/>
    <w:rsid w:val="0098789A"/>
    <w:rsid w:val="00992891"/>
    <w:rsid w:val="00996569"/>
    <w:rsid w:val="009A0321"/>
    <w:rsid w:val="009A44D7"/>
    <w:rsid w:val="009A52B1"/>
    <w:rsid w:val="009B1E13"/>
    <w:rsid w:val="009B4683"/>
    <w:rsid w:val="009B6A94"/>
    <w:rsid w:val="009C1AEF"/>
    <w:rsid w:val="009C329D"/>
    <w:rsid w:val="009C4DF9"/>
    <w:rsid w:val="009C6FA3"/>
    <w:rsid w:val="009D653D"/>
    <w:rsid w:val="009E0E15"/>
    <w:rsid w:val="009E19A6"/>
    <w:rsid w:val="009E1E17"/>
    <w:rsid w:val="009E34E9"/>
    <w:rsid w:val="009E7BA4"/>
    <w:rsid w:val="009E7E30"/>
    <w:rsid w:val="009F0766"/>
    <w:rsid w:val="009F7558"/>
    <w:rsid w:val="009F7821"/>
    <w:rsid w:val="00A04562"/>
    <w:rsid w:val="00A06D23"/>
    <w:rsid w:val="00A12017"/>
    <w:rsid w:val="00A15AF5"/>
    <w:rsid w:val="00A162A7"/>
    <w:rsid w:val="00A24140"/>
    <w:rsid w:val="00A25FF3"/>
    <w:rsid w:val="00A27EF6"/>
    <w:rsid w:val="00A3004B"/>
    <w:rsid w:val="00A3180F"/>
    <w:rsid w:val="00A332DE"/>
    <w:rsid w:val="00A350DA"/>
    <w:rsid w:val="00A41878"/>
    <w:rsid w:val="00A43ADA"/>
    <w:rsid w:val="00A43C41"/>
    <w:rsid w:val="00A44882"/>
    <w:rsid w:val="00A450B3"/>
    <w:rsid w:val="00A461A4"/>
    <w:rsid w:val="00A505EF"/>
    <w:rsid w:val="00A50C21"/>
    <w:rsid w:val="00A51068"/>
    <w:rsid w:val="00A57360"/>
    <w:rsid w:val="00A57560"/>
    <w:rsid w:val="00A577C7"/>
    <w:rsid w:val="00A604B4"/>
    <w:rsid w:val="00A62619"/>
    <w:rsid w:val="00A728EB"/>
    <w:rsid w:val="00A77A22"/>
    <w:rsid w:val="00A77AF6"/>
    <w:rsid w:val="00A77D6C"/>
    <w:rsid w:val="00A8198A"/>
    <w:rsid w:val="00A825D4"/>
    <w:rsid w:val="00A87FF1"/>
    <w:rsid w:val="00A907BA"/>
    <w:rsid w:val="00A92ABE"/>
    <w:rsid w:val="00A94E26"/>
    <w:rsid w:val="00A97070"/>
    <w:rsid w:val="00AA092B"/>
    <w:rsid w:val="00AA548D"/>
    <w:rsid w:val="00AA5C2A"/>
    <w:rsid w:val="00AA724F"/>
    <w:rsid w:val="00AB0490"/>
    <w:rsid w:val="00AB0F9A"/>
    <w:rsid w:val="00AB1884"/>
    <w:rsid w:val="00AB22D6"/>
    <w:rsid w:val="00AB45C0"/>
    <w:rsid w:val="00AC0E85"/>
    <w:rsid w:val="00AC7148"/>
    <w:rsid w:val="00AC7E1B"/>
    <w:rsid w:val="00AD1BF3"/>
    <w:rsid w:val="00AD26A4"/>
    <w:rsid w:val="00AD31EC"/>
    <w:rsid w:val="00AD397D"/>
    <w:rsid w:val="00AD5529"/>
    <w:rsid w:val="00AD5F12"/>
    <w:rsid w:val="00AD7122"/>
    <w:rsid w:val="00AD7CD0"/>
    <w:rsid w:val="00AE0850"/>
    <w:rsid w:val="00AE4489"/>
    <w:rsid w:val="00AF1314"/>
    <w:rsid w:val="00AF2D5F"/>
    <w:rsid w:val="00AF2F1A"/>
    <w:rsid w:val="00B02EE1"/>
    <w:rsid w:val="00B06856"/>
    <w:rsid w:val="00B07CAB"/>
    <w:rsid w:val="00B1249A"/>
    <w:rsid w:val="00B21465"/>
    <w:rsid w:val="00B26B10"/>
    <w:rsid w:val="00B275DB"/>
    <w:rsid w:val="00B3022B"/>
    <w:rsid w:val="00B31DC8"/>
    <w:rsid w:val="00B33669"/>
    <w:rsid w:val="00B40587"/>
    <w:rsid w:val="00B406B5"/>
    <w:rsid w:val="00B50851"/>
    <w:rsid w:val="00B54367"/>
    <w:rsid w:val="00B601EB"/>
    <w:rsid w:val="00B60728"/>
    <w:rsid w:val="00B60D2E"/>
    <w:rsid w:val="00B620F4"/>
    <w:rsid w:val="00B70D3A"/>
    <w:rsid w:val="00B70D5F"/>
    <w:rsid w:val="00B72BBB"/>
    <w:rsid w:val="00B74237"/>
    <w:rsid w:val="00B81FFF"/>
    <w:rsid w:val="00B8489B"/>
    <w:rsid w:val="00B84D44"/>
    <w:rsid w:val="00B95A27"/>
    <w:rsid w:val="00B96805"/>
    <w:rsid w:val="00BA02F7"/>
    <w:rsid w:val="00BA0D12"/>
    <w:rsid w:val="00BA5547"/>
    <w:rsid w:val="00BA6422"/>
    <w:rsid w:val="00BB1C38"/>
    <w:rsid w:val="00BB2508"/>
    <w:rsid w:val="00BB3BB7"/>
    <w:rsid w:val="00BB43BB"/>
    <w:rsid w:val="00BB66F9"/>
    <w:rsid w:val="00BB6C0B"/>
    <w:rsid w:val="00BC0405"/>
    <w:rsid w:val="00BC1A22"/>
    <w:rsid w:val="00BC22A7"/>
    <w:rsid w:val="00BC24AD"/>
    <w:rsid w:val="00BD1EAC"/>
    <w:rsid w:val="00BD78A3"/>
    <w:rsid w:val="00BF1746"/>
    <w:rsid w:val="00BF1C1D"/>
    <w:rsid w:val="00BF313A"/>
    <w:rsid w:val="00BF5B71"/>
    <w:rsid w:val="00BF6FC2"/>
    <w:rsid w:val="00BF7E86"/>
    <w:rsid w:val="00C029EC"/>
    <w:rsid w:val="00C12DA6"/>
    <w:rsid w:val="00C13F9B"/>
    <w:rsid w:val="00C20C60"/>
    <w:rsid w:val="00C24468"/>
    <w:rsid w:val="00C2471E"/>
    <w:rsid w:val="00C34565"/>
    <w:rsid w:val="00C35EF1"/>
    <w:rsid w:val="00C36B13"/>
    <w:rsid w:val="00C37E29"/>
    <w:rsid w:val="00C423D5"/>
    <w:rsid w:val="00C4258C"/>
    <w:rsid w:val="00C442BB"/>
    <w:rsid w:val="00C45BC0"/>
    <w:rsid w:val="00C502AC"/>
    <w:rsid w:val="00C504BB"/>
    <w:rsid w:val="00C54065"/>
    <w:rsid w:val="00C54716"/>
    <w:rsid w:val="00C65D7F"/>
    <w:rsid w:val="00C73930"/>
    <w:rsid w:val="00C75701"/>
    <w:rsid w:val="00C7771B"/>
    <w:rsid w:val="00C8171D"/>
    <w:rsid w:val="00C82D61"/>
    <w:rsid w:val="00C86B3C"/>
    <w:rsid w:val="00C86DCE"/>
    <w:rsid w:val="00C90F5C"/>
    <w:rsid w:val="00C93AA3"/>
    <w:rsid w:val="00C94824"/>
    <w:rsid w:val="00C96CCC"/>
    <w:rsid w:val="00CA2D8C"/>
    <w:rsid w:val="00CA3A66"/>
    <w:rsid w:val="00CA7735"/>
    <w:rsid w:val="00CB2568"/>
    <w:rsid w:val="00CB356B"/>
    <w:rsid w:val="00CB5980"/>
    <w:rsid w:val="00CC1E23"/>
    <w:rsid w:val="00CC3EAE"/>
    <w:rsid w:val="00CC7CFE"/>
    <w:rsid w:val="00CD4B9F"/>
    <w:rsid w:val="00CD7C80"/>
    <w:rsid w:val="00CE2D93"/>
    <w:rsid w:val="00CE3827"/>
    <w:rsid w:val="00CF1C13"/>
    <w:rsid w:val="00CF782F"/>
    <w:rsid w:val="00D045B7"/>
    <w:rsid w:val="00D04AE6"/>
    <w:rsid w:val="00D064A2"/>
    <w:rsid w:val="00D1157E"/>
    <w:rsid w:val="00D12142"/>
    <w:rsid w:val="00D13DDC"/>
    <w:rsid w:val="00D14323"/>
    <w:rsid w:val="00D15F18"/>
    <w:rsid w:val="00D20E88"/>
    <w:rsid w:val="00D2266D"/>
    <w:rsid w:val="00D24401"/>
    <w:rsid w:val="00D3250B"/>
    <w:rsid w:val="00D41DEC"/>
    <w:rsid w:val="00D45F14"/>
    <w:rsid w:val="00D470E3"/>
    <w:rsid w:val="00D47D48"/>
    <w:rsid w:val="00D47E40"/>
    <w:rsid w:val="00D60AE4"/>
    <w:rsid w:val="00D70D35"/>
    <w:rsid w:val="00D70D9A"/>
    <w:rsid w:val="00D72D4A"/>
    <w:rsid w:val="00D80582"/>
    <w:rsid w:val="00D80846"/>
    <w:rsid w:val="00D917E4"/>
    <w:rsid w:val="00D94891"/>
    <w:rsid w:val="00D94E47"/>
    <w:rsid w:val="00D979D8"/>
    <w:rsid w:val="00DA2CB2"/>
    <w:rsid w:val="00DA3E2A"/>
    <w:rsid w:val="00DB1F8F"/>
    <w:rsid w:val="00DB3216"/>
    <w:rsid w:val="00DB5CF2"/>
    <w:rsid w:val="00DB7F91"/>
    <w:rsid w:val="00DC2D33"/>
    <w:rsid w:val="00DC3ADC"/>
    <w:rsid w:val="00DC3B45"/>
    <w:rsid w:val="00DD224C"/>
    <w:rsid w:val="00DD4D72"/>
    <w:rsid w:val="00DD748B"/>
    <w:rsid w:val="00DE3152"/>
    <w:rsid w:val="00DE4127"/>
    <w:rsid w:val="00DE67E2"/>
    <w:rsid w:val="00DE6E52"/>
    <w:rsid w:val="00DE7233"/>
    <w:rsid w:val="00DE7D1C"/>
    <w:rsid w:val="00DF01F6"/>
    <w:rsid w:val="00DF3BF4"/>
    <w:rsid w:val="00E01A6B"/>
    <w:rsid w:val="00E0296A"/>
    <w:rsid w:val="00E04724"/>
    <w:rsid w:val="00E04934"/>
    <w:rsid w:val="00E0665F"/>
    <w:rsid w:val="00E070C2"/>
    <w:rsid w:val="00E0711A"/>
    <w:rsid w:val="00E1012C"/>
    <w:rsid w:val="00E10F11"/>
    <w:rsid w:val="00E15173"/>
    <w:rsid w:val="00E1683D"/>
    <w:rsid w:val="00E17449"/>
    <w:rsid w:val="00E20C93"/>
    <w:rsid w:val="00E2179F"/>
    <w:rsid w:val="00E2270A"/>
    <w:rsid w:val="00E22AE8"/>
    <w:rsid w:val="00E25668"/>
    <w:rsid w:val="00E323EF"/>
    <w:rsid w:val="00E34286"/>
    <w:rsid w:val="00E3599A"/>
    <w:rsid w:val="00E37247"/>
    <w:rsid w:val="00E40794"/>
    <w:rsid w:val="00E42F48"/>
    <w:rsid w:val="00E42FA5"/>
    <w:rsid w:val="00E4518B"/>
    <w:rsid w:val="00E55DF3"/>
    <w:rsid w:val="00E57ABF"/>
    <w:rsid w:val="00E60395"/>
    <w:rsid w:val="00E64DED"/>
    <w:rsid w:val="00E6646C"/>
    <w:rsid w:val="00E66BAE"/>
    <w:rsid w:val="00E704C7"/>
    <w:rsid w:val="00E70A94"/>
    <w:rsid w:val="00E726CD"/>
    <w:rsid w:val="00E814ED"/>
    <w:rsid w:val="00E822FE"/>
    <w:rsid w:val="00E825EC"/>
    <w:rsid w:val="00E83049"/>
    <w:rsid w:val="00E905C6"/>
    <w:rsid w:val="00E935F0"/>
    <w:rsid w:val="00E94D3F"/>
    <w:rsid w:val="00E954D6"/>
    <w:rsid w:val="00EA075D"/>
    <w:rsid w:val="00EA087B"/>
    <w:rsid w:val="00EA0FEC"/>
    <w:rsid w:val="00EA35FC"/>
    <w:rsid w:val="00EA6AC0"/>
    <w:rsid w:val="00EA77C1"/>
    <w:rsid w:val="00EB0E26"/>
    <w:rsid w:val="00EB16EA"/>
    <w:rsid w:val="00EB572F"/>
    <w:rsid w:val="00EC1251"/>
    <w:rsid w:val="00EC17D5"/>
    <w:rsid w:val="00EC4DE5"/>
    <w:rsid w:val="00EC6F71"/>
    <w:rsid w:val="00ED22B5"/>
    <w:rsid w:val="00ED3BD6"/>
    <w:rsid w:val="00ED4556"/>
    <w:rsid w:val="00ED7352"/>
    <w:rsid w:val="00EE36EA"/>
    <w:rsid w:val="00EE7048"/>
    <w:rsid w:val="00EF05C9"/>
    <w:rsid w:val="00EF5D24"/>
    <w:rsid w:val="00F022AE"/>
    <w:rsid w:val="00F030EB"/>
    <w:rsid w:val="00F03643"/>
    <w:rsid w:val="00F059C1"/>
    <w:rsid w:val="00F07345"/>
    <w:rsid w:val="00F10DB1"/>
    <w:rsid w:val="00F139EE"/>
    <w:rsid w:val="00F14B99"/>
    <w:rsid w:val="00F14BFD"/>
    <w:rsid w:val="00F1699A"/>
    <w:rsid w:val="00F22019"/>
    <w:rsid w:val="00F2656F"/>
    <w:rsid w:val="00F3011E"/>
    <w:rsid w:val="00F31B93"/>
    <w:rsid w:val="00F41944"/>
    <w:rsid w:val="00F419F6"/>
    <w:rsid w:val="00F42B59"/>
    <w:rsid w:val="00F42DE6"/>
    <w:rsid w:val="00F42E4F"/>
    <w:rsid w:val="00F43161"/>
    <w:rsid w:val="00F46ACA"/>
    <w:rsid w:val="00F50D06"/>
    <w:rsid w:val="00F5429C"/>
    <w:rsid w:val="00F55C56"/>
    <w:rsid w:val="00F7068C"/>
    <w:rsid w:val="00F711D8"/>
    <w:rsid w:val="00F71339"/>
    <w:rsid w:val="00F73876"/>
    <w:rsid w:val="00F73BC9"/>
    <w:rsid w:val="00F7447A"/>
    <w:rsid w:val="00F74A05"/>
    <w:rsid w:val="00F77F5C"/>
    <w:rsid w:val="00F86563"/>
    <w:rsid w:val="00F91E30"/>
    <w:rsid w:val="00F9622A"/>
    <w:rsid w:val="00F965A0"/>
    <w:rsid w:val="00FA4E61"/>
    <w:rsid w:val="00FA627A"/>
    <w:rsid w:val="00FA6324"/>
    <w:rsid w:val="00FB0F7B"/>
    <w:rsid w:val="00FB3CD0"/>
    <w:rsid w:val="00FB5B50"/>
    <w:rsid w:val="00FB7B10"/>
    <w:rsid w:val="00FC10F0"/>
    <w:rsid w:val="00FC1C84"/>
    <w:rsid w:val="00FC5A17"/>
    <w:rsid w:val="00FC7B00"/>
    <w:rsid w:val="00FD0F02"/>
    <w:rsid w:val="00FD1180"/>
    <w:rsid w:val="00FD24E6"/>
    <w:rsid w:val="00FD4BAF"/>
    <w:rsid w:val="00FD6689"/>
    <w:rsid w:val="00FE0A10"/>
    <w:rsid w:val="00FE2957"/>
    <w:rsid w:val="00FE4FC9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A05FB"/>
    <w:pPr>
      <w:ind w:left="720"/>
      <w:contextualSpacing/>
    </w:pPr>
  </w:style>
  <w:style w:type="table" w:styleId="TableGrid">
    <w:name w:val="Table Grid"/>
    <w:basedOn w:val="TableNormal"/>
    <w:uiPriority w:val="99"/>
    <w:rsid w:val="00BB43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029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7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3</Pages>
  <Words>607</Words>
  <Characters>3466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44</cp:revision>
  <cp:lastPrinted>2010-03-24T17:48:00Z</cp:lastPrinted>
  <dcterms:created xsi:type="dcterms:W3CDTF">2010-03-19T10:39:00Z</dcterms:created>
  <dcterms:modified xsi:type="dcterms:W3CDTF">2011-03-05T14:20:00Z</dcterms:modified>
</cp:coreProperties>
</file>