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5E" w:rsidRDefault="00881B5E" w:rsidP="00FE60DE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81B5E" w:rsidRPr="00FE60DE" w:rsidRDefault="00881B5E" w:rsidP="00FE60DE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E60DE">
        <w:rPr>
          <w:rFonts w:ascii="Times New Roman" w:hAnsi="Times New Roman"/>
          <w:b/>
          <w:sz w:val="24"/>
          <w:szCs w:val="24"/>
          <w:u w:val="single"/>
        </w:rPr>
        <w:t>ŞEKİLLERİ KESİR OLAFAK YAZINIZ</w:t>
      </w:r>
    </w:p>
    <w:p w:rsidR="00881B5E" w:rsidRDefault="00881B5E" w:rsidP="00FE60DE">
      <w:pPr>
        <w:pStyle w:val="NoSpacing"/>
      </w:pPr>
      <w:r>
        <w:rPr>
          <w:noProof/>
        </w:rPr>
        <w:pict>
          <v:rect id="_x0000_s1026" style="position:absolute;margin-left:108.45pt;margin-top:11.85pt;width:25.5pt;height:22.5pt;z-index:251515904" fillcolor="black" strokeweight="2pt">
            <v:fill r:id="rId5" o:title="" type="pattern"/>
          </v:rect>
        </w:pict>
      </w:r>
      <w:r>
        <w:rPr>
          <w:noProof/>
        </w:rPr>
        <w:pict>
          <v:rect id="_x0000_s1027" style="position:absolute;margin-left:82.95pt;margin-top:11.85pt;width:25.5pt;height:22.5pt;z-index:251522048" filled="f" fillcolor="black" strokeweight="2pt">
            <v:fill type="pattern"/>
          </v:rect>
        </w:pict>
      </w:r>
      <w:r>
        <w:rPr>
          <w:noProof/>
        </w:rPr>
        <w:pict>
          <v:rect id="_x0000_s1028" style="position:absolute;margin-left:57.45pt;margin-top:11.85pt;width:25.5pt;height:22.5pt;z-index:251520000" fillcolor="black" strokeweight="2pt">
            <v:fill r:id="rId5" o:title="" type="pattern"/>
          </v:rect>
        </w:pict>
      </w:r>
      <w:r>
        <w:rPr>
          <w:noProof/>
        </w:rPr>
        <w:pict>
          <v:rect id="_x0000_s1029" style="position:absolute;margin-left:31.95pt;margin-top:11.85pt;width:25.5pt;height:22.5pt;z-index:251516928" fillcolor="black" strokeweight="2pt">
            <v:fill r:id="rId5" o:title="" type="pattern"/>
          </v:rect>
        </w:pict>
      </w:r>
      <w:r>
        <w:t xml:space="preserve">                                                                </w:t>
      </w:r>
      <w:r w:rsidRPr="00035566">
        <w:rPr>
          <w:b/>
          <w:u w:val="single"/>
        </w:rPr>
        <w:t>TARALI</w:t>
      </w:r>
      <w:r>
        <w:t xml:space="preserve">                </w:t>
      </w:r>
      <w:r w:rsidRPr="00035566">
        <w:rPr>
          <w:b/>
          <w:u w:val="single"/>
        </w:rPr>
        <w:t>BEYAZ</w:t>
      </w:r>
    </w:p>
    <w:p w:rsidR="00881B5E" w:rsidRDefault="00881B5E" w:rsidP="00035566">
      <w:pPr>
        <w:pStyle w:val="NoSpacing"/>
      </w:pPr>
      <w:r>
        <w:rPr>
          <w:noProof/>
        </w:rPr>
        <w:pict>
          <v:rect id="_x0000_s1030" style="position:absolute;margin-left:108.45pt;margin-top:20.9pt;width:25.5pt;height:22.5pt;z-index:251517952" fillcolor="black" strokeweight="2pt">
            <v:fill r:id="rId5" o:title="" type="pattern"/>
          </v:rect>
        </w:pict>
      </w:r>
      <w:r>
        <w:rPr>
          <w:noProof/>
        </w:rPr>
        <w:pict>
          <v:rect id="_x0000_s1031" style="position:absolute;margin-left:82.95pt;margin-top:20.9pt;width:25.5pt;height:22.5pt;z-index:251523072" filled="f" fillcolor="black" strokeweight="2pt">
            <v:fill type="pattern"/>
          </v:rect>
        </w:pict>
      </w:r>
      <w:r>
        <w:rPr>
          <w:noProof/>
        </w:rPr>
        <w:pict>
          <v:rect id="_x0000_s1032" style="position:absolute;margin-left:57.45pt;margin-top:20.9pt;width:25.5pt;height:22.5pt;z-index:251521024" fillcolor="black" strokeweight="2pt">
            <v:fill r:id="rId5" o:title="" type="pattern"/>
          </v:rect>
        </w:pict>
      </w:r>
      <w:r>
        <w:rPr>
          <w:noProof/>
        </w:rPr>
        <w:pict>
          <v:rect id="_x0000_s1033" style="position:absolute;margin-left:31.95pt;margin-top:20.9pt;width:25.5pt;height:22.5pt;z-index:251518976" fillcolor="black" strokeweight="2pt">
            <v:fill r:id="rId5" o:title="" type="pattern"/>
          </v:rect>
        </w:pict>
      </w:r>
      <w:r>
        <w:t xml:space="preserve">              </w:t>
      </w:r>
    </w:p>
    <w:p w:rsidR="00881B5E" w:rsidRDefault="00881B5E" w:rsidP="00FE60DE">
      <w:pPr>
        <w:pStyle w:val="NoSpacing"/>
      </w:pPr>
      <w:r>
        <w:rPr>
          <w:noProof/>
        </w:rPr>
        <w:pict>
          <v:line id="_x0000_s1034" style="position:absolute;z-index:251716608" from="232.95pt,7.5pt" to="257.9pt,7.5pt" strokeweight="2pt"/>
        </w:pict>
      </w:r>
      <w:r>
        <w:rPr>
          <w:noProof/>
        </w:rPr>
        <w:pict>
          <v:line id="_x0000_s1035" style="position:absolute;z-index:251715584" from="158.7pt,7.5pt" to="183.65pt,7.5pt" strokeweight="2pt"/>
        </w:pict>
      </w:r>
      <w:r>
        <w:t xml:space="preserve">                                                            </w:t>
      </w:r>
    </w:p>
    <w:p w:rsidR="00881B5E" w:rsidRDefault="00881B5E" w:rsidP="00FE60DE">
      <w:pPr>
        <w:pStyle w:val="NoSpacing"/>
      </w:pPr>
      <w:r>
        <w:t xml:space="preserve">                                                               </w:t>
      </w:r>
    </w:p>
    <w:p w:rsidR="00881B5E" w:rsidRDefault="00881B5E" w:rsidP="00FE60DE">
      <w:pPr>
        <w:pStyle w:val="NoSpacing"/>
      </w:pPr>
    </w:p>
    <w:p w:rsidR="00881B5E" w:rsidRPr="00FE60DE" w:rsidRDefault="00881B5E" w:rsidP="00FE60DE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>
      <w:r>
        <w:rPr>
          <w:noProof/>
        </w:rPr>
        <w:pict>
          <v:rect id="_x0000_s1036" style="position:absolute;margin-left:37.95pt;margin-top:3.1pt;width:25.5pt;height:22.5pt;z-index:251531264" filled="f" fillcolor="black" strokeweight="2pt">
            <v:fill type="pattern"/>
          </v:rect>
        </w:pict>
      </w:r>
      <w:r>
        <w:rPr>
          <w:noProof/>
        </w:rPr>
        <w:pict>
          <v:rect id="_x0000_s1037" style="position:absolute;margin-left:114.45pt;margin-top:3.1pt;width:25.5pt;height:22.5pt;z-index:251528192" fillcolor="black" strokeweight="2pt">
            <v:fill r:id="rId6" o:title="" type="pattern"/>
          </v:rect>
        </w:pict>
      </w:r>
      <w:r>
        <w:rPr>
          <w:noProof/>
        </w:rPr>
        <w:pict>
          <v:rect id="_x0000_s1038" style="position:absolute;margin-left:63.45pt;margin-top:3.1pt;width:25.5pt;height:22.5pt;z-index:251526144" fillcolor="black" strokeweight="2pt">
            <v:fill r:id="rId6" o:title="" type="pattern"/>
          </v:rect>
        </w:pict>
      </w:r>
      <w:r>
        <w:rPr>
          <w:noProof/>
        </w:rPr>
        <w:pict>
          <v:rect id="_x0000_s1039" style="position:absolute;margin-left:12.45pt;margin-top:3.1pt;width:25.5pt;height:22.5pt;z-index:251524096" fillcolor="black" strokeweight="2pt">
            <v:fill r:id="rId6" o:title="" type="pattern"/>
          </v:rect>
        </w:pict>
      </w:r>
      <w:r>
        <w:t xml:space="preserve">                                                                      </w:t>
      </w:r>
      <w:r w:rsidRPr="00035566">
        <w:rPr>
          <w:b/>
          <w:u w:val="single"/>
        </w:rPr>
        <w:t>TARALI</w:t>
      </w:r>
      <w:r>
        <w:t xml:space="preserve">             </w:t>
      </w:r>
      <w:r w:rsidRPr="00035566">
        <w:rPr>
          <w:b/>
          <w:u w:val="single"/>
        </w:rPr>
        <w:t>BEYAZ</w:t>
      </w:r>
    </w:p>
    <w:p w:rsidR="00881B5E" w:rsidRDefault="00881B5E" w:rsidP="00035566">
      <w:pPr>
        <w:pStyle w:val="NoSpacing"/>
      </w:pPr>
      <w:r>
        <w:rPr>
          <w:noProof/>
        </w:rPr>
        <w:pict>
          <v:line id="_x0000_s1040" style="position:absolute;z-index:251714560" from="241.75pt,9.55pt" to="266.7pt,9.55pt" strokeweight="2pt"/>
        </w:pict>
      </w:r>
      <w:r>
        <w:rPr>
          <w:noProof/>
        </w:rPr>
        <w:pict>
          <v:line id="_x0000_s1041" style="position:absolute;z-index:251713536" from="175.2pt,9.55pt" to="200.15pt,9.55pt" strokeweight="2pt"/>
        </w:pict>
      </w:r>
      <w:r>
        <w:rPr>
          <w:noProof/>
        </w:rPr>
        <w:pict>
          <v:rect id="_x0000_s1042" style="position:absolute;margin-left:114.45pt;margin-top:.15pt;width:25.5pt;height:22.5pt;z-index:251532288" filled="f" fillcolor="black" strokeweight="2pt">
            <v:fill type="pattern"/>
          </v:rect>
        </w:pict>
      </w:r>
      <w:r>
        <w:rPr>
          <w:noProof/>
        </w:rPr>
        <w:pict>
          <v:rect id="_x0000_s1043" style="position:absolute;margin-left:63.45pt;margin-top:.15pt;width:25.5pt;height:22.5pt;z-index:251530240" filled="f" fillcolor="black" strokeweight="2pt">
            <v:fill type="pattern"/>
          </v:rect>
        </w:pict>
      </w:r>
      <w:r>
        <w:rPr>
          <w:noProof/>
        </w:rPr>
        <w:pict>
          <v:rect id="_x0000_s1044" style="position:absolute;margin-left:139.95pt;margin-top:.15pt;width:25.5pt;height:22.5pt;z-index:251529216" fillcolor="black" strokeweight="2pt">
            <v:fill r:id="rId6" o:title="" type="pattern"/>
          </v:rect>
        </w:pict>
      </w:r>
      <w:r>
        <w:rPr>
          <w:noProof/>
        </w:rPr>
        <w:pict>
          <v:rect id="_x0000_s1045" style="position:absolute;margin-left:88.95pt;margin-top:.15pt;width:25.5pt;height:22.5pt;z-index:251527168" fillcolor="black" strokeweight="2pt">
            <v:fill r:id="rId6" o:title="" type="pattern"/>
          </v:rect>
        </w:pict>
      </w:r>
      <w:r>
        <w:rPr>
          <w:noProof/>
        </w:rPr>
        <w:pict>
          <v:rect id="_x0000_s1046" style="position:absolute;margin-left:37.95pt;margin-top:.15pt;width:25.5pt;height:22.5pt;z-index:251525120" fillcolor="black" strokeweight="2pt">
            <v:fill r:id="rId6" o:title="" type="pattern"/>
          </v:rect>
        </w:pict>
      </w:r>
      <w:r>
        <w:tab/>
      </w:r>
      <w:r>
        <w:tab/>
      </w:r>
      <w:r>
        <w:tab/>
      </w:r>
      <w:r>
        <w:tab/>
      </w:r>
      <w:r>
        <w:tab/>
      </w:r>
    </w:p>
    <w:p w:rsidR="00881B5E" w:rsidRDefault="00881B5E" w:rsidP="00035566">
      <w:pPr>
        <w:pStyle w:val="NoSpacing"/>
      </w:pPr>
      <w:r>
        <w:tab/>
      </w:r>
    </w:p>
    <w:p w:rsidR="00881B5E" w:rsidRPr="00FE60DE" w:rsidRDefault="00881B5E" w:rsidP="00FE60DE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FE60DE">
      <w:pPr>
        <w:pStyle w:val="NoSpacing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margin-left:152.7pt;margin-top:1.9pt;width:44.25pt;height:32.25pt;z-index:251538432" filled="f" fillcolor="black" strokeweight="2pt">
            <v:fill type="pattern"/>
          </v:shape>
        </w:pict>
      </w:r>
      <w:r>
        <w:rPr>
          <w:noProof/>
        </w:rPr>
        <w:pict>
          <v:shape id="_x0000_s1048" type="#_x0000_t5" style="position:absolute;margin-left:108.45pt;margin-top:1.9pt;width:44.25pt;height:32.25pt;z-index:251535360" fillcolor="black" strokeweight="2pt">
            <v:fill r:id="rId7" o:title="" type="pattern"/>
          </v:shape>
        </w:pict>
      </w:r>
      <w:r>
        <w:rPr>
          <w:noProof/>
        </w:rPr>
        <w:pict>
          <v:shape id="_x0000_s1049" type="#_x0000_t5" style="position:absolute;margin-left:64.2pt;margin-top:1.9pt;width:44.25pt;height:32.25pt;z-index:251534336" fillcolor="black" strokeweight="2pt">
            <v:fill r:id="rId7" o:title="" type="pattern"/>
          </v:shape>
        </w:pict>
      </w:r>
      <w:r>
        <w:rPr>
          <w:noProof/>
        </w:rPr>
        <w:pict>
          <v:shape id="_x0000_s1050" type="#_x0000_t5" style="position:absolute;margin-left:19.2pt;margin-top:1.9pt;width:44.25pt;height:32.25pt;z-index:251533312" fillcolor="black" strokeweight="2pt">
            <v:fill r:id="rId7" o:title="" type="pattern"/>
          </v:shape>
        </w:pict>
      </w:r>
    </w:p>
    <w:p w:rsidR="00881B5E" w:rsidRDefault="00881B5E">
      <w:r>
        <w:rPr>
          <w:noProof/>
        </w:rPr>
        <w:pict>
          <v:shape id="_x0000_s1051" type="#_x0000_t5" style="position:absolute;margin-left:133.95pt;margin-top:20.75pt;width:44.25pt;height:32.25pt;rotation:180;z-index:251539456" fillcolor="black" strokeweight="2pt">
            <v:fill r:id="rId7" o:title="" type="pattern"/>
          </v:shape>
        </w:pict>
      </w:r>
      <w:r>
        <w:rPr>
          <w:noProof/>
        </w:rPr>
        <w:pict>
          <v:shape id="_x0000_s1052" type="#_x0000_t5" style="position:absolute;margin-left:89.7pt;margin-top:20.75pt;width:44.25pt;height:32.25pt;rotation:180;z-index:251536384" fillcolor="black" strokeweight="2pt">
            <v:fill r:id="rId7" o:title="" type="pattern"/>
          </v:shape>
        </w:pict>
      </w:r>
      <w:r>
        <w:rPr>
          <w:noProof/>
        </w:rPr>
        <w:pict>
          <v:shape id="_x0000_s1053" type="#_x0000_t5" style="position:absolute;margin-left:49.2pt;margin-top:20.75pt;width:44.25pt;height:32.25pt;rotation:180;z-index:251537408" filled="f" fillcolor="black" strokeweight="2pt">
            <v:fill type="pattern"/>
          </v:shape>
        </w:pict>
      </w:r>
    </w:p>
    <w:p w:rsidR="00881B5E" w:rsidRDefault="00881B5E" w:rsidP="00035566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</w:t>
      </w:r>
      <w:r w:rsidRPr="00035566">
        <w:rPr>
          <w:b/>
          <w:u w:val="single"/>
        </w:rPr>
        <w:t>TARALI</w:t>
      </w:r>
      <w:r>
        <w:t xml:space="preserve">         </w:t>
      </w:r>
      <w:r w:rsidRPr="00035566">
        <w:rPr>
          <w:b/>
          <w:u w:val="single"/>
        </w:rPr>
        <w:t>BEYAZ</w:t>
      </w:r>
    </w:p>
    <w:p w:rsidR="00881B5E" w:rsidRDefault="00881B5E" w:rsidP="00035566">
      <w:pPr>
        <w:pStyle w:val="NoSpacing"/>
      </w:pPr>
      <w:r>
        <w:t xml:space="preserve">                </w:t>
      </w:r>
      <w:r>
        <w:tab/>
      </w:r>
    </w:p>
    <w:p w:rsidR="00881B5E" w:rsidRPr="00035566" w:rsidRDefault="00881B5E" w:rsidP="00035566">
      <w:pPr>
        <w:pStyle w:val="NoSpacing"/>
      </w:pPr>
      <w:r>
        <w:rPr>
          <w:noProof/>
        </w:rPr>
        <w:pict>
          <v:line id="_x0000_s1054" style="position:absolute;z-index:251712512" from="237.25pt,5.1pt" to="262.2pt,5.1pt" strokeweight="2pt"/>
        </w:pict>
      </w:r>
      <w:r>
        <w:rPr>
          <w:noProof/>
        </w:rPr>
        <w:pict>
          <v:line id="_x0000_s1055" style="position:absolute;z-index:251711488" from="180.1pt,5.1pt" to="205.05pt,5.1pt" strokeweight="2pt"/>
        </w:pict>
      </w:r>
    </w:p>
    <w:p w:rsidR="00881B5E" w:rsidRPr="00FE60DE" w:rsidRDefault="00881B5E" w:rsidP="00FE60DE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FE60DE">
      <w:pPr>
        <w:pStyle w:val="NoSpacing"/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6" type="#_x0000_t6" style="position:absolute;margin-left:227.7pt;margin-top:2.55pt;width:34.5pt;height:42pt;z-index:251546624" strokeweight="2pt"/>
        </w:pict>
      </w:r>
      <w:r>
        <w:rPr>
          <w:noProof/>
        </w:rPr>
        <w:pict>
          <v:shape id="_x0000_s1057" type="#_x0000_t6" style="position:absolute;margin-left:193.2pt;margin-top:2.55pt;width:34.5pt;height:42pt;z-index:251545600" strokeweight="2pt"/>
        </w:pict>
      </w:r>
      <w:r>
        <w:rPr>
          <w:noProof/>
        </w:rPr>
        <w:pict>
          <v:shape id="_x0000_s1058" type="#_x0000_t6" style="position:absolute;margin-left:158.7pt;margin-top:2.55pt;width:34.5pt;height:42pt;z-index:251544576" fillcolor="black" strokeweight="2pt">
            <v:fill r:id="rId8" o:title="" type="pattern"/>
          </v:shape>
        </w:pict>
      </w:r>
      <w:r>
        <w:rPr>
          <w:noProof/>
        </w:rPr>
        <w:pict>
          <v:shape id="_x0000_s1059" type="#_x0000_t6" style="position:absolute;margin-left:124.2pt;margin-top:2.55pt;width:34.5pt;height:42pt;z-index:251543552" strokeweight="2pt"/>
        </w:pict>
      </w:r>
      <w:r>
        <w:rPr>
          <w:noProof/>
        </w:rPr>
        <w:pict>
          <v:shape id="_x0000_s1060" type="#_x0000_t6" style="position:absolute;margin-left:89.7pt;margin-top:2.55pt;width:34.5pt;height:42pt;z-index:251542528" strokeweight="2pt"/>
        </w:pict>
      </w:r>
      <w:r>
        <w:rPr>
          <w:noProof/>
        </w:rPr>
        <w:pict>
          <v:shape id="_x0000_s1061" type="#_x0000_t6" style="position:absolute;margin-left:55.2pt;margin-top:2.55pt;width:34.5pt;height:42pt;z-index:251541504" fillcolor="black" strokeweight="2pt">
            <v:fill r:id="rId8" o:title="" type="pattern"/>
          </v:shape>
        </w:pict>
      </w:r>
      <w:r>
        <w:rPr>
          <w:noProof/>
        </w:rPr>
        <w:pict>
          <v:shape id="_x0000_s1062" type="#_x0000_t6" style="position:absolute;margin-left:19.2pt;margin-top:2.55pt;width:34.5pt;height:42pt;z-index:251540480" strokeweight="2pt"/>
        </w:pict>
      </w:r>
    </w:p>
    <w:p w:rsidR="00881B5E" w:rsidRDefault="00881B5E"/>
    <w:p w:rsidR="00881B5E" w:rsidRDefault="00881B5E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881B5E" w:rsidRDefault="00881B5E">
      <w:r w:rsidRPr="00035566">
        <w:rPr>
          <w:b/>
        </w:rPr>
        <w:t xml:space="preserve">                                </w:t>
      </w:r>
      <w:r w:rsidRPr="00035566">
        <w:rPr>
          <w:b/>
          <w:u w:val="single"/>
        </w:rPr>
        <w:t>TARALI</w:t>
      </w:r>
      <w:r>
        <w:t xml:space="preserve">                    </w:t>
      </w:r>
      <w:r w:rsidRPr="00035566">
        <w:rPr>
          <w:b/>
          <w:u w:val="single"/>
        </w:rPr>
        <w:t>BEYAZ</w:t>
      </w:r>
    </w:p>
    <w:p w:rsidR="00881B5E" w:rsidRDefault="00881B5E">
      <w:r>
        <w:rPr>
          <w:noProof/>
        </w:rPr>
        <w:pict>
          <v:line id="_x0000_s1063" style="position:absolute;z-index:251710464" from="162.1pt,8.2pt" to="187.05pt,8.2pt" strokeweight="2pt"/>
        </w:pict>
      </w:r>
      <w:r>
        <w:rPr>
          <w:noProof/>
        </w:rPr>
        <w:pict>
          <v:line id="_x0000_s1064" style="position:absolute;z-index:251709440" from="81.25pt,8.2pt" to="106.2pt,8.2pt" strokeweight="2pt"/>
        </w:pict>
      </w:r>
    </w:p>
    <w:p w:rsidR="00881B5E" w:rsidRPr="00FE60DE" w:rsidRDefault="00881B5E" w:rsidP="00035566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035566">
      <w:pPr>
        <w:pStyle w:val="NoSpacing"/>
        <w:rPr>
          <w:b/>
        </w:rPr>
      </w:pPr>
      <w:r w:rsidRPr="004A0B82">
        <w:rPr>
          <w:b/>
        </w:rPr>
        <w:t xml:space="preserve">    </w:t>
      </w:r>
    </w:p>
    <w:p w:rsidR="00881B5E" w:rsidRDefault="00881B5E" w:rsidP="00035566">
      <w:pPr>
        <w:pStyle w:val="NoSpacing"/>
      </w:pPr>
      <w:r w:rsidRPr="004A0B82">
        <w:rPr>
          <w:b/>
        </w:rPr>
        <w:t xml:space="preserve">    </w:t>
      </w:r>
      <w:r w:rsidRPr="004A0B82">
        <w:rPr>
          <w:b/>
        </w:rPr>
        <w:tab/>
      </w:r>
      <w:r w:rsidRPr="004A0B82">
        <w:rPr>
          <w:b/>
        </w:rPr>
        <w:tab/>
      </w:r>
      <w:r w:rsidRPr="004A0B82">
        <w:rPr>
          <w:b/>
        </w:rPr>
        <w:tab/>
      </w:r>
      <w:r w:rsidRPr="004A0B82">
        <w:rPr>
          <w:b/>
        </w:rPr>
        <w:tab/>
      </w:r>
      <w:r w:rsidRPr="004A0B82">
        <w:rPr>
          <w:b/>
        </w:rPr>
        <w:tab/>
      </w:r>
      <w:r>
        <w:rPr>
          <w:b/>
        </w:rPr>
        <w:t xml:space="preserve">  </w:t>
      </w:r>
      <w:r w:rsidRPr="00035566">
        <w:rPr>
          <w:b/>
          <w:u w:val="single"/>
        </w:rPr>
        <w:t>BEYAZ</w:t>
      </w:r>
      <w:r w:rsidRPr="004A0B82">
        <w:rPr>
          <w:b/>
        </w:rPr>
        <w:t xml:space="preserve">       </w:t>
      </w:r>
      <w:r>
        <w:rPr>
          <w:b/>
        </w:rPr>
        <w:t xml:space="preserve"> </w:t>
      </w:r>
      <w:r w:rsidRPr="004A0B82">
        <w:rPr>
          <w:b/>
        </w:rPr>
        <w:t xml:space="preserve"> </w:t>
      </w:r>
      <w:r w:rsidRPr="00035566">
        <w:rPr>
          <w:b/>
          <w:u w:val="single"/>
        </w:rPr>
        <w:t>TARALI</w:t>
      </w:r>
      <w:r>
        <w:rPr>
          <w:noProof/>
        </w:rPr>
        <w:pict>
          <v:rect id="_x0000_s1065" style="position:absolute;margin-left:149.7pt;margin-top:2.2pt;width:25.5pt;height:22.5pt;z-index:251558912;mso-position-horizontal-relative:text;mso-position-vertical-relative:text" fillcolor="black" strokeweight="2pt">
            <v:fill r:id="rId9" o:title="" type="pattern"/>
          </v:rect>
        </w:pict>
      </w:r>
      <w:r>
        <w:rPr>
          <w:noProof/>
        </w:rPr>
        <w:pict>
          <v:rect id="_x0000_s1066" style="position:absolute;margin-left:124.2pt;margin-top:2.2pt;width:25.5pt;height:22.5pt;z-index:251556864;mso-position-horizontal-relative:text;mso-position-vertical-relative:text" filled="f" fillcolor="black" strokeweight="2pt">
            <v:fill type="pattern"/>
          </v:rect>
        </w:pict>
      </w:r>
      <w:r>
        <w:rPr>
          <w:noProof/>
        </w:rPr>
        <w:pict>
          <v:rect id="_x0000_s1067" style="position:absolute;margin-left:98.7pt;margin-top:2.2pt;width:25.5pt;height:22.5pt;z-index:251551744;mso-position-horizontal-relative:text;mso-position-vertical-relative:text" fillcolor="black" strokeweight="2pt">
            <v:fill r:id="rId9" o:title="" type="pattern"/>
          </v:rect>
        </w:pict>
      </w:r>
      <w:r>
        <w:rPr>
          <w:noProof/>
        </w:rPr>
        <w:pict>
          <v:rect id="_x0000_s1068" style="position:absolute;margin-left:71.7pt;margin-top:2.2pt;width:25.5pt;height:22.5pt;z-index:251550720;mso-position-horizontal-relative:text;mso-position-vertical-relative:text" filled="f" fillcolor="black" strokeweight="2pt">
            <v:fill type="pattern"/>
          </v:rect>
        </w:pict>
      </w:r>
      <w:r>
        <w:rPr>
          <w:noProof/>
        </w:rPr>
        <w:pict>
          <v:rect id="_x0000_s1069" style="position:absolute;margin-left:46.2pt;margin-top:2.2pt;width:25.5pt;height:22.5pt;z-index:251549696;mso-position-horizontal-relative:text;mso-position-vertical-relative:text" filled="f" fillcolor="black" strokeweight="2pt">
            <v:fill type="pattern"/>
          </v:rect>
        </w:pict>
      </w:r>
      <w:r>
        <w:rPr>
          <w:noProof/>
        </w:rPr>
        <w:pict>
          <v:rect id="_x0000_s1070" style="position:absolute;margin-left:19.2pt;margin-top:2.2pt;width:25.5pt;height:22.5pt;z-index:251547648;mso-position-horizontal-relative:text;mso-position-vertical-relative:text" fillcolor="black" strokeweight="2pt">
            <v:fill r:id="rId9" o:title="" type="pattern"/>
          </v:rect>
        </w:pict>
      </w:r>
    </w:p>
    <w:p w:rsidR="00881B5E" w:rsidRDefault="00881B5E">
      <w:r>
        <w:rPr>
          <w:noProof/>
        </w:rPr>
        <w:pict>
          <v:line id="_x0000_s1071" style="position:absolute;z-index:251707392" from="182.5pt,22.75pt" to="207.45pt,22.75pt" strokeweight="2pt"/>
        </w:pict>
      </w:r>
      <w:r>
        <w:rPr>
          <w:noProof/>
        </w:rPr>
        <w:pict>
          <v:line id="_x0000_s1072" style="position:absolute;z-index:251706368" from="232.95pt,22.75pt" to="257.9pt,22.75pt" strokeweight="2pt"/>
        </w:pict>
      </w:r>
      <w:r>
        <w:rPr>
          <w:noProof/>
        </w:rPr>
        <w:pict>
          <v:rect id="_x0000_s1073" style="position:absolute;margin-left:19.2pt;margin-top:11.3pt;width:25.5pt;height:22.5pt;z-index:251552768" filled="f" fillcolor="black" strokeweight="2pt">
            <v:fill type="pattern"/>
          </v:rect>
        </w:pict>
      </w:r>
      <w:r>
        <w:rPr>
          <w:noProof/>
        </w:rPr>
        <w:pict>
          <v:rect id="_x0000_s1074" style="position:absolute;margin-left:149.7pt;margin-top:11.3pt;width:25.5pt;height:22.5pt;z-index:251548672" fillcolor="black" strokeweight="2pt">
            <v:fill r:id="rId9" o:title="" type="pattern"/>
          </v:rect>
        </w:pict>
      </w:r>
      <w:r>
        <w:rPr>
          <w:noProof/>
        </w:rPr>
        <w:pict>
          <v:rect id="_x0000_s1075" style="position:absolute;margin-left:124.2pt;margin-top:11.3pt;width:25.5pt;height:22.5pt;z-index:251557888" fillcolor="black" strokeweight="2pt">
            <v:fill r:id="rId9" o:title="" type="pattern"/>
          </v:rect>
        </w:pict>
      </w:r>
      <w:r>
        <w:rPr>
          <w:noProof/>
        </w:rPr>
        <w:pict>
          <v:rect id="_x0000_s1076" style="position:absolute;margin-left:98.7pt;margin-top:11.3pt;width:25.5pt;height:22.5pt;z-index:251555840" filled="f" fillcolor="black" strokeweight="2pt">
            <v:fill type="pattern"/>
          </v:rect>
        </w:pict>
      </w:r>
      <w:r>
        <w:rPr>
          <w:noProof/>
        </w:rPr>
        <w:pict>
          <v:rect id="_x0000_s1077" style="position:absolute;margin-left:73.2pt;margin-top:11.3pt;width:25.5pt;height:22.5pt;z-index:251554816" fillcolor="black" strokeweight="2pt">
            <v:fill r:id="rId9" o:title="" type="pattern"/>
          </v:rect>
        </w:pict>
      </w:r>
      <w:r>
        <w:rPr>
          <w:noProof/>
        </w:rPr>
        <w:pict>
          <v:rect id="_x0000_s1078" style="position:absolute;margin-left:46.2pt;margin-top:11.3pt;width:25.5pt;height:22.5pt;z-index:251553792" fillcolor="black" strokeweight="2pt">
            <v:fill r:id="rId9" o:title="" type="pattern"/>
          </v:rect>
        </w:pict>
      </w:r>
    </w:p>
    <w:p w:rsidR="00881B5E" w:rsidRDefault="00881B5E" w:rsidP="004A0B82">
      <w:pPr>
        <w:ind w:left="360"/>
      </w:pPr>
    </w:p>
    <w:p w:rsidR="00881B5E" w:rsidRPr="00FE60DE" w:rsidRDefault="00881B5E" w:rsidP="004A0B82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9" type="#_x0000_t4" style="position:absolute;margin-left:196.95pt;margin-top:18.15pt;width:30pt;height:32.25pt;z-index:251692032" fillcolor="black" strokeweight="1.75pt">
            <v:fill r:id="rId7" o:title="" opacity="52429f" o:opacity2="52429f" type="pattern"/>
          </v:shape>
        </w:pict>
      </w:r>
      <w:r>
        <w:rPr>
          <w:noProof/>
        </w:rPr>
        <w:pict>
          <v:shape id="_x0000_s1080" type="#_x0000_t4" style="position:absolute;margin-left:106.2pt;margin-top:18.15pt;width:30pt;height:32.25pt;z-index:251691008" fillcolor="black" strokeweight="1.75pt">
            <v:fill r:id="rId7" o:title="" opacity="52429f" o:opacity2="52429f" type="pattern"/>
          </v:shape>
        </w:pict>
      </w:r>
      <w:r>
        <w:rPr>
          <w:noProof/>
        </w:rPr>
        <w:pict>
          <v:shape id="_x0000_s1081" type="#_x0000_t4" style="position:absolute;margin-left:44.7pt;margin-top:18.15pt;width:30pt;height:32.25pt;z-index:251689984" fillcolor="black" strokeweight="1.75pt">
            <v:fill r:id="rId7" o:title="" opacity="52429f" o:opacity2="52429f" type="pattern"/>
          </v:shape>
        </w:pict>
      </w:r>
      <w:r>
        <w:rPr>
          <w:noProof/>
        </w:rPr>
        <w:pict>
          <v:shape id="_x0000_s1082" type="#_x0000_t4" style="position:absolute;margin-left:225.45pt;margin-top:18.15pt;width:30pt;height:32.25pt;z-index:251565056" strokeweight="1.75pt"/>
        </w:pict>
      </w:r>
      <w:r>
        <w:rPr>
          <w:noProof/>
        </w:rPr>
        <w:pict>
          <v:shape id="_x0000_s1083" type="#_x0000_t4" style="position:absolute;margin-left:165.45pt;margin-top:18.15pt;width:30pt;height:32.25pt;z-index:251564032" strokeweight="1.75pt"/>
        </w:pict>
      </w:r>
      <w:r>
        <w:rPr>
          <w:noProof/>
        </w:rPr>
        <w:pict>
          <v:shape id="_x0000_s1084" type="#_x0000_t4" style="position:absolute;margin-left:136.2pt;margin-top:18.15pt;width:30pt;height:32.25pt;z-index:251563008" strokeweight="1.75pt"/>
        </w:pict>
      </w:r>
      <w:r>
        <w:rPr>
          <w:noProof/>
        </w:rPr>
        <w:pict>
          <v:shape id="_x0000_s1085" type="#_x0000_t4" style="position:absolute;margin-left:76.2pt;margin-top:18.15pt;width:30pt;height:32.25pt;z-index:251560960" strokeweight="1.75pt"/>
        </w:pict>
      </w:r>
      <w:r>
        <w:rPr>
          <w:noProof/>
        </w:rPr>
        <w:pict>
          <v:shape id="_x0000_s1086" type="#_x0000_t4" style="position:absolute;margin-left:14.7pt;margin-top:18.15pt;width:30pt;height:32.25pt;z-index:251559936" strokeweight="1.75pt"/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4A0B82">
      <w:pPr>
        <w:pStyle w:val="NoSpacing"/>
      </w:pPr>
    </w:p>
    <w:p w:rsidR="00881B5E" w:rsidRDefault="00881B5E">
      <w:r>
        <w:rPr>
          <w:noProof/>
        </w:rPr>
        <w:pict>
          <v:shape id="_x0000_s1087" type="#_x0000_t4" style="position:absolute;margin-left:224.7pt;margin-top:16.3pt;width:30pt;height:32.25pt;z-index:251693056" fillcolor="black" strokeweight="1.75pt">
            <v:fill r:id="rId7" o:title="" opacity="52429f" o:opacity2="52429f" type="pattern"/>
          </v:shape>
        </w:pict>
      </w:r>
      <w:r>
        <w:rPr>
          <w:noProof/>
        </w:rPr>
        <w:pict>
          <v:shape id="_x0000_s1088" type="#_x0000_t4" style="position:absolute;margin-left:106.2pt;margin-top:16.25pt;width:30pt;height:32.25pt;z-index:251566080" strokeweight="1.75pt"/>
        </w:pict>
      </w:r>
      <w:r>
        <w:rPr>
          <w:noProof/>
        </w:rPr>
        <w:pict>
          <v:shape id="_x0000_s1089" type="#_x0000_t4" style="position:absolute;margin-left:14.7pt;margin-top:16.25pt;width:30pt;height:32.25pt;z-index:251561984" fillcolor="black" strokeweight="1.75pt">
            <v:fill r:id="rId7" o:title="" opacity="52429f" o:opacity2="52429f" type="pattern"/>
          </v:shape>
        </w:pict>
      </w:r>
    </w:p>
    <w:p w:rsidR="00881B5E" w:rsidRDefault="00881B5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0" type="#_x0000_t75" style="position:absolute;margin-left:64.2pt;margin-top:23.05pt;width:8.85pt;height:16.85pt;z-index:251694080">
            <v:imagedata r:id="rId10" o:title=""/>
          </v:shape>
          <o:OLEObject Type="Embed" ProgID="Equation.3" ShapeID="_x0000_s1090" DrawAspect="Content" ObjectID="_1360846491" r:id="rId11"/>
        </w:pict>
      </w:r>
      <w:r w:rsidRPr="00CC0995">
        <w:rPr>
          <w:b/>
        </w:rPr>
        <w:t xml:space="preserve">                         </w:t>
      </w:r>
      <w:r w:rsidRPr="00035566">
        <w:rPr>
          <w:b/>
          <w:u w:val="single"/>
        </w:rPr>
        <w:t>BEYAZ</w:t>
      </w:r>
      <w:r w:rsidRPr="00CC0995">
        <w:rPr>
          <w:b/>
        </w:rPr>
        <w:t xml:space="preserve">                             </w:t>
      </w:r>
      <w:r w:rsidRPr="00035566">
        <w:rPr>
          <w:b/>
          <w:u w:val="single"/>
        </w:rPr>
        <w:t>TARALI</w:t>
      </w:r>
    </w:p>
    <w:p w:rsidR="00881B5E" w:rsidRDefault="00881B5E" w:rsidP="00CC0995">
      <w:pPr>
        <w:pStyle w:val="NoSpacing"/>
      </w:pPr>
      <w:r>
        <w:rPr>
          <w:noProof/>
        </w:rPr>
        <w:pict>
          <v:line id="_x0000_s1091" style="position:absolute;z-index:251708416" from="162.1pt,7.6pt" to="187.05pt,7.6pt" strokeweight="2pt"/>
        </w:pict>
      </w:r>
      <w:r>
        <w:rPr>
          <w:noProof/>
        </w:rPr>
        <w:pict>
          <v:line id="_x0000_s1092" style="position:absolute;z-index:251705344" from="60.85pt,7.6pt" to="85.8pt,7.6pt" strokeweight="2pt"/>
        </w:pict>
      </w:r>
    </w:p>
    <w:p w:rsidR="00881B5E" w:rsidRDefault="00881B5E" w:rsidP="00CC0995">
      <w:pPr>
        <w:pStyle w:val="NoSpacing"/>
      </w:pPr>
    </w:p>
    <w:p w:rsidR="00881B5E" w:rsidRPr="00FE60DE" w:rsidRDefault="00881B5E" w:rsidP="00CC0995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93" type="#_x0000_t9" style="position:absolute;margin-left:255.45pt;margin-top:.25pt;width:21.75pt;height:25.5pt;z-index:251578368" fillcolor="black" strokeweight="2pt">
            <v:fill r:id="rId12" o:title="" type="pattern"/>
          </v:shape>
        </w:pict>
      </w:r>
      <w:r>
        <w:rPr>
          <w:noProof/>
        </w:rPr>
        <w:pict>
          <v:shape id="_x0000_s1094" type="#_x0000_t9" style="position:absolute;margin-left:232.95pt;margin-top:.25pt;width:21.75pt;height:25.5pt;z-index:251577344" fillcolor="black" strokeweight="2pt">
            <v:fill r:id="rId12" o:title="" type="pattern"/>
          </v:shape>
        </w:pict>
      </w:r>
      <w:r>
        <w:rPr>
          <w:noProof/>
        </w:rPr>
        <w:pict>
          <v:shape id="_x0000_s1095" type="#_x0000_t9" style="position:absolute;margin-left:211.2pt;margin-top:.25pt;width:21.75pt;height:25.5pt;z-index:251576320" fillcolor="black" strokeweight="2pt">
            <v:fill r:id="rId12" o:title="" type="pattern"/>
          </v:shape>
        </w:pict>
      </w:r>
      <w:r>
        <w:rPr>
          <w:noProof/>
        </w:rPr>
        <w:pict>
          <v:shape id="_x0000_s1096" type="#_x0000_t9" style="position:absolute;margin-left:189.45pt;margin-top:.25pt;width:21.75pt;height:25.5pt;z-index:251575296" strokeweight="2pt"/>
        </w:pict>
      </w:r>
      <w:r>
        <w:rPr>
          <w:noProof/>
        </w:rPr>
        <w:pict>
          <v:shape id="_x0000_s1097" type="#_x0000_t9" style="position:absolute;margin-left:167.7pt;margin-top:.25pt;width:21.75pt;height:25.5pt;z-index:251574272" strokeweight="2pt"/>
        </w:pict>
      </w:r>
      <w:r>
        <w:rPr>
          <w:noProof/>
        </w:rPr>
        <w:pict>
          <v:shape id="_x0000_s1098" type="#_x0000_t9" style="position:absolute;margin-left:145.95pt;margin-top:.25pt;width:21.75pt;height:25.5pt;z-index:251573248" fillcolor="black" strokeweight="2pt">
            <v:fill r:id="rId12" o:title="" type="pattern"/>
          </v:shape>
        </w:pict>
      </w:r>
      <w:r>
        <w:rPr>
          <w:noProof/>
        </w:rPr>
        <w:pict>
          <v:shape id="_x0000_s1099" type="#_x0000_t9" style="position:absolute;margin-left:124.2pt;margin-top:.25pt;width:21.75pt;height:25.5pt;z-index:251572224" strokeweight="2pt"/>
        </w:pict>
      </w:r>
      <w:r>
        <w:rPr>
          <w:noProof/>
        </w:rPr>
        <w:pict>
          <v:shape id="_x0000_s1100" type="#_x0000_t9" style="position:absolute;margin-left:102.45pt;margin-top:.25pt;width:21.75pt;height:25.5pt;z-index:251571200" strokeweight="2pt"/>
        </w:pict>
      </w:r>
      <w:r>
        <w:rPr>
          <w:noProof/>
        </w:rPr>
        <w:pict>
          <v:shape id="_x0000_s1101" type="#_x0000_t9" style="position:absolute;margin-left:79.2pt;margin-top:.25pt;width:21.75pt;height:25.5pt;z-index:251570176" fillcolor="black" strokeweight="2pt">
            <v:fill r:id="rId12" o:title="" type="pattern"/>
          </v:shape>
        </w:pict>
      </w:r>
      <w:r>
        <w:rPr>
          <w:noProof/>
        </w:rPr>
        <w:pict>
          <v:shape id="_x0000_s1102" type="#_x0000_t9" style="position:absolute;margin-left:57.45pt;margin-top:.25pt;width:21.75pt;height:25.5pt;z-index:251569152" fillcolor="black" strokeweight="2pt">
            <v:fill r:id="rId12" o:title="" type="pattern"/>
          </v:shape>
        </w:pict>
      </w:r>
      <w:r>
        <w:rPr>
          <w:noProof/>
        </w:rPr>
        <w:pict>
          <v:shape id="_x0000_s1103" type="#_x0000_t9" style="position:absolute;margin-left:33.45pt;margin-top:.25pt;width:21.75pt;height:25.5pt;z-index:251568128" fillcolor="black" strokeweight="2pt">
            <v:fill r:id="rId12" o:title="" type="pattern"/>
          </v:shape>
        </w:pict>
      </w:r>
      <w:r>
        <w:rPr>
          <w:noProof/>
        </w:rPr>
        <w:pict>
          <v:shape id="_x0000_s1104" type="#_x0000_t9" style="position:absolute;margin-left:10.2pt;margin-top:.25pt;width:21.75pt;height:25.5pt;z-index:251567104" strokeweight="2pt"/>
        </w:pict>
      </w:r>
    </w:p>
    <w:p w:rsidR="00881B5E" w:rsidRDefault="00881B5E" w:rsidP="00CC0995">
      <w:pPr>
        <w:pStyle w:val="NoSpacing"/>
      </w:pPr>
    </w:p>
    <w:p w:rsidR="00881B5E" w:rsidRDefault="00881B5E" w:rsidP="00CC0995">
      <w:r w:rsidRPr="00CC0995">
        <w:rPr>
          <w:b/>
        </w:rPr>
        <w:t xml:space="preserve">                         </w:t>
      </w:r>
      <w:r w:rsidRPr="00035566">
        <w:rPr>
          <w:b/>
          <w:u w:val="single"/>
        </w:rPr>
        <w:t>BEYAZ</w:t>
      </w:r>
      <w:r w:rsidRPr="00CC0995">
        <w:rPr>
          <w:b/>
        </w:rPr>
        <w:t xml:space="preserve">                             </w:t>
      </w:r>
      <w:r w:rsidRPr="00035566">
        <w:rPr>
          <w:b/>
          <w:u w:val="single"/>
        </w:rPr>
        <w:t>TARALI</w:t>
      </w:r>
    </w:p>
    <w:p w:rsidR="00881B5E" w:rsidRDefault="00881B5E">
      <w:r>
        <w:rPr>
          <w:noProof/>
        </w:rPr>
        <w:pict>
          <v:line id="_x0000_s1105" style="position:absolute;z-index:251696128" from="165.45pt,10.5pt" to="190.4pt,10.5pt" strokeweight="2pt"/>
        </w:pict>
      </w:r>
      <w:r>
        <w:rPr>
          <w:noProof/>
        </w:rPr>
        <w:pict>
          <v:line id="_x0000_s1106" style="position:absolute;z-index:251695104" from="60.85pt,10.5pt" to="85.8pt,10.5pt" strokeweight="2pt"/>
        </w:pict>
      </w:r>
    </w:p>
    <w:p w:rsidR="00881B5E" w:rsidRDefault="00881B5E"/>
    <w:p w:rsidR="00881B5E" w:rsidRDefault="00881B5E"/>
    <w:p w:rsidR="00881B5E" w:rsidRDefault="00881B5E"/>
    <w:p w:rsidR="00881B5E" w:rsidRDefault="00881B5E">
      <w:r>
        <w:rPr>
          <w:noProof/>
        </w:rPr>
        <w:pict>
          <v:rect id="_x0000_s1107" style="position:absolute;margin-left:145.6pt;margin-top:23.7pt;width:25.5pt;height:22.5pt;z-index:251585536" fillcolor="black" strokeweight="2pt">
            <v:fill r:id="rId13" o:title="" type="pattern"/>
          </v:rect>
        </w:pict>
      </w:r>
      <w:r>
        <w:rPr>
          <w:noProof/>
        </w:rPr>
        <w:pict>
          <v:rect id="_x0000_s1108" style="position:absolute;margin-left:120.1pt;margin-top:23.7pt;width:25.5pt;height:22.5pt;z-index:251590656" filled="f" fillcolor="black" strokeweight="2pt">
            <v:fill type="pattern"/>
          </v:rect>
        </w:pict>
      </w:r>
      <w:r>
        <w:rPr>
          <w:noProof/>
        </w:rPr>
        <w:pict>
          <v:rect id="_x0000_s1109" style="position:absolute;margin-left:94.6pt;margin-top:23.7pt;width:25.5pt;height:22.5pt;z-index:251591680" filled="f" fillcolor="black" strokeweight="2pt">
            <v:fill type="pattern"/>
          </v:rect>
        </w:pict>
      </w:r>
      <w:r>
        <w:rPr>
          <w:noProof/>
        </w:rPr>
        <w:pict>
          <v:rect id="_x0000_s1110" style="position:absolute;margin-left:69.1pt;margin-top:23.7pt;width:25.5pt;height:22.5pt;z-index:251582464" fillcolor="black" strokeweight="2pt">
            <v:fill r:id="rId13" o:title="" type="pattern"/>
          </v:rect>
        </w:pict>
      </w:r>
      <w:r>
        <w:rPr>
          <w:noProof/>
        </w:rPr>
        <w:pict>
          <v:rect id="_x0000_s1111" style="position:absolute;margin-left:42.85pt;margin-top:23.7pt;width:25.5pt;height:22.5pt;z-index:251587584" filled="f" fillcolor="black" strokeweight="2pt">
            <v:fill type="pattern"/>
          </v:rect>
        </w:pict>
      </w:r>
      <w:r>
        <w:rPr>
          <w:noProof/>
        </w:rPr>
        <w:pict>
          <v:rect id="_x0000_s1112" style="position:absolute;margin-left:17.35pt;margin-top:23.7pt;width:25.5pt;height:22.5pt;z-index:251588608" filled="f" fillcolor="black" strokeweight="2pt">
            <v:fill type="pattern"/>
          </v:rect>
        </w:pict>
      </w:r>
      <w:r>
        <w:rPr>
          <w:noProof/>
        </w:rPr>
        <w:pict>
          <v:rect id="_x0000_s1113" style="position:absolute;margin-left:-8.15pt;margin-top:23.7pt;width:25.5pt;height:22.5pt;z-index:251579392" fillcolor="black" strokeweight="2pt">
            <v:fill r:id="rId13" o:title="" type="pattern"/>
          </v:rect>
        </w:pict>
      </w:r>
    </w:p>
    <w:p w:rsidR="00881B5E" w:rsidRDefault="00881B5E">
      <w:r>
        <w:rPr>
          <w:noProof/>
        </w:rPr>
        <w:pict>
          <v:line id="_x0000_s1114" style="position:absolute;z-index:251718656" from="231.1pt,30.5pt" to="256.05pt,30.5pt" strokeweight="2pt"/>
        </w:pict>
      </w:r>
      <w:r>
        <w:rPr>
          <w:noProof/>
        </w:rPr>
        <w:pict>
          <v:line id="_x0000_s1115" style="position:absolute;z-index:251717632" from="178.6pt,30.5pt" to="203.55pt,30.5pt" strokeweight="2pt"/>
        </w:pict>
      </w:r>
      <w:r>
        <w:rPr>
          <w:noProof/>
        </w:rPr>
        <w:pict>
          <v:rect id="_x0000_s1116" style="position:absolute;margin-left:145.6pt;margin-top:20.75pt;width:25.5pt;height:22.5pt;z-index:251581440" fillcolor="black" strokeweight="2pt">
            <v:fill r:id="rId13" o:title="" type="pattern"/>
          </v:rect>
        </w:pict>
      </w:r>
      <w:r>
        <w:rPr>
          <w:noProof/>
        </w:rPr>
        <w:pict>
          <v:rect id="_x0000_s1117" style="position:absolute;margin-left:120.1pt;margin-top:20.75pt;width:25.5pt;height:22.5pt;z-index:251583488" fillcolor="black" strokeweight="2pt">
            <v:fill r:id="rId13" o:title="" type="pattern"/>
          </v:rect>
        </w:pict>
      </w:r>
      <w:r>
        <w:rPr>
          <w:noProof/>
        </w:rPr>
        <w:pict>
          <v:rect id="_x0000_s1118" style="position:absolute;margin-left:94.6pt;margin-top:20.75pt;width:25.5pt;height:22.5pt;z-index:251592704" filled="f" fillcolor="black" strokeweight="2pt">
            <v:fill type="pattern"/>
          </v:rect>
        </w:pict>
      </w:r>
      <w:r>
        <w:rPr>
          <w:noProof/>
        </w:rPr>
        <w:pict>
          <v:rect id="_x0000_s1119" style="position:absolute;margin-left:69.1pt;margin-top:20.75pt;width:25.5pt;height:22.5pt;z-index:251584512" fillcolor="black" strokeweight="2pt">
            <v:fill r:id="rId13" o:title="" type="pattern"/>
          </v:rect>
        </w:pict>
      </w:r>
      <w:r>
        <w:rPr>
          <w:noProof/>
        </w:rPr>
        <w:pict>
          <v:rect id="_x0000_s1120" style="position:absolute;margin-left:42.85pt;margin-top:20.75pt;width:25.5pt;height:22.5pt;z-index:251586560" filled="f" fillcolor="black" strokeweight="2pt">
            <v:fill type="pattern"/>
          </v:rect>
        </w:pict>
      </w:r>
      <w:r>
        <w:rPr>
          <w:noProof/>
        </w:rPr>
        <w:pict>
          <v:rect id="_x0000_s1121" style="position:absolute;margin-left:17.35pt;margin-top:20.75pt;width:25.5pt;height:22.5pt;z-index:251580416" fillcolor="black" strokeweight="2pt">
            <v:fill r:id="rId13" o:title="" type="pattern"/>
          </v:rect>
        </w:pict>
      </w:r>
      <w:r>
        <w:rPr>
          <w:noProof/>
        </w:rPr>
        <w:pict>
          <v:rect id="_x0000_s1122" style="position:absolute;margin-left:-8.15pt;margin-top:20.75pt;width:25.5pt;height:22.5pt;z-index:251589632" filled="f" fillcolor="black" strokeweight="2pt">
            <v:fill type="pattern"/>
          </v:rect>
        </w:pict>
      </w:r>
      <w:r>
        <w:tab/>
      </w:r>
      <w:r>
        <w:tab/>
      </w:r>
      <w:r>
        <w:tab/>
      </w:r>
      <w:r>
        <w:tab/>
      </w:r>
      <w:r>
        <w:tab/>
      </w:r>
      <w:r w:rsidRPr="00035566">
        <w:rPr>
          <w:b/>
          <w:u w:val="single"/>
        </w:rPr>
        <w:t>TARALI</w:t>
      </w:r>
      <w:r>
        <w:t xml:space="preserve">       </w:t>
      </w:r>
      <w:r w:rsidRPr="00035566">
        <w:rPr>
          <w:b/>
          <w:u w:val="single"/>
        </w:rPr>
        <w:t>BEYAZ</w:t>
      </w:r>
      <w:r>
        <w:tab/>
      </w:r>
    </w:p>
    <w:p w:rsidR="00881B5E" w:rsidRDefault="00881B5E" w:rsidP="009729D1">
      <w:pPr>
        <w:pStyle w:val="NoSpacing"/>
        <w:tabs>
          <w:tab w:val="left" w:pos="0"/>
        </w:tabs>
      </w:pPr>
    </w:p>
    <w:p w:rsidR="00881B5E" w:rsidRDefault="00881B5E" w:rsidP="009729D1">
      <w:pPr>
        <w:pStyle w:val="NoSpacing"/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>
      <w:r>
        <w:rPr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123" type="#_x0000_t57" style="position:absolute;margin-left:219.1pt;margin-top:3.1pt;width:36.75pt;height:31.9pt;z-index:251600896" strokeweight="2pt"/>
        </w:pict>
      </w:r>
      <w:r>
        <w:rPr>
          <w:noProof/>
        </w:rPr>
        <w:pict>
          <v:shape id="_x0000_s1124" type="#_x0000_t57" style="position:absolute;margin-left:182.35pt;margin-top:3.1pt;width:36.75pt;height:31.9pt;z-index:251599872" fillcolor="black" strokeweight="2pt">
            <v:fill r:id="rId14" o:title="" type="pattern"/>
          </v:shape>
        </w:pict>
      </w:r>
      <w:r>
        <w:rPr>
          <w:noProof/>
        </w:rPr>
        <w:pict>
          <v:shape id="_x0000_s1125" type="#_x0000_t57" style="position:absolute;margin-left:145.6pt;margin-top:3.1pt;width:36.75pt;height:31.9pt;z-index:251598848" fillcolor="black" strokeweight="2pt">
            <v:fill r:id="rId14" o:title="" type="pattern"/>
          </v:shape>
        </w:pict>
      </w:r>
      <w:r>
        <w:rPr>
          <w:noProof/>
        </w:rPr>
        <w:pict>
          <v:shape id="_x0000_s1126" type="#_x0000_t57" style="position:absolute;margin-left:108.85pt;margin-top:3.1pt;width:36.75pt;height:31.9pt;z-index:251597824" strokeweight="2pt"/>
        </w:pict>
      </w:r>
      <w:r>
        <w:rPr>
          <w:noProof/>
        </w:rPr>
        <w:pict>
          <v:shape id="_x0000_s1127" type="#_x0000_t57" style="position:absolute;margin-left:70.6pt;margin-top:3.1pt;width:36.75pt;height:31.9pt;z-index:251596800" strokeweight="2pt"/>
        </w:pict>
      </w:r>
      <w:r>
        <w:rPr>
          <w:noProof/>
        </w:rPr>
        <w:pict>
          <v:shape id="_x0000_s1128" type="#_x0000_t57" style="position:absolute;margin-left:33.85pt;margin-top:3.1pt;width:36.75pt;height:31.9pt;z-index:251595776" fillcolor="black" strokeweight="2pt">
            <v:fill r:id="rId14" o:title="" type="pattern"/>
          </v:shape>
        </w:pict>
      </w:r>
      <w:r>
        <w:rPr>
          <w:noProof/>
        </w:rPr>
        <w:pict>
          <v:shape id="_x0000_s1129" type="#_x0000_t57" style="position:absolute;margin-left:-2.9pt;margin-top:3.1pt;width:36.75pt;height:31.9pt;z-index:251593728" strokeweight="2pt"/>
        </w:pict>
      </w:r>
    </w:p>
    <w:p w:rsidR="00881B5E" w:rsidRDefault="00881B5E">
      <w:r>
        <w:rPr>
          <w:noProof/>
        </w:rPr>
        <w:pict>
          <v:shape id="_x0000_s1130" type="#_x0000_t57" style="position:absolute;margin-left:201.1pt;margin-top:5.75pt;width:36.75pt;height:31.9pt;z-index:251606016" fillcolor="black" strokeweight="2pt">
            <v:fill r:id="rId14" o:title="" type="pattern"/>
          </v:shape>
        </w:pict>
      </w:r>
      <w:r>
        <w:rPr>
          <w:noProof/>
        </w:rPr>
        <w:pict>
          <v:shape id="_x0000_s1131" type="#_x0000_t57" style="position:absolute;margin-left:164.35pt;margin-top:5.75pt;width:36.75pt;height:31.9pt;z-index:251604992" strokeweight="2pt"/>
        </w:pict>
      </w:r>
      <w:r>
        <w:rPr>
          <w:noProof/>
        </w:rPr>
        <w:pict>
          <v:shape id="_x0000_s1132" type="#_x0000_t57" style="position:absolute;margin-left:127.6pt;margin-top:5.75pt;width:36.75pt;height:31.9pt;z-index:251603968" strokeweight="2pt"/>
        </w:pict>
      </w:r>
      <w:r>
        <w:rPr>
          <w:noProof/>
        </w:rPr>
        <w:pict>
          <v:shape id="_x0000_s1133" type="#_x0000_t57" style="position:absolute;margin-left:90.85pt;margin-top:5.75pt;width:36.75pt;height:31.9pt;z-index:251602944" fillcolor="black" strokeweight="2pt">
            <v:fill r:id="rId14" o:title="" type="pattern"/>
          </v:shape>
        </w:pict>
      </w:r>
      <w:r>
        <w:rPr>
          <w:noProof/>
        </w:rPr>
        <w:pict>
          <v:shape id="_x0000_s1134" type="#_x0000_t57" style="position:absolute;margin-left:54.1pt;margin-top:5.75pt;width:36.75pt;height:31.9pt;z-index:251601920" strokeweight="2pt"/>
        </w:pict>
      </w:r>
      <w:r>
        <w:rPr>
          <w:noProof/>
        </w:rPr>
        <w:pict>
          <v:shape id="_x0000_s1135" type="#_x0000_t57" style="position:absolute;margin-left:17.35pt;margin-top:5.75pt;width:36.75pt;height:31.9pt;z-index:251594752" fillcolor="black" strokeweight="2pt">
            <v:fill r:id="rId14" o:title="" type="pattern"/>
          </v:shape>
        </w:pict>
      </w:r>
    </w:p>
    <w:p w:rsidR="00881B5E" w:rsidRDefault="00881B5E"/>
    <w:p w:rsidR="00881B5E" w:rsidRDefault="00881B5E" w:rsidP="0040597F">
      <w:pPr>
        <w:ind w:left="708" w:firstLine="708"/>
      </w:pPr>
      <w:r w:rsidRPr="00035566">
        <w:rPr>
          <w:b/>
          <w:u w:val="single"/>
        </w:rPr>
        <w:t>TARALI</w:t>
      </w:r>
      <w:r>
        <w:t xml:space="preserve">       </w:t>
      </w:r>
      <w:r w:rsidRPr="00035566">
        <w:rPr>
          <w:b/>
          <w:u w:val="single"/>
        </w:rPr>
        <w:t>BEYAZ</w:t>
      </w:r>
    </w:p>
    <w:p w:rsidR="00881B5E" w:rsidRDefault="00881B5E" w:rsidP="0040597F">
      <w:pPr>
        <w:pStyle w:val="NoSpacing"/>
      </w:pPr>
      <w:r>
        <w:rPr>
          <w:noProof/>
        </w:rPr>
        <w:pict>
          <v:line id="_x0000_s1136" style="position:absolute;z-index:251720704" from="120.65pt,5.25pt" to="145.6pt,5.25pt" strokeweight="2pt"/>
        </w:pict>
      </w:r>
      <w:r>
        <w:rPr>
          <w:noProof/>
        </w:rPr>
        <w:pict>
          <v:line id="_x0000_s1137" style="position:absolute;z-index:251719680" from="73.4pt,5.25pt" to="98.35pt,5.25pt" strokeweight="2pt"/>
        </w:pict>
      </w:r>
    </w:p>
    <w:p w:rsidR="00881B5E" w:rsidRDefault="00881B5E" w:rsidP="0040597F">
      <w:pPr>
        <w:pStyle w:val="NoSpacing"/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40597F">
      <w:pPr>
        <w:pStyle w:val="NoSpacing"/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38" type="#_x0000_t12" style="position:absolute;margin-left:211.6pt;margin-top:2pt;width:33pt;height:29.25pt;z-index:251608064" strokeweight="1.75pt"/>
        </w:pict>
      </w:r>
      <w:r>
        <w:rPr>
          <w:noProof/>
        </w:rPr>
        <w:pict>
          <v:shape id="_x0000_s1139" type="#_x0000_t12" style="position:absolute;margin-left:178.6pt;margin-top:2pt;width:33pt;height:29.25pt;z-index:251613184" fillcolor="black" strokeweight="1.75pt">
            <v:fill r:id="rId15" o:title="" type="pattern"/>
          </v:shape>
        </w:pict>
      </w:r>
      <w:r>
        <w:rPr>
          <w:noProof/>
        </w:rPr>
        <w:pict>
          <v:shape id="_x0000_s1140" type="#_x0000_t12" style="position:absolute;margin-left:145.6pt;margin-top:2pt;width:33pt;height:29.25pt;z-index:251611136" strokeweight="1.75pt"/>
        </w:pict>
      </w:r>
      <w:r>
        <w:rPr>
          <w:noProof/>
        </w:rPr>
        <w:pict>
          <v:shape id="_x0000_s1141" type="#_x0000_t12" style="position:absolute;margin-left:107.35pt;margin-top:2pt;width:33pt;height:29.25pt;z-index:251609088" fillcolor="black" strokeweight="1.75pt">
            <v:fill r:id="rId15" o:title="" type="pattern"/>
          </v:shape>
        </w:pict>
      </w:r>
      <w:r>
        <w:rPr>
          <w:noProof/>
        </w:rPr>
        <w:pict>
          <v:shape id="_x0000_s1142" type="#_x0000_t12" style="position:absolute;margin-left:70.6pt;margin-top:2pt;width:33pt;height:29.25pt;z-index:251610112" fillcolor="black" strokeweight="1.75pt">
            <v:fill r:id="rId15" o:title="" type="pattern"/>
          </v:shape>
        </w:pict>
      </w:r>
      <w:r>
        <w:rPr>
          <w:noProof/>
        </w:rPr>
        <w:pict>
          <v:shape id="_x0000_s1143" type="#_x0000_t12" style="position:absolute;margin-left:33.85pt;margin-top:2pt;width:33pt;height:29.25pt;z-index:251612160" strokeweight="1.75pt"/>
        </w:pict>
      </w:r>
      <w:r>
        <w:rPr>
          <w:noProof/>
        </w:rPr>
        <w:pict>
          <v:shape id="_x0000_s1144" type="#_x0000_t12" style="position:absolute;margin-left:-2.9pt;margin-top:2pt;width:33pt;height:29.25pt;z-index:251607040" fillcolor="black" strokeweight="1.75pt">
            <v:fill r:id="rId15" o:title="" type="pattern"/>
          </v:shape>
        </w:pict>
      </w:r>
    </w:p>
    <w:p w:rsidR="00881B5E" w:rsidRDefault="00881B5E">
      <w:r>
        <w:rPr>
          <w:noProof/>
        </w:rPr>
        <w:pict>
          <v:shape id="_x0000_s1145" type="#_x0000_t12" style="position:absolute;margin-left:178.6pt;margin-top:13.2pt;width:33pt;height:29.25pt;z-index:251620352" strokeweight="1.75pt"/>
        </w:pict>
      </w:r>
      <w:r>
        <w:rPr>
          <w:noProof/>
        </w:rPr>
        <w:pict>
          <v:shape id="_x0000_s1146" type="#_x0000_t12" style="position:absolute;margin-left:211.6pt;margin-top:13.2pt;width:33pt;height:29.25pt;z-index:251619328" fillcolor="black" strokeweight="1.75pt">
            <v:fill r:id="rId15" o:title="" type="pattern"/>
          </v:shape>
        </w:pict>
      </w:r>
      <w:r>
        <w:rPr>
          <w:noProof/>
        </w:rPr>
        <w:pict>
          <v:shape id="_x0000_s1147" type="#_x0000_t12" style="position:absolute;margin-left:145.6pt;margin-top:13.2pt;width:33pt;height:29.25pt;z-index:251618304" fillcolor="black" strokeweight="1.75pt">
            <v:fill r:id="rId15" o:title="" type="pattern"/>
          </v:shape>
        </w:pict>
      </w:r>
      <w:r>
        <w:rPr>
          <w:noProof/>
        </w:rPr>
        <w:pict>
          <v:shape id="_x0000_s1148" type="#_x0000_t12" style="position:absolute;margin-left:107.35pt;margin-top:13.2pt;width:33pt;height:29.25pt;z-index:251617280" fillcolor="black" strokeweight="1.75pt">
            <v:fill r:id="rId15" o:title="" type="pattern"/>
          </v:shape>
        </w:pict>
      </w:r>
      <w:r>
        <w:rPr>
          <w:noProof/>
        </w:rPr>
        <w:pict>
          <v:shape id="_x0000_s1149" type="#_x0000_t12" style="position:absolute;margin-left:70.6pt;margin-top:13.2pt;width:33pt;height:29.25pt;z-index:251616256" strokeweight="1.75pt"/>
        </w:pict>
      </w:r>
      <w:r>
        <w:rPr>
          <w:noProof/>
        </w:rPr>
        <w:pict>
          <v:shape id="_x0000_s1150" type="#_x0000_t12" style="position:absolute;margin-left:-2.9pt;margin-top:13.2pt;width:33pt;height:29.25pt;z-index:251615232" strokeweight="1.75pt"/>
        </w:pict>
      </w:r>
      <w:r>
        <w:rPr>
          <w:noProof/>
        </w:rPr>
        <w:pict>
          <v:shape id="_x0000_s1151" type="#_x0000_t12" style="position:absolute;margin-left:33.85pt;margin-top:13.2pt;width:33pt;height:29.25pt;z-index:251614208" fillcolor="black" strokeweight="1.75pt">
            <v:fill r:id="rId15" o:title="" type="pattern"/>
          </v:shape>
        </w:pict>
      </w:r>
    </w:p>
    <w:p w:rsidR="00881B5E" w:rsidRDefault="00881B5E"/>
    <w:p w:rsidR="00881B5E" w:rsidRDefault="00881B5E" w:rsidP="00EF074F">
      <w:pPr>
        <w:ind w:left="708" w:firstLine="708"/>
      </w:pPr>
      <w:r w:rsidRPr="00035566">
        <w:rPr>
          <w:b/>
          <w:u w:val="single"/>
        </w:rPr>
        <w:t>TARALI</w:t>
      </w:r>
      <w:r>
        <w:t xml:space="preserve">                    </w:t>
      </w:r>
      <w:r w:rsidRPr="00035566">
        <w:rPr>
          <w:b/>
          <w:u w:val="single"/>
        </w:rPr>
        <w:t>BEYAZ</w:t>
      </w:r>
    </w:p>
    <w:p w:rsidR="00881B5E" w:rsidRDefault="00881B5E">
      <w:r>
        <w:rPr>
          <w:noProof/>
        </w:rPr>
        <w:pict>
          <v:line id="_x0000_s1152" style="position:absolute;z-index:251704320" from="151.4pt,8.85pt" to="176.35pt,8.85pt" strokeweight="2pt"/>
        </w:pict>
      </w:r>
      <w:r>
        <w:rPr>
          <w:noProof/>
        </w:rPr>
        <w:pict>
          <v:line id="_x0000_s1153" style="position:absolute;z-index:251703296" from="76.6pt,8.85pt" to="101.55pt,8.85pt" strokeweight="2pt"/>
        </w:pict>
      </w:r>
    </w:p>
    <w:p w:rsidR="00881B5E" w:rsidRDefault="00881B5E" w:rsidP="00EF074F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54" type="#_x0000_t22" style="position:absolute;margin-left:239.35pt;margin-top:20.15pt;width:20.25pt;height:33pt;z-index:251633664" strokeweight="2pt"/>
        </w:pict>
      </w:r>
      <w:r>
        <w:rPr>
          <w:noProof/>
        </w:rPr>
        <w:pict>
          <v:shape id="_x0000_s1155" type="#_x0000_t22" style="position:absolute;margin-left:219.1pt;margin-top:20.15pt;width:20.25pt;height:33pt;z-index:251632640" strokeweight="2pt"/>
        </w:pict>
      </w:r>
      <w:r>
        <w:rPr>
          <w:noProof/>
        </w:rPr>
        <w:pict>
          <v:shape id="_x0000_s1156" type="#_x0000_t22" style="position:absolute;margin-left:198.85pt;margin-top:20.15pt;width:20.25pt;height:33pt;z-index:251631616" fillcolor="black" strokeweight="2pt">
            <v:fill r:id="rId16" o:title="" type="pattern"/>
          </v:shape>
        </w:pict>
      </w:r>
      <w:r>
        <w:rPr>
          <w:noProof/>
        </w:rPr>
        <w:pict>
          <v:shape id="_x0000_s1157" type="#_x0000_t22" style="position:absolute;margin-left:178.6pt;margin-top:20.15pt;width:20.25pt;height:33pt;z-index:251630592" strokeweight="2pt"/>
        </w:pict>
      </w:r>
      <w:r>
        <w:rPr>
          <w:noProof/>
        </w:rPr>
        <w:pict>
          <v:shape id="_x0000_s1158" type="#_x0000_t22" style="position:absolute;margin-left:158.35pt;margin-top:20.15pt;width:20.25pt;height:33pt;z-index:251629568" strokeweight="2pt"/>
        </w:pict>
      </w:r>
      <w:r>
        <w:rPr>
          <w:noProof/>
        </w:rPr>
        <w:pict>
          <v:shape id="_x0000_s1159" type="#_x0000_t22" style="position:absolute;margin-left:138.85pt;margin-top:20.15pt;width:20.25pt;height:33pt;z-index:251628544" fillcolor="black" strokeweight="2pt">
            <v:fill r:id="rId16" o:title="" type="pattern"/>
          </v:shape>
        </w:pict>
      </w:r>
      <w:r>
        <w:rPr>
          <w:noProof/>
        </w:rPr>
        <w:pict>
          <v:shape id="_x0000_s1160" type="#_x0000_t22" style="position:absolute;margin-left:118.6pt;margin-top:20.15pt;width:20.25pt;height:33pt;z-index:251627520" strokeweight="2pt"/>
        </w:pict>
      </w:r>
      <w:r>
        <w:rPr>
          <w:noProof/>
        </w:rPr>
        <w:pict>
          <v:shape id="_x0000_s1161" type="#_x0000_t22" style="position:absolute;margin-left:98.35pt;margin-top:20.15pt;width:20.25pt;height:33pt;z-index:251626496" strokeweight="2pt"/>
        </w:pict>
      </w:r>
      <w:r>
        <w:rPr>
          <w:noProof/>
        </w:rPr>
        <w:pict>
          <v:shape id="_x0000_s1162" type="#_x0000_t22" style="position:absolute;margin-left:78.1pt;margin-top:20.15pt;width:20.25pt;height:33pt;z-index:251625472" fillcolor="black" strokeweight="2pt">
            <v:fill r:id="rId16" o:title="" type="pattern"/>
          </v:shape>
        </w:pict>
      </w:r>
      <w:r>
        <w:rPr>
          <w:noProof/>
        </w:rPr>
        <w:pict>
          <v:shape id="_x0000_s1163" type="#_x0000_t22" style="position:absolute;margin-left:57.85pt;margin-top:20.15pt;width:20.25pt;height:33pt;z-index:251621376" fillcolor="black" strokeweight="2pt">
            <v:fill r:id="rId16" o:title="" type="pattern"/>
          </v:shape>
        </w:pict>
      </w:r>
      <w:r>
        <w:rPr>
          <w:noProof/>
        </w:rPr>
        <w:pict>
          <v:shape id="_x0000_s1164" type="#_x0000_t22" style="position:absolute;margin-left:37.6pt;margin-top:20.15pt;width:20.25pt;height:33pt;z-index:251624448" strokeweight="2pt"/>
        </w:pict>
      </w:r>
      <w:r>
        <w:rPr>
          <w:noProof/>
        </w:rPr>
        <w:pict>
          <v:shape id="_x0000_s1165" type="#_x0000_t22" style="position:absolute;margin-left:17.35pt;margin-top:20.15pt;width:20.25pt;height:33pt;z-index:251623424" strokeweight="2pt"/>
        </w:pict>
      </w:r>
      <w:r>
        <w:rPr>
          <w:noProof/>
        </w:rPr>
        <w:pict>
          <v:shape id="_x0000_s1166" type="#_x0000_t22" style="position:absolute;margin-left:-2.9pt;margin-top:20.15pt;width:20.25pt;height:33pt;z-index:251622400" strokeweight="2pt"/>
        </w:pic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EF074F">
      <w:pPr>
        <w:pStyle w:val="NoSpacing"/>
      </w:pPr>
    </w:p>
    <w:p w:rsidR="00881B5E" w:rsidRDefault="00881B5E" w:rsidP="00EF074F">
      <w:pPr>
        <w:pStyle w:val="NoSpacing"/>
      </w:pPr>
    </w:p>
    <w:p w:rsidR="00881B5E" w:rsidRDefault="00881B5E"/>
    <w:p w:rsidR="00881B5E" w:rsidRDefault="00881B5E" w:rsidP="00EF074F">
      <w:pPr>
        <w:ind w:left="708" w:firstLine="708"/>
      </w:pPr>
      <w:r w:rsidRPr="00035566">
        <w:rPr>
          <w:b/>
          <w:u w:val="single"/>
        </w:rPr>
        <w:t>TARALI</w:t>
      </w:r>
      <w:r>
        <w:t xml:space="preserve">                     </w:t>
      </w:r>
      <w:r w:rsidRPr="00035566">
        <w:rPr>
          <w:b/>
          <w:u w:val="single"/>
        </w:rPr>
        <w:t>BEYAZ</w:t>
      </w:r>
    </w:p>
    <w:p w:rsidR="00881B5E" w:rsidRDefault="00881B5E" w:rsidP="00EF074F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noProof/>
        </w:rPr>
        <w:pict>
          <v:line id="_x0000_s1167" style="position:absolute;z-index:251702272" from="155.9pt,9.45pt" to="180.85pt,9.45pt" strokeweight="2pt"/>
        </w:pict>
      </w:r>
      <w:r>
        <w:rPr>
          <w:noProof/>
        </w:rPr>
        <w:pict>
          <v:line id="_x0000_s1168" style="position:absolute;z-index:251701248" from="73.4pt,9.45pt" to="98.35pt,9.45pt" strokeweight="2pt"/>
        </w:pict>
      </w:r>
    </w:p>
    <w:p w:rsidR="00881B5E" w:rsidRDefault="00881B5E" w:rsidP="00EF074F">
      <w:pPr>
        <w:pStyle w:val="NoSpacing"/>
        <w:rPr>
          <w:rFonts w:ascii="Times New Roman" w:hAnsi="Times New Roman"/>
          <w:b/>
          <w:sz w:val="36"/>
          <w:szCs w:val="36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EF074F">
      <w:pPr>
        <w:pStyle w:val="NoSpacing"/>
      </w:pPr>
    </w:p>
    <w:p w:rsidR="00881B5E" w:rsidRDefault="00881B5E" w:rsidP="0082472A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69" type="#_x0000_t74" style="position:absolute;margin-left:224.35pt;margin-top:27.25pt;width:33pt;height:24.75pt;z-index:251650048" strokeweight="2pt"/>
        </w:pict>
      </w:r>
      <w:r>
        <w:rPr>
          <w:noProof/>
        </w:rPr>
        <w:pict>
          <v:shape id="_x0000_s1170" type="#_x0000_t74" style="position:absolute;margin-left:191.35pt;margin-top:27.25pt;width:33pt;height:24.75pt;z-index:251649024" strokeweight="2pt"/>
        </w:pict>
      </w:r>
      <w:r>
        <w:rPr>
          <w:noProof/>
        </w:rPr>
        <w:pict>
          <v:shape id="_x0000_s1171" type="#_x0000_t74" style="position:absolute;margin-left:158.35pt;margin-top:27.25pt;width:33pt;height:24.75pt;z-index:251648000" fillcolor="black" strokeweight="2pt">
            <v:fill r:id="rId13" o:title="" type="pattern"/>
          </v:shape>
        </w:pict>
      </w:r>
      <w:r>
        <w:rPr>
          <w:noProof/>
        </w:rPr>
        <w:pict>
          <v:shape id="_x0000_s1172" type="#_x0000_t74" style="position:absolute;margin-left:123.85pt;margin-top:27.25pt;width:33pt;height:24.75pt;z-index:251645952" strokeweight="2pt"/>
        </w:pict>
      </w:r>
      <w:r>
        <w:rPr>
          <w:noProof/>
        </w:rPr>
        <w:pict>
          <v:shape id="_x0000_s1173" type="#_x0000_t74" style="position:absolute;margin-left:90.85pt;margin-top:27.25pt;width:33pt;height:24.75pt;z-index:251646976" fillcolor="black" strokeweight="2pt">
            <v:fill r:id="rId13" o:title="" type="pattern"/>
          </v:shape>
        </w:pict>
      </w:r>
      <w:r>
        <w:rPr>
          <w:noProof/>
        </w:rPr>
        <w:pict>
          <v:shape id="_x0000_s1174" type="#_x0000_t74" style="position:absolute;margin-left:57.85pt;margin-top:27.25pt;width:33pt;height:24.75pt;z-index:251644928" fillcolor="black" strokeweight="2pt">
            <v:fill r:id="rId13" o:title="" type="pattern"/>
          </v:shape>
        </w:pict>
      </w:r>
      <w:r>
        <w:rPr>
          <w:noProof/>
        </w:rPr>
        <w:pict>
          <v:shape id="_x0000_s1175" type="#_x0000_t74" style="position:absolute;margin-left:24.85pt;margin-top:27.25pt;width:33pt;height:24.75pt;z-index:251643904" strokeweight="2pt"/>
        </w:pict>
      </w:r>
      <w:r>
        <w:rPr>
          <w:noProof/>
        </w:rPr>
        <w:pict>
          <v:shape id="_x0000_s1176" type="#_x0000_t74" style="position:absolute;margin-left:-8.15pt;margin-top:27.25pt;width:33pt;height:24.75pt;z-index:251635712" strokeweight="2pt"/>
        </w:pict>
      </w:r>
      <w:r>
        <w:rPr>
          <w:noProof/>
        </w:rPr>
        <w:pict>
          <v:shape id="_x0000_s1177" type="#_x0000_t74" style="position:absolute;margin-left:226.6pt;margin-top:2.5pt;width:33pt;height:24.75pt;z-index:251642880" fillcolor="black" strokeweight="2pt">
            <v:fill r:id="rId13" o:title="" type="pattern"/>
          </v:shape>
        </w:pict>
      </w:r>
      <w:r>
        <w:rPr>
          <w:noProof/>
        </w:rPr>
        <w:pict>
          <v:shape id="_x0000_s1178" type="#_x0000_t74" style="position:absolute;margin-left:191.35pt;margin-top:2.5pt;width:33pt;height:24.75pt;z-index:251641856" fillcolor="black" strokeweight="2pt">
            <v:fill r:id="rId13" o:title="" type="pattern"/>
          </v:shape>
        </w:pict>
      </w:r>
      <w:r>
        <w:rPr>
          <w:noProof/>
        </w:rPr>
        <w:pict>
          <v:shape id="_x0000_s1179" type="#_x0000_t74" style="position:absolute;margin-left:158.35pt;margin-top:2.5pt;width:33pt;height:24.75pt;z-index:251640832" strokeweight="2pt"/>
        </w:pict>
      </w:r>
      <w:r>
        <w:rPr>
          <w:noProof/>
        </w:rPr>
        <w:pict>
          <v:shape id="_x0000_s1180" type="#_x0000_t74" style="position:absolute;margin-left:123.85pt;margin-top:2.5pt;width:33pt;height:24.75pt;z-index:251639808" fillcolor="black" strokeweight="2pt">
            <v:fill r:id="rId13" o:title="" type="pattern"/>
          </v:shape>
        </w:pict>
      </w:r>
      <w:r>
        <w:rPr>
          <w:noProof/>
        </w:rPr>
        <w:pict>
          <v:shape id="_x0000_s1181" type="#_x0000_t74" style="position:absolute;margin-left:90.85pt;margin-top:2.5pt;width:33pt;height:24.75pt;z-index:251638784" strokeweight="2pt"/>
        </w:pict>
      </w:r>
      <w:r>
        <w:rPr>
          <w:noProof/>
        </w:rPr>
        <w:pict>
          <v:shape id="_x0000_s1182" type="#_x0000_t74" style="position:absolute;margin-left:57.85pt;margin-top:2.5pt;width:33pt;height:24.75pt;z-index:251637760" fillcolor="black" strokeweight="2pt">
            <v:fill r:id="rId13" o:title="" type="pattern"/>
          </v:shape>
        </w:pict>
      </w:r>
      <w:r>
        <w:rPr>
          <w:noProof/>
        </w:rPr>
        <w:pict>
          <v:shape id="_x0000_s1183" type="#_x0000_t74" style="position:absolute;margin-left:24.85pt;margin-top:2.5pt;width:33pt;height:24.75pt;z-index:251636736" fillcolor="black" strokeweight="2pt">
            <v:fill r:id="rId13" o:title="" type="pattern"/>
          </v:shape>
        </w:pict>
      </w:r>
      <w:r>
        <w:rPr>
          <w:noProof/>
        </w:rPr>
        <w:pict>
          <v:shape id="_x0000_s1184" type="#_x0000_t74" style="position:absolute;margin-left:-8.15pt;margin-top:2.5pt;width:33pt;height:24.75pt;z-index:251634688" fillcolor="black" strokeweight="2pt">
            <v:fill r:id="rId13" o:title="" type="pattern"/>
          </v:shape>
        </w:pict>
      </w:r>
      <w:r>
        <w:t xml:space="preserve">      </w:t>
      </w:r>
    </w:p>
    <w:p w:rsidR="00881B5E" w:rsidRDefault="00881B5E" w:rsidP="0082472A"/>
    <w:p w:rsidR="00881B5E" w:rsidRDefault="00881B5E" w:rsidP="0082472A">
      <w:pPr>
        <w:pStyle w:val="NoSpacing"/>
      </w:pPr>
      <w:r>
        <w:t xml:space="preserve">                       </w:t>
      </w:r>
      <w:r w:rsidRPr="00035566">
        <w:rPr>
          <w:b/>
          <w:u w:val="single"/>
        </w:rPr>
        <w:t>TARALI</w:t>
      </w:r>
      <w:r>
        <w:t xml:space="preserve">                     </w:t>
      </w:r>
      <w:r w:rsidRPr="00035566">
        <w:rPr>
          <w:b/>
          <w:u w:val="single"/>
        </w:rPr>
        <w:t>BEYAZ</w:t>
      </w:r>
    </w:p>
    <w:p w:rsidR="00881B5E" w:rsidRDefault="00881B5E" w:rsidP="0082472A">
      <w:pPr>
        <w:pStyle w:val="NoSpacing"/>
      </w:pPr>
    </w:p>
    <w:p w:rsidR="00881B5E" w:rsidRDefault="00881B5E" w:rsidP="0082472A">
      <w:pPr>
        <w:pStyle w:val="NoSpacing"/>
      </w:pPr>
      <w:r>
        <w:rPr>
          <w:noProof/>
        </w:rPr>
        <w:pict>
          <v:line id="_x0000_s1185" style="position:absolute;z-index:251700224" from="144.1pt,3.65pt" to="169.05pt,3.65pt" strokeweight="2pt"/>
        </w:pict>
      </w:r>
      <w:r>
        <w:rPr>
          <w:noProof/>
        </w:rPr>
        <w:pict>
          <v:line id="_x0000_s1186" style="position:absolute;z-index:251699200" from="60.45pt,3.65pt" to="85.4pt,3.65pt" strokeweight="2pt"/>
        </w:pict>
      </w:r>
    </w:p>
    <w:p w:rsidR="00881B5E" w:rsidRDefault="00881B5E" w:rsidP="0082472A">
      <w:pPr>
        <w:pStyle w:val="NoSpacing"/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82472A"/>
    <w:p w:rsidR="00881B5E" w:rsidRDefault="00881B5E" w:rsidP="0082472A"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87" type="#_x0000_t184" style="position:absolute;margin-left:219.1pt;margin-top:1.65pt;width:24pt;height:30pt;z-index:251661312" strokeweight="2pt"/>
        </w:pict>
      </w:r>
      <w:r>
        <w:rPr>
          <w:noProof/>
        </w:rPr>
        <w:pict>
          <v:shape id="_x0000_s1188" type="#_x0000_t184" style="position:absolute;margin-left:198.85pt;margin-top:1.65pt;width:24pt;height:30pt;z-index:251660288" strokeweight="2pt"/>
        </w:pict>
      </w:r>
      <w:r>
        <w:rPr>
          <w:noProof/>
        </w:rPr>
        <w:pict>
          <v:shape id="_x0000_s1189" type="#_x0000_t184" style="position:absolute;margin-left:178.6pt;margin-top:1.65pt;width:24pt;height:30pt;z-index:251659264" fillcolor="black" strokeweight="2pt">
            <v:fill r:id="rId17" o:title="" type="pattern"/>
          </v:shape>
        </w:pict>
      </w:r>
      <w:r>
        <w:rPr>
          <w:noProof/>
        </w:rPr>
        <w:pict>
          <v:shape id="_x0000_s1190" type="#_x0000_t184" style="position:absolute;margin-left:159.1pt;margin-top:1.65pt;width:24pt;height:30pt;z-index:251658240" fillcolor="black" strokeweight="2pt">
            <v:fill r:id="rId17" o:title="" type="pattern"/>
          </v:shape>
        </w:pict>
      </w:r>
      <w:r>
        <w:rPr>
          <w:noProof/>
        </w:rPr>
        <w:pict>
          <v:shape id="_x0000_s1191" type="#_x0000_t184" style="position:absolute;margin-left:140.35pt;margin-top:1.65pt;width:24pt;height:30pt;z-index:251657216" strokeweight="2pt"/>
        </w:pict>
      </w:r>
      <w:r>
        <w:rPr>
          <w:noProof/>
        </w:rPr>
        <w:pict>
          <v:shape id="_x0000_s1192" type="#_x0000_t184" style="position:absolute;margin-left:118.6pt;margin-top:1.65pt;width:24pt;height:30pt;z-index:251656192" strokeweight="2pt"/>
        </w:pict>
      </w:r>
      <w:r>
        <w:rPr>
          <w:noProof/>
        </w:rPr>
        <w:pict>
          <v:shape id="_x0000_s1193" type="#_x0000_t184" style="position:absolute;margin-left:96.1pt;margin-top:1.65pt;width:24pt;height:30pt;z-index:251655168" fillcolor="black" strokeweight="2pt">
            <v:fill r:id="rId17" o:title="" type="pattern"/>
          </v:shape>
        </w:pict>
      </w:r>
      <w:r>
        <w:rPr>
          <w:noProof/>
        </w:rPr>
        <w:pict>
          <v:shape id="_x0000_s1194" type="#_x0000_t184" style="position:absolute;margin-left:72.85pt;margin-top:1.65pt;width:24pt;height:30pt;z-index:251654144" strokeweight="2pt"/>
        </w:pict>
      </w:r>
      <w:r>
        <w:rPr>
          <w:noProof/>
        </w:rPr>
        <w:pict>
          <v:shape id="_x0000_s1195" type="#_x0000_t184" style="position:absolute;margin-left:48.85pt;margin-top:1.65pt;width:24pt;height:30pt;z-index:251653120" strokeweight="2pt"/>
        </w:pict>
      </w:r>
      <w:r>
        <w:rPr>
          <w:noProof/>
        </w:rPr>
        <w:pict>
          <v:shape id="_x0000_s1196" type="#_x0000_t184" style="position:absolute;margin-left:24.85pt;margin-top:1.65pt;width:24pt;height:30pt;z-index:251652096" fillcolor="black" strokeweight="2pt">
            <v:fill r:id="rId17" o:title="" type="pattern"/>
          </v:shape>
        </w:pict>
      </w:r>
      <w:r>
        <w:rPr>
          <w:noProof/>
        </w:rPr>
        <w:pict>
          <v:shape id="_x0000_s1197" type="#_x0000_t184" style="position:absolute;margin-left:.85pt;margin-top:1.65pt;width:24pt;height:30pt;z-index:251651072" strokeweight="2pt"/>
        </w:pict>
      </w:r>
    </w:p>
    <w:p w:rsidR="00881B5E" w:rsidRDefault="00881B5E" w:rsidP="0082472A">
      <w:r>
        <w:rPr>
          <w:noProof/>
        </w:rPr>
        <w:pict>
          <v:shape id="_x0000_s1198" type="#_x0000_t184" style="position:absolute;margin-left:220.6pt;margin-top:11.45pt;width:24pt;height:30pt;z-index:251672576" strokeweight="2pt"/>
        </w:pict>
      </w:r>
      <w:r>
        <w:rPr>
          <w:noProof/>
        </w:rPr>
        <w:pict>
          <v:shape id="_x0000_s1199" type="#_x0000_t184" style="position:absolute;margin-left:201.1pt;margin-top:11.45pt;width:24pt;height:30pt;z-index:251670528" strokeweight="2pt"/>
        </w:pict>
      </w:r>
      <w:r>
        <w:rPr>
          <w:noProof/>
        </w:rPr>
        <w:pict>
          <v:shape id="_x0000_s1200" type="#_x0000_t184" style="position:absolute;margin-left:182.35pt;margin-top:11.45pt;width:24pt;height:30pt;z-index:251671552" fillcolor="black" strokeweight="2pt">
            <v:fill r:id="rId17" o:title="" type="pattern"/>
          </v:shape>
        </w:pict>
      </w:r>
      <w:r>
        <w:rPr>
          <w:noProof/>
        </w:rPr>
        <w:pict>
          <v:shape id="_x0000_s1201" type="#_x0000_t184" style="position:absolute;margin-left:164.35pt;margin-top:11.45pt;width:24pt;height:30pt;z-index:251669504" strokeweight="2pt"/>
        </w:pict>
      </w:r>
      <w:r>
        <w:rPr>
          <w:noProof/>
        </w:rPr>
        <w:pict>
          <v:shape id="_x0000_s1202" type="#_x0000_t184" style="position:absolute;margin-left:142.6pt;margin-top:11.45pt;width:24pt;height:30pt;z-index:251668480" strokeweight="2pt"/>
        </w:pict>
      </w:r>
      <w:r>
        <w:rPr>
          <w:noProof/>
        </w:rPr>
        <w:pict>
          <v:shape id="_x0000_s1203" type="#_x0000_t184" style="position:absolute;margin-left:120.1pt;margin-top:11.45pt;width:24pt;height:30pt;z-index:251667456" strokeweight="2pt"/>
        </w:pict>
      </w:r>
      <w:r>
        <w:rPr>
          <w:noProof/>
        </w:rPr>
        <w:pict>
          <v:shape id="_x0000_s1204" type="#_x0000_t184" style="position:absolute;margin-left:94.6pt;margin-top:11.45pt;width:24pt;height:30pt;z-index:251666432" fillcolor="black" strokeweight="2pt">
            <v:fill r:id="rId17" o:title="" type="pattern"/>
          </v:shape>
        </w:pict>
      </w:r>
      <w:r>
        <w:rPr>
          <w:noProof/>
        </w:rPr>
        <w:pict>
          <v:shape id="_x0000_s1205" type="#_x0000_t184" style="position:absolute;margin-left:72.85pt;margin-top:11.45pt;width:24pt;height:30pt;z-index:251665408" fillcolor="black" strokeweight="2pt">
            <v:fill r:id="rId17" o:title="" type="pattern"/>
          </v:shape>
        </w:pict>
      </w:r>
      <w:r>
        <w:rPr>
          <w:noProof/>
        </w:rPr>
        <w:pict>
          <v:shape id="_x0000_s1206" type="#_x0000_t184" style="position:absolute;margin-left:48.85pt;margin-top:11.45pt;width:24pt;height:30pt;z-index:251664384" strokeweight="2pt"/>
        </w:pict>
      </w:r>
      <w:r>
        <w:rPr>
          <w:noProof/>
        </w:rPr>
        <w:pict>
          <v:shape id="_x0000_s1207" type="#_x0000_t184" style="position:absolute;margin-left:24.85pt;margin-top:11.45pt;width:24pt;height:30pt;z-index:251663360" fillcolor="black" strokeweight="2pt">
            <v:fill r:id="rId17" o:title="" type="pattern"/>
          </v:shape>
        </w:pict>
      </w:r>
      <w:r>
        <w:rPr>
          <w:noProof/>
        </w:rPr>
        <w:pict>
          <v:shape id="_x0000_s1208" type="#_x0000_t184" style="position:absolute;margin-left:.85pt;margin-top:11.45pt;width:24pt;height:30pt;z-index:251662336" fillcolor="black" strokeweight="2pt">
            <v:fill r:id="rId17" o:title="" type="pattern"/>
          </v:shape>
        </w:pict>
      </w:r>
      <w:r>
        <w:t xml:space="preserve">       </w:t>
      </w:r>
    </w:p>
    <w:p w:rsidR="00881B5E" w:rsidRDefault="00881B5E" w:rsidP="0082472A"/>
    <w:p w:rsidR="00881B5E" w:rsidRDefault="00881B5E" w:rsidP="0082472A">
      <w:r>
        <w:t xml:space="preserve">                             </w:t>
      </w:r>
      <w:r w:rsidRPr="00035566">
        <w:rPr>
          <w:b/>
          <w:u w:val="single"/>
        </w:rPr>
        <w:t>TARALI</w:t>
      </w:r>
      <w:r>
        <w:t xml:space="preserve">                      </w:t>
      </w:r>
      <w:r w:rsidRPr="00035566">
        <w:rPr>
          <w:b/>
          <w:u w:val="single"/>
        </w:rPr>
        <w:t>BEYAZ</w:t>
      </w:r>
    </w:p>
    <w:p w:rsidR="00881B5E" w:rsidRDefault="00881B5E" w:rsidP="0082472A">
      <w:pPr>
        <w:rPr>
          <w:rFonts w:cs="Calibri"/>
        </w:rPr>
      </w:pPr>
      <w:r>
        <w:rPr>
          <w:noProof/>
        </w:rPr>
        <w:pict>
          <v:line id="_x0000_s1209" style="position:absolute;z-index:251698176" from="161.75pt,12.55pt" to="186.7pt,12.55pt" strokeweight="2pt"/>
        </w:pict>
      </w:r>
      <w:r>
        <w:rPr>
          <w:noProof/>
        </w:rPr>
        <w:pict>
          <v:line id="_x0000_s1210" style="position:absolute;z-index:251697152" from="73.4pt,12.55pt" to="98.35pt,12.55pt" strokeweight="2pt"/>
        </w:pict>
      </w:r>
      <w:r>
        <w:rPr>
          <w:rFonts w:cs="Calibri"/>
        </w:rPr>
        <w:t xml:space="preserve">    </w:t>
      </w:r>
    </w:p>
    <w:p w:rsidR="00881B5E" w:rsidRDefault="00881B5E" w:rsidP="0082472A">
      <w:pPr>
        <w:rPr>
          <w:rFonts w:cs="Calibri"/>
        </w:rPr>
      </w:pPr>
    </w:p>
    <w:p w:rsidR="00881B5E" w:rsidRDefault="00881B5E" w:rsidP="008757DE">
      <w:pPr>
        <w:pStyle w:val="NoSpacing"/>
      </w:pPr>
    </w:p>
    <w:p w:rsidR="00881B5E" w:rsidRPr="00FE60DE" w:rsidRDefault="00881B5E" w:rsidP="008757DE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>
        <w:t xml:space="preserve">      </w:t>
      </w:r>
      <w:r>
        <w:rPr>
          <w:rFonts w:ascii="Times New Roman" w:hAnsi="Times New Roman"/>
          <w:b/>
          <w:sz w:val="24"/>
          <w:szCs w:val="24"/>
          <w:u w:val="single"/>
        </w:rPr>
        <w:t>VERİLEN KESİRLERİ ŞEKİLLE GÖSTER</w:t>
      </w:r>
    </w:p>
    <w:p w:rsidR="00881B5E" w:rsidRPr="006014DD" w:rsidRDefault="00881B5E" w:rsidP="008757DE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oval id="_x0000_s1211" style="position:absolute;margin-left:87.3pt;margin-top:3.2pt;width:73.5pt;height:63.75pt;z-index:251688960" strokeweight="2pt"/>
        </w:pict>
      </w:r>
      <w:r>
        <w:t xml:space="preserve"> </w:t>
      </w:r>
      <w:r w:rsidRPr="006014DD">
        <w:rPr>
          <w:sz w:val="32"/>
          <w:szCs w:val="32"/>
        </w:rPr>
        <w:t xml:space="preserve">     </w:t>
      </w:r>
      <w:r w:rsidRPr="006014DD">
        <w:rPr>
          <w:rFonts w:ascii="Times New Roman" w:hAnsi="Times New Roman"/>
          <w:b/>
          <w:sz w:val="32"/>
          <w:szCs w:val="32"/>
        </w:rPr>
        <w:t xml:space="preserve">1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8757DE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12" style="position:absolute;z-index:251673600" from="16pt,1.05pt" to="34pt,1.05pt" strokeweight="2pt"/>
        </w:pict>
      </w:r>
      <w:r w:rsidRPr="006014DD">
        <w:rPr>
          <w:rFonts w:ascii="Times New Roman" w:hAnsi="Times New Roman"/>
          <w:b/>
          <w:sz w:val="32"/>
          <w:szCs w:val="32"/>
        </w:rPr>
        <w:t xml:space="preserve">     </w:t>
      </w:r>
      <w:r>
        <w:rPr>
          <w:rFonts w:ascii="Times New Roman" w:hAnsi="Times New Roman"/>
          <w:b/>
          <w:sz w:val="32"/>
          <w:szCs w:val="32"/>
        </w:rPr>
        <w:t>4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</w:p>
    <w:p w:rsidR="00881B5E" w:rsidRPr="00AF6D90" w:rsidRDefault="00881B5E" w:rsidP="008757DE">
      <w:pPr>
        <w:rPr>
          <w:rFonts w:cs="Calibri"/>
          <w:sz w:val="2"/>
          <w:szCs w:val="2"/>
        </w:rPr>
      </w:pPr>
    </w:p>
    <w:p w:rsidR="00881B5E" w:rsidRDefault="00881B5E" w:rsidP="00AF6D90">
      <w:pPr>
        <w:pStyle w:val="NoSpacing"/>
        <w:rPr>
          <w:rFonts w:ascii="Times New Roman" w:hAnsi="Times New Roman"/>
          <w:b/>
          <w:sz w:val="36"/>
          <w:szCs w:val="36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AF6D90">
      <w:pPr>
        <w:pStyle w:val="NoSpacing"/>
      </w:pPr>
    </w:p>
    <w:p w:rsidR="00881B5E" w:rsidRPr="006014DD" w:rsidRDefault="00881B5E" w:rsidP="00AF6D90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rect id="_x0000_s1213" style="position:absolute;margin-left:45.45pt;margin-top:1.9pt;width:185.25pt;height:45pt;z-index:251675648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 3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AF6D90">
      <w:pPr>
        <w:rPr>
          <w:rFonts w:cs="Calibri"/>
        </w:rPr>
      </w:pPr>
      <w:r>
        <w:rPr>
          <w:noProof/>
        </w:rPr>
        <w:pict>
          <v:line id="_x0000_s1214" style="position:absolute;z-index:251674624" from="10.7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 7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AF6D90">
      <w:pPr>
        <w:pStyle w:val="NoSpacing"/>
        <w:rPr>
          <w:rFonts w:ascii="Times New Roman" w:hAnsi="Times New Roman"/>
          <w:b/>
          <w:sz w:val="36"/>
          <w:szCs w:val="36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AF6D90">
      <w:pPr>
        <w:pStyle w:val="NoSpacing"/>
      </w:pPr>
    </w:p>
    <w:p w:rsidR="00881B5E" w:rsidRPr="006014DD" w:rsidRDefault="00881B5E" w:rsidP="00AF6D90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rect id="_x0000_s1215" style="position:absolute;margin-left:40.95pt;margin-top:1.45pt;width:210pt;height:45pt;z-index:251677696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7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Pr="00AF6D90" w:rsidRDefault="00881B5E" w:rsidP="00AF6D90">
      <w:pPr>
        <w:rPr>
          <w:rFonts w:cs="Calibri"/>
        </w:rPr>
      </w:pPr>
      <w:r>
        <w:rPr>
          <w:noProof/>
        </w:rPr>
        <w:pict>
          <v:line id="_x0000_s1216" style="position:absolute;z-index:251676672" from="4.55pt,1.05pt" to="22.5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9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AF6D90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"/>
          <w:szCs w:val="2"/>
        </w:rPr>
        <w:t xml:space="preserve">                    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AF6D90">
      <w:pPr>
        <w:pStyle w:val="NoSpacing"/>
      </w:pPr>
    </w:p>
    <w:p w:rsidR="00881B5E" w:rsidRPr="006014DD" w:rsidRDefault="00881B5E" w:rsidP="00AF6D90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rect id="_x0000_s1217" style="position:absolute;margin-left:40.95pt;margin-top:5.3pt;width:3in;height:45pt;z-index:251679744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5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AF6D90">
      <w:pPr>
        <w:rPr>
          <w:rFonts w:cs="Calibri"/>
        </w:rPr>
      </w:pPr>
      <w:r>
        <w:rPr>
          <w:noProof/>
        </w:rPr>
        <w:pict>
          <v:line id="_x0000_s1218" style="position:absolute;z-index:251678720" from="4.5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12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"/>
          <w:szCs w:val="2"/>
        </w:rPr>
        <w:t xml:space="preserve">                    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Pr="004628BC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Pr="004628BC" w:rsidRDefault="00881B5E" w:rsidP="00FE565B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FE565B">
      <w:pPr>
        <w:pStyle w:val="NoSpacing"/>
      </w:pPr>
    </w:p>
    <w:p w:rsidR="00881B5E" w:rsidRPr="006014DD" w:rsidRDefault="00881B5E" w:rsidP="00FE565B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rect id="_x0000_s1219" style="position:absolute;margin-left:34pt;margin-top:.6pt;width:234.2pt;height:45pt;z-index:251681792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8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FE565B">
      <w:pPr>
        <w:rPr>
          <w:rFonts w:cs="Calibri"/>
        </w:rPr>
      </w:pPr>
      <w:r>
        <w:rPr>
          <w:noProof/>
        </w:rPr>
        <w:pict>
          <v:line id="_x0000_s1220" style="position:absolute;z-index:251680768" from="4.5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15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AF6D90">
      <w:pPr>
        <w:pStyle w:val="NoSpacing"/>
      </w:pPr>
    </w:p>
    <w:p w:rsidR="00881B5E" w:rsidRDefault="00881B5E" w:rsidP="00FE565B">
      <w:pPr>
        <w:pStyle w:val="NoSpacing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2"/>
          <w:szCs w:val="2"/>
        </w:rPr>
        <w:t xml:space="preserve">  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FE565B">
      <w:pPr>
        <w:pStyle w:val="NoSpacing"/>
      </w:pPr>
      <w:r>
        <w:rPr>
          <w:noProof/>
        </w:rPr>
        <w:pict>
          <v:rect id="_x0000_s1221" style="position:absolute;margin-left:40.95pt;margin-top:9.15pt;width:210pt;height:45pt;z-index:251683840" strokeweight="2pt"/>
        </w:pict>
      </w:r>
    </w:p>
    <w:p w:rsidR="00881B5E" w:rsidRPr="006014DD" w:rsidRDefault="00881B5E" w:rsidP="00FE565B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8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FE565B">
      <w:pPr>
        <w:rPr>
          <w:rFonts w:cs="Calibri"/>
        </w:rPr>
      </w:pPr>
      <w:r>
        <w:rPr>
          <w:noProof/>
        </w:rPr>
        <w:pict>
          <v:line id="_x0000_s1222" style="position:absolute;z-index:251682816" from="4.5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8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FE565B">
      <w:pPr>
        <w:pStyle w:val="NoSpacing"/>
      </w:pPr>
      <w:r>
        <w:t xml:space="preserve">   </w:t>
      </w:r>
      <w:r>
        <w:rPr>
          <w:sz w:val="2"/>
          <w:szCs w:val="2"/>
        </w:rPr>
        <w:t xml:space="preserve">       </w:t>
      </w:r>
      <w:r>
        <w:t xml:space="preserve">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4628BC">
      <w:pPr>
        <w:pStyle w:val="NoSpacing"/>
      </w:pPr>
    </w:p>
    <w:p w:rsidR="00881B5E" w:rsidRPr="006014DD" w:rsidRDefault="00881B5E" w:rsidP="004628B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rect id="_x0000_s1223" style="position:absolute;margin-left:40.95pt;margin-top:1.05pt;width:210pt;height:45pt;z-index:251685888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5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Pr="004628BC" w:rsidRDefault="00881B5E" w:rsidP="004628BC">
      <w:pPr>
        <w:rPr>
          <w:rFonts w:cs="Calibri"/>
        </w:rPr>
      </w:pPr>
      <w:r>
        <w:rPr>
          <w:noProof/>
        </w:rPr>
        <w:pict>
          <v:line id="_x0000_s1224" style="position:absolute;z-index:251684864" from="4.5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 7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4628B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Pr="004628BC" w:rsidRDefault="00881B5E" w:rsidP="004628BC">
      <w:pPr>
        <w:pStyle w:val="NoSpacing"/>
      </w:pPr>
      <w:r>
        <w:rPr>
          <w:rFonts w:ascii="Times New Roman" w:hAnsi="Times New Roman"/>
          <w:b/>
          <w:sz w:val="2"/>
          <w:szCs w:val="2"/>
        </w:rPr>
        <w:t xml:space="preserve">                                    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4628BC">
      <w:pPr>
        <w:pStyle w:val="NoSpacing"/>
        <w:rPr>
          <w:rFonts w:cs="Calibri"/>
        </w:rPr>
      </w:pPr>
      <w:r>
        <w:rPr>
          <w:noProof/>
        </w:rPr>
        <w:pict>
          <v:rect id="_x0000_s1225" style="position:absolute;margin-left:40.95pt;margin-top:15.4pt;width:223.5pt;height:45pt;z-index:251687936" strokeweight="2pt"/>
        </w:pict>
      </w:r>
      <w:r>
        <w:rPr>
          <w:rFonts w:cs="Calibri"/>
        </w:rPr>
        <w:t xml:space="preserve">   </w:t>
      </w:r>
    </w:p>
    <w:p w:rsidR="00881B5E" w:rsidRPr="006014DD" w:rsidRDefault="00881B5E" w:rsidP="004628B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rFonts w:cs="Calibri"/>
        </w:rPr>
        <w:t xml:space="preserve">     </w:t>
      </w:r>
      <w:r>
        <w:rPr>
          <w:rFonts w:ascii="Times New Roman" w:hAnsi="Times New Roman"/>
          <w:b/>
          <w:sz w:val="32"/>
          <w:szCs w:val="32"/>
        </w:rPr>
        <w:t>3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Pr="004628BC" w:rsidRDefault="00881B5E" w:rsidP="004628BC">
      <w:pPr>
        <w:rPr>
          <w:rFonts w:cs="Calibri"/>
        </w:rPr>
      </w:pPr>
      <w:r>
        <w:rPr>
          <w:noProof/>
        </w:rPr>
        <w:pict>
          <v:line id="_x0000_s1226" style="position:absolute;z-index:251686912" from="4.55pt,1.05pt" to="28.75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 14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940C2C">
      <w:pPr>
        <w:pStyle w:val="NoSpacing"/>
      </w:pPr>
    </w:p>
    <w:p w:rsidR="00881B5E" w:rsidRPr="00E03CCE" w:rsidRDefault="00881B5E" w:rsidP="00940C2C">
      <w:pPr>
        <w:pStyle w:val="NoSpacing"/>
        <w:rPr>
          <w:rFonts w:ascii="Times New Roman" w:hAnsi="Times New Roman"/>
          <w:b/>
          <w:caps/>
          <w:sz w:val="24"/>
          <w:szCs w:val="24"/>
          <w:u w:val="single"/>
        </w:rPr>
      </w:pPr>
      <w:r w:rsidRPr="00E03CCE">
        <w:rPr>
          <w:rFonts w:ascii="Times New Roman" w:hAnsi="Times New Roman"/>
          <w:b/>
          <w:caps/>
          <w:sz w:val="24"/>
          <w:szCs w:val="24"/>
          <w:u w:val="single"/>
        </w:rPr>
        <w:t xml:space="preserve">belirtilen kesir kadarını boyayınız </w:t>
      </w:r>
    </w:p>
    <w:p w:rsidR="00881B5E" w:rsidRDefault="00881B5E" w:rsidP="00940C2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group id="_x0000_s1227" style="position:absolute;margin-left:50.65pt;margin-top:8.1pt;width:126pt;height:50.25pt;z-index:251721728" coordorigin="6277,11857" coordsize="4140,900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228" type="#_x0000_t8" style="position:absolute;left:6277;top:11857;width:4140;height:900;rotation:180" adj="2775" strokeweight="2pt"/>
            <v:line id="_x0000_s1229" style="position:absolute;flip:x" from="9337,11857" to="9877,12757" strokeweight="2pt"/>
            <v:line id="_x0000_s1230" style="position:absolute" from="8977,11857" to="9337,12757" strokeweight="2pt"/>
            <v:line id="_x0000_s1231" style="position:absolute;flip:x" from="8437,11857" to="8977,12757" strokeweight="2pt"/>
            <v:line id="_x0000_s1232" style="position:absolute" from="7897,11857" to="8437,12757" strokeweight="2pt"/>
            <v:line id="_x0000_s1233" style="position:absolute;flip:x" from="7357,11857" to="7897,12757" strokeweight="2pt"/>
            <v:line id="_x0000_s1234" style="position:absolute" from="6817,11857" to="7357,12757" strokeweight="2pt"/>
          </v:group>
        </w:pict>
      </w:r>
    </w:p>
    <w:p w:rsidR="00881B5E" w:rsidRPr="006014DD" w:rsidRDefault="00881B5E" w:rsidP="00940C2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E03CCE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35" style="position:absolute;z-index:251722752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7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Pr="00E03CCE" w:rsidRDefault="00881B5E" w:rsidP="00E03CCE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6" type="#_x0000_t32" style="position:absolute;margin-left:106.6pt;margin-top:21.25pt;width:.75pt;height:88pt;z-index:251725824" o:connectortype="straight" strokeweight="2pt"/>
        </w:pict>
      </w:r>
      <w:r>
        <w:rPr>
          <w:noProof/>
        </w:rPr>
        <w:pict>
          <v:oval id="_x0000_s1237" style="position:absolute;margin-left:58.3pt;margin-top:21.4pt;width:96.4pt;height:87.85pt;z-index:251724800" strokeweight="2pt"/>
        </w:pic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Pr="006014DD" w:rsidRDefault="00881B5E" w:rsidP="00E03CCE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 id="_x0000_s1238" type="#_x0000_t32" style="position:absolute;margin-left:75.45pt;margin-top:.45pt;width:61.15pt;height:63.1pt;flip:x y;z-index:251729920" o:connectortype="straight" strokeweight="2pt"/>
        </w:pict>
      </w:r>
      <w:r>
        <w:rPr>
          <w:noProof/>
        </w:rPr>
        <w:pict>
          <v:shape id="_x0000_s1239" type="#_x0000_t32" style="position:absolute;margin-left:107.35pt;margin-top:.45pt;width:36.45pt;height:31.55pt;flip:x;z-index:251727872" o:connectortype="straight" strokeweight="2pt"/>
        </w:pict>
      </w:r>
      <w:r>
        <w:rPr>
          <w:rFonts w:ascii="Times New Roman" w:hAnsi="Times New Roman"/>
          <w:b/>
          <w:sz w:val="32"/>
          <w:szCs w:val="32"/>
        </w:rPr>
        <w:t>3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E03CCE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 id="_x0000_s1240" type="#_x0000_t32" style="position:absolute;margin-left:70.15pt;margin-top:13.6pt;width:36.45pt;height:31.55pt;flip:x;z-index:251728896" o:connectortype="straight" strokeweight="2pt"/>
        </w:pict>
      </w:r>
      <w:r>
        <w:rPr>
          <w:noProof/>
        </w:rPr>
        <w:pict>
          <v:shape id="_x0000_s1241" type="#_x0000_t32" style="position:absolute;margin-left:58.3pt;margin-top:13.55pt;width:96.4pt;height:.05pt;flip:x;z-index:251726848" o:connectortype="straight" strokeweight="2pt"/>
        </w:pict>
      </w:r>
      <w:r>
        <w:rPr>
          <w:noProof/>
        </w:rPr>
        <w:pict>
          <v:line id="_x0000_s1242" style="position:absolute;z-index:251723776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8</w:t>
      </w:r>
      <w:r w:rsidRPr="006014DD">
        <w:rPr>
          <w:rFonts w:ascii="Times New Roman" w:hAnsi="Times New Roman"/>
          <w:b/>
          <w:sz w:val="32"/>
          <w:szCs w:val="32"/>
        </w:rPr>
        <w:t xml:space="preserve">    </w:t>
      </w:r>
    </w:p>
    <w:p w:rsidR="00881B5E" w:rsidRDefault="00881B5E" w:rsidP="00E03CCE">
      <w:pPr>
        <w:pStyle w:val="NoSpacing"/>
      </w:pPr>
    </w:p>
    <w:p w:rsidR="00881B5E" w:rsidRDefault="00881B5E" w:rsidP="0082472A">
      <w:pPr>
        <w:rPr>
          <w:rFonts w:cs="Calibri"/>
        </w:rPr>
      </w:pPr>
    </w:p>
    <w:p w:rsidR="00881B5E" w:rsidRDefault="00881B5E" w:rsidP="00E03CCE">
      <w:pPr>
        <w:pStyle w:val="NoSpacing"/>
        <w:rPr>
          <w:rFonts w:ascii="Times New Roman" w:hAnsi="Times New Roman"/>
          <w:b/>
          <w:sz w:val="36"/>
          <w:szCs w:val="36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E03CCE">
      <w:pPr>
        <w:pStyle w:val="NoSpacing"/>
      </w:pPr>
      <w:r>
        <w:rPr>
          <w:noProof/>
        </w:rPr>
        <w:pict>
          <v:rect id="_x0000_s1243" style="position:absolute;margin-left:187.7pt;margin-top:8.9pt;width:9.75pt;height:48pt;z-index:251749376" strokeweight="1.25pt"/>
        </w:pict>
      </w:r>
      <w:r>
        <w:rPr>
          <w:noProof/>
        </w:rPr>
        <w:pict>
          <v:rect id="_x0000_s1244" style="position:absolute;margin-left:177.95pt;margin-top:8.9pt;width:9.75pt;height:48pt;z-index:251748352" strokeweight="1.25pt"/>
        </w:pict>
      </w:r>
      <w:r>
        <w:rPr>
          <w:noProof/>
        </w:rPr>
        <w:pict>
          <v:rect id="_x0000_s1245" style="position:absolute;margin-left:168.2pt;margin-top:8.9pt;width:9.75pt;height:48pt;z-index:251747328" strokeweight="1.25pt"/>
        </w:pict>
      </w:r>
      <w:r>
        <w:rPr>
          <w:noProof/>
        </w:rPr>
        <w:pict>
          <v:rect id="_x0000_s1246" style="position:absolute;margin-left:158.45pt;margin-top:8.9pt;width:9.75pt;height:48pt;z-index:251746304" strokeweight="1.25pt"/>
        </w:pict>
      </w:r>
      <w:r>
        <w:rPr>
          <w:noProof/>
        </w:rPr>
        <w:pict>
          <v:rect id="_x0000_s1247" style="position:absolute;margin-left:148.7pt;margin-top:8.9pt;width:9.75pt;height:48pt;z-index:251745280" strokeweight="1.25pt"/>
        </w:pict>
      </w:r>
      <w:r>
        <w:rPr>
          <w:noProof/>
        </w:rPr>
        <w:pict>
          <v:rect id="_x0000_s1248" style="position:absolute;margin-left:138.95pt;margin-top:8.9pt;width:9.75pt;height:48pt;z-index:251744256" strokeweight="1.25pt"/>
        </w:pict>
      </w:r>
      <w:r>
        <w:rPr>
          <w:noProof/>
        </w:rPr>
        <w:pict>
          <v:rect id="_x0000_s1249" style="position:absolute;margin-left:129.2pt;margin-top:8.9pt;width:9.75pt;height:48pt;z-index:251743232" strokeweight="1.25pt"/>
        </w:pict>
      </w:r>
      <w:r>
        <w:rPr>
          <w:noProof/>
        </w:rPr>
        <w:pict>
          <v:rect id="_x0000_s1250" style="position:absolute;margin-left:119.45pt;margin-top:8.9pt;width:9.75pt;height:48pt;z-index:251742208" strokeweight="1.25pt"/>
        </w:pict>
      </w:r>
      <w:r>
        <w:rPr>
          <w:noProof/>
        </w:rPr>
        <w:pict>
          <v:rect id="_x0000_s1251" style="position:absolute;margin-left:109.7pt;margin-top:8.9pt;width:9.75pt;height:48pt;z-index:251741184" strokeweight="1.25pt"/>
        </w:pict>
      </w:r>
      <w:r>
        <w:rPr>
          <w:noProof/>
        </w:rPr>
        <w:pict>
          <v:rect id="_x0000_s1252" style="position:absolute;margin-left:99.95pt;margin-top:8.9pt;width:9.75pt;height:48pt;z-index:251740160" strokeweight="1.25pt"/>
        </w:pict>
      </w:r>
      <w:r>
        <w:rPr>
          <w:noProof/>
        </w:rPr>
        <w:pict>
          <v:rect id="_x0000_s1253" style="position:absolute;margin-left:90.2pt;margin-top:8.9pt;width:9.75pt;height:48pt;z-index:251739136" strokeweight="1.25pt"/>
        </w:pict>
      </w:r>
      <w:r>
        <w:rPr>
          <w:noProof/>
        </w:rPr>
        <w:pict>
          <v:rect id="_x0000_s1254" style="position:absolute;margin-left:81.85pt;margin-top:8.9pt;width:9.75pt;height:48pt;z-index:251738112" strokeweight="1.25pt"/>
        </w:pict>
      </w:r>
      <w:r>
        <w:rPr>
          <w:noProof/>
        </w:rPr>
        <w:pict>
          <v:rect id="_x0000_s1255" style="position:absolute;margin-left:72.1pt;margin-top:8.9pt;width:9.75pt;height:48pt;z-index:251737088" strokeweight="1.25pt"/>
        </w:pict>
      </w:r>
      <w:r>
        <w:rPr>
          <w:noProof/>
        </w:rPr>
        <w:pict>
          <v:rect id="_x0000_s1256" style="position:absolute;margin-left:62.35pt;margin-top:8.9pt;width:9.75pt;height:48pt;z-index:251736064" strokeweight="1.25pt"/>
        </w:pict>
      </w:r>
      <w:r>
        <w:rPr>
          <w:noProof/>
        </w:rPr>
        <w:pict>
          <v:rect id="_x0000_s1257" style="position:absolute;margin-left:52.6pt;margin-top:8.9pt;width:9.75pt;height:48pt;z-index:251735040" strokeweight="1.25pt"/>
        </w:pict>
      </w:r>
      <w:r>
        <w:rPr>
          <w:noProof/>
        </w:rPr>
        <w:pict>
          <v:rect id="_x0000_s1258" style="position:absolute;margin-left:42.85pt;margin-top:8.9pt;width:9.75pt;height:48pt;z-index:251734016" strokeweight="1.25pt"/>
        </w:pict>
      </w:r>
      <w:r>
        <w:rPr>
          <w:noProof/>
        </w:rPr>
        <w:pict>
          <v:rect id="_x0000_s1259" style="position:absolute;margin-left:33.1pt;margin-top:8.9pt;width:9.75pt;height:48pt;z-index:251732992" strokeweight="1.25pt"/>
        </w:pict>
      </w:r>
      <w:r>
        <w:rPr>
          <w:noProof/>
        </w:rPr>
        <w:pict>
          <v:rect id="_x0000_s1260" style="position:absolute;margin-left:23.35pt;margin-top:8.9pt;width:9.75pt;height:48pt;z-index:251731968" strokeweight="1.25pt"/>
        </w:pict>
      </w:r>
    </w:p>
    <w:p w:rsidR="00881B5E" w:rsidRPr="006014DD" w:rsidRDefault="00881B5E" w:rsidP="00524191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11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82472A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61" style="position:absolute;z-index:251730944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18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</w:p>
    <w:p w:rsidR="00881B5E" w:rsidRPr="00524191" w:rsidRDefault="00881B5E" w:rsidP="0082472A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262" type="#_x0000_t126" style="position:absolute;margin-left:218.35pt;margin-top:27.55pt;width:31.2pt;height:62.35pt;z-index:251757568" strokeweight="2pt"/>
        </w:pict>
      </w:r>
      <w:r>
        <w:rPr>
          <w:noProof/>
        </w:rPr>
        <w:pict>
          <v:shape id="_x0000_s1263" type="#_x0000_t126" style="position:absolute;margin-left:187.15pt;margin-top:27.55pt;width:31.2pt;height:62.35pt;z-index:251756544" strokeweight="2pt"/>
        </w:pict>
      </w:r>
      <w:r>
        <w:rPr>
          <w:noProof/>
        </w:rPr>
        <w:pict>
          <v:shape id="_x0000_s1264" type="#_x0000_t126" style="position:absolute;margin-left:155.95pt;margin-top:27.55pt;width:31.2pt;height:62.35pt;z-index:251755520" strokeweight="2pt"/>
        </w:pict>
      </w:r>
      <w:r>
        <w:rPr>
          <w:noProof/>
        </w:rPr>
        <w:pict>
          <v:shape id="_x0000_s1265" type="#_x0000_t126" style="position:absolute;margin-left:124.75pt;margin-top:27.55pt;width:31.2pt;height:62.35pt;z-index:251754496" strokeweight="2pt"/>
        </w:pict>
      </w:r>
      <w:r>
        <w:rPr>
          <w:noProof/>
        </w:rPr>
        <w:pict>
          <v:shape id="_x0000_s1266" type="#_x0000_t126" style="position:absolute;margin-left:93.55pt;margin-top:27.55pt;width:31.2pt;height:62.35pt;z-index:251753472" strokeweight="2pt"/>
        </w:pict>
      </w:r>
      <w:r>
        <w:rPr>
          <w:noProof/>
        </w:rPr>
        <w:pict>
          <v:shape id="_x0000_s1267" type="#_x0000_t126" style="position:absolute;margin-left:62.35pt;margin-top:27.55pt;width:31.2pt;height:62.35pt;z-index:251752448" strokeweight="2pt"/>
        </w:pict>
      </w:r>
      <w:r>
        <w:rPr>
          <w:noProof/>
        </w:rPr>
        <w:pict>
          <v:shape id="_x0000_s1268" type="#_x0000_t126" style="position:absolute;margin-left:31.15pt;margin-top:27.55pt;width:31.2pt;height:62.35pt;z-index:251751424" strokeweight="2pt"/>
        </w:pic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Pr="006014DD" w:rsidRDefault="00881B5E" w:rsidP="00524191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8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524191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69" style="position:absolute;z-index:251750400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14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</w:p>
    <w:p w:rsidR="00881B5E" w:rsidRDefault="00881B5E" w:rsidP="00010B6C">
      <w:pPr>
        <w:pStyle w:val="NoSpacing"/>
      </w:pP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Pr="00010B6C" w:rsidRDefault="00881B5E" w:rsidP="00010B6C">
      <w:pPr>
        <w:pStyle w:val="NoSpacing"/>
        <w:rPr>
          <w:rFonts w:ascii="Times New Roman" w:hAnsi="Times New Roman"/>
          <w:b/>
          <w:sz w:val="2"/>
          <w:szCs w:val="2"/>
        </w:rPr>
      </w:pPr>
    </w:p>
    <w:p w:rsidR="00881B5E" w:rsidRPr="006014DD" w:rsidRDefault="00881B5E" w:rsidP="00010B6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70" type="#_x0000_t7" style="position:absolute;margin-left:232.3pt;margin-top:.45pt;width:29.25pt;height:32.75pt;z-index:251769856" strokeweight="1.5pt"/>
        </w:pict>
      </w:r>
      <w:r>
        <w:rPr>
          <w:noProof/>
        </w:rPr>
        <w:pict>
          <v:shape id="_x0000_s1271" type="#_x0000_t7" style="position:absolute;margin-left:211.75pt;margin-top:.45pt;width:29.25pt;height:32.75pt;z-index:251768832" strokeweight="1.5pt"/>
        </w:pict>
      </w:r>
      <w:r>
        <w:rPr>
          <w:noProof/>
        </w:rPr>
        <w:pict>
          <v:shape id="_x0000_s1272" type="#_x0000_t7" style="position:absolute;margin-left:189.1pt;margin-top:.45pt;width:29.25pt;height:32.75pt;z-index:251767808" strokeweight="1.5pt"/>
        </w:pict>
      </w:r>
      <w:r>
        <w:rPr>
          <w:noProof/>
        </w:rPr>
        <w:pict>
          <v:shape id="_x0000_s1273" type="#_x0000_t7" style="position:absolute;margin-left:168.2pt;margin-top:.45pt;width:29.25pt;height:32.75pt;z-index:251766784" strokeweight="1.5pt"/>
        </w:pict>
      </w:r>
      <w:r>
        <w:rPr>
          <w:noProof/>
        </w:rPr>
        <w:pict>
          <v:shape id="_x0000_s1274" type="#_x0000_t7" style="position:absolute;margin-left:147.4pt;margin-top:.45pt;width:29.25pt;height:32.75pt;z-index:251765760" strokeweight="1.5pt"/>
        </w:pict>
      </w:r>
      <w:r>
        <w:rPr>
          <w:noProof/>
        </w:rPr>
        <w:pict>
          <v:shape id="_x0000_s1275" type="#_x0000_t7" style="position:absolute;margin-left:124.75pt;margin-top:.45pt;width:29.25pt;height:32.75pt;z-index:251764736" strokeweight="1.5pt"/>
        </w:pict>
      </w:r>
      <w:r>
        <w:rPr>
          <w:noProof/>
        </w:rPr>
        <w:pict>
          <v:shape id="_x0000_s1276" type="#_x0000_t7" style="position:absolute;margin-left:103.55pt;margin-top:.45pt;width:29.25pt;height:32.75pt;z-index:251763712" strokeweight="1.5pt"/>
        </w:pict>
      </w:r>
      <w:r>
        <w:rPr>
          <w:noProof/>
        </w:rPr>
        <w:pict>
          <v:shape id="_x0000_s1277" type="#_x0000_t7" style="position:absolute;margin-left:83.5pt;margin-top:.45pt;width:29.25pt;height:32.75pt;z-index:251762688" strokeweight="1.5pt"/>
        </w:pict>
      </w:r>
      <w:r>
        <w:rPr>
          <w:noProof/>
        </w:rPr>
        <w:pict>
          <v:shape id="_x0000_s1278" type="#_x0000_t7" style="position:absolute;margin-left:62.5pt;margin-top:.45pt;width:29.25pt;height:32.75pt;z-index:251761664" strokeweight="1.5pt"/>
        </w:pict>
      </w:r>
      <w:r>
        <w:rPr>
          <w:noProof/>
        </w:rPr>
        <w:pict>
          <v:shape id="_x0000_s1279" type="#_x0000_t7" style="position:absolute;margin-left:40.9pt;margin-top:.45pt;width:29.25pt;height:32.75pt;z-index:251760640" strokeweight="1.5pt"/>
        </w:pict>
      </w:r>
      <w:r>
        <w:rPr>
          <w:noProof/>
        </w:rPr>
        <w:pict>
          <v:shape id="_x0000_s1280" type="#_x0000_t7" style="position:absolute;margin-left:21.25pt;margin-top:.45pt;width:29.25pt;height:32.75pt;z-index:251759616" strokeweight="1.5pt"/>
        </w:pict>
      </w:r>
      <w:r>
        <w:rPr>
          <w:rFonts w:ascii="Times New Roman" w:hAnsi="Times New Roman"/>
          <w:b/>
          <w:sz w:val="32"/>
          <w:szCs w:val="32"/>
        </w:rPr>
        <w:t xml:space="preserve"> 7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010B6C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81" style="position:absolute;z-index:251758592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11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</w:p>
    <w:p w:rsidR="00881B5E" w:rsidRPr="00010B6C" w:rsidRDefault="00881B5E" w:rsidP="00010B6C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"/>
          <w:szCs w:val="2"/>
        </w:rPr>
        <w:t xml:space="preserve">   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--------------------------------------</w:t>
      </w:r>
    </w:p>
    <w:p w:rsidR="00881B5E" w:rsidRPr="006014DD" w:rsidRDefault="00881B5E" w:rsidP="00010B6C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282" type="#_x0000_t133" style="position:absolute;margin-left:187.7pt;margin-top:7.6pt;width:27.15pt;height:19.5pt;z-index:251781120" strokeweight="1.75pt"/>
        </w:pict>
      </w:r>
      <w:r>
        <w:rPr>
          <w:noProof/>
        </w:rPr>
        <w:pict>
          <v:shape id="_x0000_s1283" type="#_x0000_t133" style="position:absolute;margin-left:168.2pt;margin-top:7.6pt;width:27.15pt;height:19.5pt;z-index:251780096" strokeweight="1.75pt"/>
        </w:pict>
      </w:r>
      <w:r>
        <w:rPr>
          <w:noProof/>
        </w:rPr>
        <w:pict>
          <v:shape id="_x0000_s1284" type="#_x0000_t133" style="position:absolute;margin-left:150.8pt;margin-top:7.6pt;width:27.15pt;height:19.5pt;z-index:251779072" strokeweight="1.75pt"/>
        </w:pict>
      </w:r>
      <w:r>
        <w:rPr>
          <w:noProof/>
        </w:rPr>
        <w:pict>
          <v:shape id="_x0000_s1285" type="#_x0000_t133" style="position:absolute;margin-left:133.05pt;margin-top:7.6pt;width:27.15pt;height:19.5pt;z-index:251778048" strokeweight="1.75pt"/>
        </w:pict>
      </w:r>
      <w:r>
        <w:rPr>
          <w:noProof/>
        </w:rPr>
        <w:pict>
          <v:shape id="_x0000_s1286" type="#_x0000_t133" style="position:absolute;margin-left:116.4pt;margin-top:7.6pt;width:27.15pt;height:19.5pt;z-index:251777024" strokeweight="1.75pt"/>
        </w:pict>
      </w:r>
      <w:r>
        <w:rPr>
          <w:noProof/>
        </w:rPr>
        <w:pict>
          <v:shape id="_x0000_s1287" type="#_x0000_t133" style="position:absolute;margin-left:97.6pt;margin-top:7.6pt;width:27.15pt;height:19.5pt;z-index:251776000" strokeweight="1.75pt"/>
        </w:pict>
      </w:r>
      <w:r>
        <w:rPr>
          <w:noProof/>
        </w:rPr>
        <w:pict>
          <v:shape id="_x0000_s1288" type="#_x0000_t133" style="position:absolute;margin-left:79.45pt;margin-top:7.6pt;width:27.15pt;height:19.5pt;z-index:251774976" strokeweight="1.75pt"/>
        </w:pict>
      </w:r>
      <w:r>
        <w:rPr>
          <w:noProof/>
        </w:rPr>
        <w:pict>
          <v:shape id="_x0000_s1289" type="#_x0000_t133" style="position:absolute;margin-left:62.35pt;margin-top:7.6pt;width:27.15pt;height:19.5pt;z-index:251773952" strokeweight="1.75pt"/>
        </w:pict>
      </w:r>
      <w:r>
        <w:rPr>
          <w:noProof/>
        </w:rPr>
        <w:pict>
          <v:shape id="_x0000_s1290" type="#_x0000_t133" style="position:absolute;margin-left:43pt;margin-top:7.6pt;width:27.15pt;height:19.5pt;z-index:251772928" strokeweight="1.75pt"/>
        </w:pict>
      </w:r>
      <w:r>
        <w:rPr>
          <w:noProof/>
        </w:rPr>
        <w:pict>
          <v:shape id="_x0000_s1291" type="#_x0000_t133" style="position:absolute;margin-left:23.35pt;margin-top:7.6pt;width:27.15pt;height:19.5pt;z-index:251771904" strokeweight="1.75pt"/>
        </w:pict>
      </w:r>
      <w:r>
        <w:rPr>
          <w:rFonts w:ascii="Times New Roman" w:hAnsi="Times New Roman"/>
          <w:b/>
          <w:sz w:val="32"/>
          <w:szCs w:val="32"/>
        </w:rPr>
        <w:t xml:space="preserve"> 4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010B6C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line id="_x0000_s1292" style="position:absolute;z-index:251770880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>10</w:t>
      </w:r>
      <w:r w:rsidRPr="006014DD">
        <w:rPr>
          <w:rFonts w:ascii="Times New Roman" w:hAnsi="Times New Roman"/>
          <w:b/>
          <w:sz w:val="32"/>
          <w:szCs w:val="32"/>
        </w:rPr>
        <w:t xml:space="preserve">   </w:t>
      </w:r>
    </w:p>
    <w:p w:rsidR="00881B5E" w:rsidRDefault="00881B5E" w:rsidP="00125CF7">
      <w:pPr>
        <w:pStyle w:val="NoSpacing"/>
        <w:rPr>
          <w:rFonts w:ascii="Times New Roman" w:hAnsi="Times New Roman"/>
          <w:b/>
          <w:sz w:val="2"/>
          <w:szCs w:val="2"/>
        </w:rPr>
      </w:pP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Default="00881B5E" w:rsidP="00125CF7">
      <w:pPr>
        <w:pStyle w:val="NoSpacing"/>
        <w:rPr>
          <w:sz w:val="2"/>
          <w:szCs w:val="2"/>
        </w:rPr>
      </w:pPr>
    </w:p>
    <w:p w:rsidR="00881B5E" w:rsidRPr="00125CF7" w:rsidRDefault="00881B5E" w:rsidP="00125CF7">
      <w:pPr>
        <w:pStyle w:val="NoSpacing"/>
        <w:rPr>
          <w:sz w:val="2"/>
          <w:szCs w:val="2"/>
        </w:rPr>
      </w:pPr>
    </w:p>
    <w:p w:rsidR="00881B5E" w:rsidRPr="006014DD" w:rsidRDefault="00881B5E" w:rsidP="00125CF7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 id="_x0000_s1293" type="#_x0000_t4" style="position:absolute;margin-left:242pt;margin-top:2.25pt;width:27.15pt;height:31.5pt;z-index:251791360" strokeweight="1.5pt"/>
        </w:pict>
      </w:r>
      <w:r>
        <w:rPr>
          <w:noProof/>
        </w:rPr>
        <w:pict>
          <v:shape id="_x0000_s1294" type="#_x0000_t4" style="position:absolute;margin-left:214.85pt;margin-top:2.25pt;width:27.15pt;height:31.5pt;z-index:251790336" strokeweight="1.5pt"/>
        </w:pict>
      </w:r>
      <w:r>
        <w:rPr>
          <w:noProof/>
        </w:rPr>
        <w:pict>
          <v:shape id="_x0000_s1295" type="#_x0000_t4" style="position:absolute;margin-left:187.1pt;margin-top:2.25pt;width:27.15pt;height:31.5pt;z-index:251789312" strokeweight="1.5pt"/>
        </w:pict>
      </w:r>
      <w:r>
        <w:rPr>
          <w:noProof/>
        </w:rPr>
        <w:pict>
          <v:shape id="_x0000_s1296" type="#_x0000_t4" style="position:absolute;margin-left:159.95pt;margin-top:2.25pt;width:27.15pt;height:31.5pt;z-index:251788288" strokeweight="1.5pt"/>
        </w:pict>
      </w:r>
      <w:r>
        <w:rPr>
          <w:noProof/>
        </w:rPr>
        <w:pict>
          <v:shape id="_x0000_s1297" type="#_x0000_t4" style="position:absolute;margin-left:132.8pt;margin-top:2.25pt;width:27.15pt;height:31.5pt;z-index:251787264" strokeweight="1.5pt"/>
        </w:pict>
      </w:r>
      <w:r>
        <w:rPr>
          <w:noProof/>
        </w:rPr>
        <w:pict>
          <v:shape id="_x0000_s1298" type="#_x0000_t4" style="position:absolute;margin-left:104.95pt;margin-top:2.25pt;width:27.15pt;height:31.5pt;z-index:251786240" strokeweight="1.5pt"/>
        </w:pict>
      </w:r>
      <w:r>
        <w:rPr>
          <w:noProof/>
        </w:rPr>
        <w:pict>
          <v:shape id="_x0000_s1299" type="#_x0000_t4" style="position:absolute;margin-left:77.8pt;margin-top:2.25pt;width:27.15pt;height:31.5pt;z-index:251785216" strokeweight="1.5pt"/>
        </w:pict>
      </w:r>
      <w:r>
        <w:rPr>
          <w:noProof/>
        </w:rPr>
        <w:pict>
          <v:shape id="_x0000_s1300" type="#_x0000_t4" style="position:absolute;margin-left:50.65pt;margin-top:2.25pt;width:27.15pt;height:31.5pt;z-index:251784192" strokeweight="1.5pt"/>
        </w:pict>
      </w:r>
      <w:r>
        <w:rPr>
          <w:noProof/>
        </w:rPr>
        <w:pict>
          <v:shape id="_x0000_s1301" type="#_x0000_t4" style="position:absolute;margin-left:23.5pt;margin-top:2.25pt;width:27.15pt;height:31.5pt;z-index:251783168" strokeweight="1.5pt"/>
        </w:pict>
      </w:r>
      <w:r>
        <w:rPr>
          <w:rFonts w:ascii="Times New Roman" w:hAnsi="Times New Roman"/>
          <w:b/>
          <w:sz w:val="32"/>
          <w:szCs w:val="32"/>
        </w:rPr>
        <w:t xml:space="preserve"> 1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125CF7">
      <w:pPr>
        <w:pStyle w:val="NoSpacing"/>
      </w:pPr>
      <w:r>
        <w:rPr>
          <w:noProof/>
        </w:rPr>
        <w:pict>
          <v:line id="_x0000_s1302" style="position:absolute;z-index:251782144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9</w:t>
      </w:r>
    </w:p>
    <w:p w:rsidR="00881B5E" w:rsidRDefault="00881B5E" w:rsidP="00125CF7">
      <w:pPr>
        <w:pStyle w:val="NoSpacing"/>
      </w:pPr>
      <w:r>
        <w:t xml:space="preserve"> </w:t>
      </w:r>
      <w:r w:rsidRPr="00FE60DE">
        <w:rPr>
          <w:rFonts w:ascii="Times New Roman" w:hAnsi="Times New Roman"/>
          <w:b/>
          <w:sz w:val="36"/>
          <w:szCs w:val="36"/>
        </w:rPr>
        <w:t>------</w:t>
      </w:r>
      <w:r>
        <w:rPr>
          <w:rFonts w:ascii="Times New Roman" w:hAnsi="Times New Roman"/>
          <w:b/>
          <w:sz w:val="36"/>
          <w:szCs w:val="36"/>
        </w:rPr>
        <w:t>-------------------------------------</w:t>
      </w:r>
    </w:p>
    <w:p w:rsidR="00881B5E" w:rsidRDefault="00881B5E" w:rsidP="00125CF7">
      <w:pPr>
        <w:pStyle w:val="NoSpacing"/>
      </w:pPr>
    </w:p>
    <w:p w:rsidR="00881B5E" w:rsidRPr="006014DD" w:rsidRDefault="00881B5E" w:rsidP="00125CF7">
      <w:pPr>
        <w:pStyle w:val="NoSpacing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303" type="#_x0000_t15" style="position:absolute;margin-left:137.75pt;margin-top:5.45pt;width:31.35pt;height:19.8pt;rotation:270;z-index:251799552" strokeweight="1.75pt"/>
        </w:pict>
      </w:r>
      <w:r>
        <w:rPr>
          <w:noProof/>
        </w:rPr>
        <w:pict>
          <v:shape id="_x0000_s1304" type="#_x0000_t15" style="position:absolute;margin-left:117.95pt;margin-top:5.45pt;width:31.35pt;height:19.8pt;rotation:270;z-index:251798528" strokeweight="1.75pt"/>
        </w:pict>
      </w:r>
      <w:r>
        <w:rPr>
          <w:noProof/>
        </w:rPr>
        <w:pict>
          <v:shape id="_x0000_s1305" type="#_x0000_t15" style="position:absolute;margin-left:99.15pt;margin-top:5.45pt;width:31.35pt;height:19.8pt;rotation:270;z-index:251797504" strokeweight="1.75pt"/>
        </w:pict>
      </w:r>
      <w:r>
        <w:rPr>
          <w:noProof/>
        </w:rPr>
        <w:pict>
          <v:shape id="_x0000_s1306" type="#_x0000_t15" style="position:absolute;margin-left:79.35pt;margin-top:5.45pt;width:31.35pt;height:19.8pt;rotation:270;z-index:251796480" strokeweight="1.75pt"/>
        </w:pict>
      </w:r>
      <w:r>
        <w:rPr>
          <w:noProof/>
        </w:rPr>
        <w:pict>
          <v:shape id="_x0000_s1307" type="#_x0000_t15" style="position:absolute;margin-left:57.9pt;margin-top:5.45pt;width:31.35pt;height:19.8pt;rotation:270;z-index:251795456" strokeweight="1.75pt"/>
        </w:pict>
      </w:r>
      <w:r>
        <w:rPr>
          <w:noProof/>
        </w:rPr>
        <w:pict>
          <v:shape id="_x0000_s1308" type="#_x0000_t15" style="position:absolute;margin-left:37.2pt;margin-top:5.45pt;width:31.35pt;height:19.8pt;rotation:270;z-index:251794432" strokeweight="1.75pt"/>
        </w:pict>
      </w:r>
      <w:r>
        <w:rPr>
          <w:noProof/>
        </w:rPr>
        <w:pict>
          <v:shape id="_x0000_s1309" type="#_x0000_t15" style="position:absolute;margin-left:17.25pt;margin-top:5.45pt;width:31.35pt;height:19.8pt;rotation:270;z-index:251793408" strokeweight="1.75pt"/>
        </w:pict>
      </w:r>
      <w:r>
        <w:rPr>
          <w:rFonts w:ascii="Times New Roman" w:hAnsi="Times New Roman"/>
          <w:b/>
          <w:sz w:val="32"/>
          <w:szCs w:val="32"/>
        </w:rPr>
        <w:t xml:space="preserve"> 6</w:t>
      </w:r>
      <w:r w:rsidRPr="006014DD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125CF7">
      <w:pPr>
        <w:pStyle w:val="NoSpacing"/>
      </w:pPr>
      <w:r>
        <w:rPr>
          <w:noProof/>
        </w:rPr>
        <w:pict>
          <v:line id="_x0000_s1310" style="position:absolute;z-index:251792384" from="-2pt,1.05pt" to="16pt,1.05pt" strokeweight="2pt"/>
        </w:pict>
      </w:r>
      <w:r>
        <w:rPr>
          <w:rFonts w:ascii="Times New Roman" w:hAnsi="Times New Roman"/>
          <w:b/>
          <w:sz w:val="32"/>
          <w:szCs w:val="32"/>
        </w:rPr>
        <w:t xml:space="preserve"> 7</w:t>
      </w:r>
    </w:p>
    <w:p w:rsidR="00881B5E" w:rsidRDefault="00881B5E" w:rsidP="0082472A">
      <w:pPr>
        <w:rPr>
          <w:rFonts w:cs="Calibri"/>
        </w:rPr>
      </w:pPr>
    </w:p>
    <w:p w:rsidR="00881B5E" w:rsidRPr="004A6800" w:rsidRDefault="00881B5E" w:rsidP="0082472A">
      <w:pPr>
        <w:rPr>
          <w:rFonts w:cs="Calibri"/>
          <w:color w:val="C0C0C0"/>
          <w:sz w:val="16"/>
          <w:szCs w:val="16"/>
        </w:rPr>
      </w:pPr>
      <w:hyperlink r:id="rId18" w:history="1">
        <w:r w:rsidRPr="004A6800">
          <w:rPr>
            <w:rStyle w:val="Hyperlink"/>
            <w:rFonts w:cs="Calibri"/>
            <w:color w:val="C0C0C0"/>
            <w:sz w:val="16"/>
            <w:szCs w:val="16"/>
          </w:rPr>
          <w:t>www.sorubak.com</w:t>
        </w:r>
      </w:hyperlink>
      <w:r w:rsidRPr="004A6800">
        <w:rPr>
          <w:rFonts w:cs="Calibri"/>
          <w:color w:val="C0C0C0"/>
          <w:sz w:val="16"/>
          <w:szCs w:val="16"/>
        </w:rPr>
        <w:t xml:space="preserve"> </w:t>
      </w:r>
    </w:p>
    <w:p w:rsidR="00881B5E" w:rsidRDefault="00881B5E" w:rsidP="00253135">
      <w:pPr>
        <w:pStyle w:val="NoSpacing"/>
        <w:rPr>
          <w:rFonts w:cs="Calibri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pPr>
        <w:rPr>
          <w:rFonts w:cs="Calibri"/>
        </w:rPr>
      </w:pPr>
    </w:p>
    <w:p w:rsidR="00881B5E" w:rsidRDefault="00881B5E" w:rsidP="0082472A">
      <w:r>
        <w:rPr>
          <w:rFonts w:cs="Calibri"/>
        </w:rPr>
        <w:t xml:space="preserve">                                    </w:t>
      </w:r>
    </w:p>
    <w:sectPr w:rsidR="00881B5E" w:rsidSect="00FE60DE">
      <w:pgSz w:w="11906" w:h="16838"/>
      <w:pgMar w:top="426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A2FCC"/>
    <w:multiLevelType w:val="hybridMultilevel"/>
    <w:tmpl w:val="A644F32C"/>
    <w:lvl w:ilvl="0" w:tplc="0EB6BCB2">
      <w:numFmt w:val="bullet"/>
      <w:lvlText w:val="﷒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0DE"/>
    <w:rsid w:val="00010B6C"/>
    <w:rsid w:val="00035566"/>
    <w:rsid w:val="00125CF7"/>
    <w:rsid w:val="00253135"/>
    <w:rsid w:val="0040597F"/>
    <w:rsid w:val="004628BC"/>
    <w:rsid w:val="004A0B82"/>
    <w:rsid w:val="004A6800"/>
    <w:rsid w:val="00524191"/>
    <w:rsid w:val="006014DD"/>
    <w:rsid w:val="007B18CF"/>
    <w:rsid w:val="0082472A"/>
    <w:rsid w:val="008757DE"/>
    <w:rsid w:val="00881B5E"/>
    <w:rsid w:val="008D7F90"/>
    <w:rsid w:val="00940C2C"/>
    <w:rsid w:val="0096536C"/>
    <w:rsid w:val="009729D1"/>
    <w:rsid w:val="00AF6D90"/>
    <w:rsid w:val="00BE4F82"/>
    <w:rsid w:val="00C0652D"/>
    <w:rsid w:val="00CC0995"/>
    <w:rsid w:val="00D371B5"/>
    <w:rsid w:val="00E03CCE"/>
    <w:rsid w:val="00EF074F"/>
    <w:rsid w:val="00F61625"/>
    <w:rsid w:val="00F8736F"/>
    <w:rsid w:val="00FE565B"/>
    <w:rsid w:val="00FE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1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E60DE"/>
  </w:style>
  <w:style w:type="paragraph" w:styleId="ListParagraph">
    <w:name w:val="List Paragraph"/>
    <w:basedOn w:val="Normal"/>
    <w:uiPriority w:val="99"/>
    <w:qFormat/>
    <w:rsid w:val="004A0B8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A68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oleObject" Target="embeddings/oleObject1.bin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3</Pages>
  <Words>458</Words>
  <Characters>2611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edanur</cp:lastModifiedBy>
  <cp:revision>12</cp:revision>
  <dcterms:created xsi:type="dcterms:W3CDTF">2011-02-08T18:02:00Z</dcterms:created>
  <dcterms:modified xsi:type="dcterms:W3CDTF">2011-03-05T14:08:00Z</dcterms:modified>
</cp:coreProperties>
</file>