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1EB" w:rsidRDefault="004701EB" w:rsidP="00223E16">
      <w:pPr>
        <w:jc w:val="center"/>
        <w:rPr>
          <w:sz w:val="30"/>
          <w:szCs w:val="30"/>
        </w:rPr>
      </w:pPr>
      <w:r>
        <w:rPr>
          <w:sz w:val="30"/>
          <w:szCs w:val="30"/>
        </w:rPr>
        <w:t>……………… İLKÖĞRETİM OKULU 2/.. SINIFI TÜRKÇE ÇALIŞMA YAPRAĞI</w:t>
      </w:r>
    </w:p>
    <w:p w:rsidR="004701EB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Ad- Soyadı : …………………………     Sınıfı:………. </w:t>
      </w:r>
      <w:r>
        <w:rPr>
          <w:sz w:val="30"/>
          <w:szCs w:val="30"/>
        </w:rPr>
        <w:t xml:space="preserve">  Tarih : ……/……./….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1-) Aşağıdaki kelime gruplarından hangisi </w:t>
      </w:r>
      <w:r w:rsidRPr="00B56497">
        <w:rPr>
          <w:sz w:val="30"/>
          <w:szCs w:val="30"/>
          <w:u w:val="single"/>
        </w:rPr>
        <w:t>eş anlamlı</w:t>
      </w:r>
      <w:r w:rsidRPr="00B56497">
        <w:rPr>
          <w:sz w:val="30"/>
          <w:szCs w:val="30"/>
        </w:rPr>
        <w:t xml:space="preserve"> kelimelerdir?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az – çok             b-) satıcı – alıcı             c-) köpek – it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2-) Aşağıdaki sözcük gruplarından hangisi  </w:t>
      </w:r>
      <w:r w:rsidRPr="00B56497">
        <w:rPr>
          <w:sz w:val="30"/>
          <w:szCs w:val="30"/>
          <w:u w:val="single"/>
        </w:rPr>
        <w:t>zıt anlamlı</w:t>
      </w:r>
      <w:r w:rsidRPr="00B56497">
        <w:rPr>
          <w:sz w:val="30"/>
          <w:szCs w:val="30"/>
        </w:rPr>
        <w:t xml:space="preserve"> kelimelerdir? 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cevap – yanıt         b-) iyi – kötü             c-) vatan – bayrak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3-) Hangi cümlede  “hatıra”  sözcüğünün </w:t>
      </w:r>
      <w:r w:rsidRPr="00B56497">
        <w:rPr>
          <w:sz w:val="30"/>
          <w:szCs w:val="30"/>
          <w:u w:val="single"/>
        </w:rPr>
        <w:t>eş  anlamlısı</w:t>
      </w:r>
      <w:r w:rsidRPr="00B56497">
        <w:rPr>
          <w:sz w:val="30"/>
          <w:szCs w:val="30"/>
        </w:rPr>
        <w:t xml:space="preserve"> vardır?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Anneme  hediye  aldım.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b-) Dedem  eski bir  anısını anlattı.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c-) Halam  çok  hızlı araba kullanır.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  <w:u w:val="single"/>
        </w:rPr>
      </w:pPr>
      <w:r w:rsidRPr="00B56497">
        <w:rPr>
          <w:sz w:val="30"/>
          <w:szCs w:val="30"/>
        </w:rPr>
        <w:t xml:space="preserve">4-) Hangisi birbirleriyle zıt anlamlı </w:t>
      </w:r>
      <w:r w:rsidRPr="00B56497">
        <w:rPr>
          <w:sz w:val="30"/>
          <w:szCs w:val="30"/>
          <w:u w:val="single"/>
        </w:rPr>
        <w:t>değildir?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güzel – taze         b-) genç – yaşlı              c-) tok – aç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5-) “Fatma  teyze  bize  </w:t>
      </w:r>
      <w:r w:rsidRPr="00B56497">
        <w:rPr>
          <w:sz w:val="30"/>
          <w:szCs w:val="30"/>
          <w:u w:val="single"/>
        </w:rPr>
        <w:t>hikâye</w:t>
      </w:r>
      <w:r w:rsidRPr="00B56497">
        <w:rPr>
          <w:sz w:val="30"/>
          <w:szCs w:val="30"/>
        </w:rPr>
        <w:t xml:space="preserve">  anlattı.”</w:t>
      </w:r>
    </w:p>
    <w:p w:rsidR="004701EB" w:rsidRPr="00B56497" w:rsidRDefault="004701EB">
      <w:pPr>
        <w:rPr>
          <w:sz w:val="30"/>
          <w:szCs w:val="30"/>
          <w:u w:val="single"/>
        </w:rPr>
      </w:pPr>
      <w:r w:rsidRPr="00B56497">
        <w:rPr>
          <w:sz w:val="30"/>
          <w:szCs w:val="30"/>
        </w:rPr>
        <w:t xml:space="preserve">Yukarıdaki  cümlede altı çizili sözcüğün yerine hangisi  gelirse cümlenin anlamı </w:t>
      </w:r>
      <w:r w:rsidRPr="00B56497">
        <w:rPr>
          <w:sz w:val="30"/>
          <w:szCs w:val="30"/>
          <w:u w:val="single"/>
        </w:rPr>
        <w:t>değişmez?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öykü           b-) şiir              c-) cümle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6- ) yüz – elma – sıra – çay – silgi – kaz 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  Yukarıdaki sözcüklerden kaç tanesi  </w:t>
      </w:r>
      <w:r w:rsidRPr="00B56497">
        <w:rPr>
          <w:sz w:val="30"/>
          <w:szCs w:val="30"/>
          <w:u w:val="single"/>
        </w:rPr>
        <w:t xml:space="preserve">eş sesli </w:t>
      </w:r>
      <w:r w:rsidRPr="00B56497">
        <w:rPr>
          <w:sz w:val="30"/>
          <w:szCs w:val="30"/>
        </w:rPr>
        <w:t xml:space="preserve"> kelimedir?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3            b-) 4             c-) 2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7-) Hangisi eş sesli bir sözcüktür?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 a-) ağaç         b-) soba            c-) kara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  <w:u w:val="single"/>
        </w:rPr>
      </w:pPr>
      <w:r w:rsidRPr="00B56497">
        <w:rPr>
          <w:sz w:val="30"/>
          <w:szCs w:val="30"/>
        </w:rPr>
        <w:t xml:space="preserve">8-) Hangisi eş sesli bir sözcük </w:t>
      </w:r>
      <w:r w:rsidRPr="00B56497">
        <w:rPr>
          <w:sz w:val="30"/>
          <w:szCs w:val="30"/>
          <w:u w:val="single"/>
        </w:rPr>
        <w:t>değildir?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 a-) ocak           b-) top           c-) çorap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9-) “çalmak”  sözcüğü  hangi cümlede  “hırsızlık”  anlamında kullanılmıştır?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a-) Bugün  zil  erken  </w:t>
      </w:r>
      <w:r w:rsidRPr="00B56497">
        <w:rPr>
          <w:sz w:val="30"/>
          <w:szCs w:val="30"/>
          <w:u w:val="single"/>
        </w:rPr>
        <w:t>çaldı.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b-) Annem  taze  sütten  yoğurt  </w:t>
      </w:r>
      <w:r w:rsidRPr="00B56497">
        <w:rPr>
          <w:sz w:val="30"/>
          <w:szCs w:val="30"/>
          <w:u w:val="single"/>
        </w:rPr>
        <w:t>çaldı</w:t>
      </w:r>
      <w:r w:rsidRPr="00B56497">
        <w:rPr>
          <w:sz w:val="30"/>
          <w:szCs w:val="30"/>
        </w:rPr>
        <w:t>.</w:t>
      </w:r>
    </w:p>
    <w:p w:rsidR="004701EB" w:rsidRPr="00B56497" w:rsidRDefault="004701EB">
      <w:pPr>
        <w:rPr>
          <w:sz w:val="30"/>
          <w:szCs w:val="30"/>
          <w:u w:val="single"/>
        </w:rPr>
      </w:pPr>
      <w:r w:rsidRPr="00B56497">
        <w:rPr>
          <w:sz w:val="30"/>
          <w:szCs w:val="30"/>
        </w:rPr>
        <w:t xml:space="preserve">c-) Marketten  gizlice  çikolata  </w:t>
      </w:r>
      <w:r w:rsidRPr="00B56497">
        <w:rPr>
          <w:sz w:val="30"/>
          <w:szCs w:val="30"/>
          <w:u w:val="single"/>
        </w:rPr>
        <w:t>çaldı.</w:t>
      </w:r>
    </w:p>
    <w:p w:rsidR="004701EB" w:rsidRPr="00B56497" w:rsidRDefault="004701EB">
      <w:pPr>
        <w:rPr>
          <w:sz w:val="30"/>
          <w:szCs w:val="30"/>
          <w:u w:val="single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10-) “ boş – dolu ”   kelimeleri anlam bakımından nasıl kelimelerdir?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zıt anlamlı            b-) eş anlamlı            c-) eş sesli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11-) “konuk”  kelimesinin  eş anlamlısı hangisidir?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arkadaş           b-) misafir            c-) akraba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12-) Hangi kelimenin zıt (karşıt) anlamlısı </w:t>
      </w:r>
      <w:r w:rsidRPr="00B56497">
        <w:rPr>
          <w:sz w:val="30"/>
          <w:szCs w:val="30"/>
          <w:u w:val="single"/>
        </w:rPr>
        <w:t>yoktur?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sağ           b-) yaşlı          c-) yeşil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13-) “ Yaz  mevsiminde köydeki çayda yüzdüm.” 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  Yukarıdaki cümlede </w:t>
      </w:r>
      <w:r w:rsidRPr="00B56497">
        <w:rPr>
          <w:sz w:val="30"/>
          <w:szCs w:val="30"/>
          <w:u w:val="single"/>
        </w:rPr>
        <w:t>kaç tane eş sesli kelime</w:t>
      </w:r>
      <w:r w:rsidRPr="00B56497">
        <w:rPr>
          <w:sz w:val="30"/>
          <w:szCs w:val="30"/>
        </w:rPr>
        <w:t xml:space="preserve"> vardır?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a-) 3       </w:t>
      </w:r>
      <w:r>
        <w:rPr>
          <w:sz w:val="30"/>
          <w:szCs w:val="30"/>
        </w:rPr>
        <w:t xml:space="preserve">     </w:t>
      </w:r>
      <w:r w:rsidRPr="00B56497">
        <w:rPr>
          <w:sz w:val="30"/>
          <w:szCs w:val="30"/>
        </w:rPr>
        <w:t xml:space="preserve">   b-) 2          </w:t>
      </w:r>
      <w:r>
        <w:rPr>
          <w:sz w:val="30"/>
          <w:szCs w:val="30"/>
        </w:rPr>
        <w:t xml:space="preserve">       </w:t>
      </w:r>
      <w:r w:rsidRPr="00B56497">
        <w:rPr>
          <w:sz w:val="30"/>
          <w:szCs w:val="30"/>
        </w:rPr>
        <w:t xml:space="preserve"> c-) 1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14-)  “ sert ”  sözcüğünün zıt anlamlısı hangisidir?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 a-) katı          b-) sakin           c-) yumuşak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15-) “ yaş ”  sözcüğünün  zıt anlamlısı hangi cümlede kullanılmıştır?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Kuru bir  bezle  masayı  sildi.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b-) Genç  kadın  çok  korkmuştu.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c-) Elbisesinin  her  yeri  ıslandı.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16-) Hangi cümlede </w:t>
      </w:r>
      <w:r w:rsidRPr="00B56497">
        <w:rPr>
          <w:sz w:val="30"/>
          <w:szCs w:val="30"/>
          <w:u w:val="single"/>
        </w:rPr>
        <w:t>zıt anlamlı</w:t>
      </w:r>
      <w:r w:rsidRPr="00B56497">
        <w:rPr>
          <w:sz w:val="30"/>
          <w:szCs w:val="30"/>
        </w:rPr>
        <w:t xml:space="preserve"> kelimeler beraber  aynı cümlede kullanılmıştır?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Atatürk savaş değil barış istiyordu.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b-) İhtiyar adam yaşlı köpeği besledi.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c-) Pencereye kapkara siyah bir perde seçtiler.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17-) “Okulun  bahçesinde  biraz  oyun  oynamıştım.”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Yukarıdaki cümlede hangi sözcüğün </w:t>
      </w:r>
      <w:r w:rsidRPr="00B56497">
        <w:rPr>
          <w:sz w:val="30"/>
          <w:szCs w:val="30"/>
          <w:u w:val="single"/>
        </w:rPr>
        <w:t>eş anlamlısı</w:t>
      </w:r>
      <w:r w:rsidRPr="00B56497">
        <w:rPr>
          <w:sz w:val="30"/>
          <w:szCs w:val="30"/>
        </w:rPr>
        <w:t xml:space="preserve"> vardır?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 a-) okul          b-) bahçe           c-) oyun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  <w:u w:val="single"/>
        </w:rPr>
      </w:pPr>
      <w:r w:rsidRPr="00B56497">
        <w:rPr>
          <w:sz w:val="30"/>
          <w:szCs w:val="30"/>
        </w:rPr>
        <w:t xml:space="preserve">18-) Hangi sözcüğün zıt anlamlısı </w:t>
      </w:r>
      <w:r w:rsidRPr="00B56497">
        <w:rPr>
          <w:sz w:val="30"/>
          <w:szCs w:val="30"/>
          <w:u w:val="single"/>
        </w:rPr>
        <w:t>yoktur?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>a-) gece          b-) bıçak            c-) önce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19-) “ yaz ”  kelimesi  hangi  cümlede  </w:t>
      </w:r>
      <w:r w:rsidRPr="00B56497">
        <w:rPr>
          <w:sz w:val="30"/>
          <w:szCs w:val="30"/>
          <w:u w:val="single"/>
        </w:rPr>
        <w:t>farklı anlamda</w:t>
      </w:r>
      <w:r w:rsidRPr="00B56497">
        <w:rPr>
          <w:sz w:val="30"/>
          <w:szCs w:val="30"/>
        </w:rPr>
        <w:t xml:space="preserve">  kullanılmıştır?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a-) Ömer adını </w:t>
      </w:r>
      <w:r w:rsidRPr="00B56497">
        <w:rPr>
          <w:sz w:val="30"/>
          <w:szCs w:val="30"/>
          <w:u w:val="single"/>
        </w:rPr>
        <w:t>yazdı</w:t>
      </w:r>
      <w:r w:rsidRPr="00B56497">
        <w:rPr>
          <w:sz w:val="30"/>
          <w:szCs w:val="30"/>
        </w:rPr>
        <w:t>.</w:t>
      </w:r>
    </w:p>
    <w:p w:rsidR="004701EB" w:rsidRPr="00B56497" w:rsidRDefault="004701EB">
      <w:pPr>
        <w:rPr>
          <w:sz w:val="30"/>
          <w:szCs w:val="30"/>
          <w:u w:val="single"/>
        </w:rPr>
      </w:pPr>
      <w:r w:rsidRPr="00B56497">
        <w:rPr>
          <w:sz w:val="30"/>
          <w:szCs w:val="30"/>
        </w:rPr>
        <w:t xml:space="preserve">b-) Ablama mektup </w:t>
      </w:r>
      <w:r w:rsidRPr="00B56497">
        <w:rPr>
          <w:sz w:val="30"/>
          <w:szCs w:val="30"/>
          <w:u w:val="single"/>
        </w:rPr>
        <w:t>yazdım.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c-) </w:t>
      </w:r>
      <w:r w:rsidRPr="00B56497">
        <w:rPr>
          <w:sz w:val="30"/>
          <w:szCs w:val="30"/>
          <w:u w:val="single"/>
        </w:rPr>
        <w:t>Yaz</w:t>
      </w:r>
      <w:r w:rsidRPr="00B56497">
        <w:rPr>
          <w:sz w:val="30"/>
          <w:szCs w:val="30"/>
        </w:rPr>
        <w:t xml:space="preserve"> gelince  yaylaya gideriz.</w:t>
      </w:r>
    </w:p>
    <w:p w:rsidR="004701EB" w:rsidRPr="00B56497" w:rsidRDefault="004701EB">
      <w:pPr>
        <w:rPr>
          <w:sz w:val="30"/>
          <w:szCs w:val="30"/>
        </w:rPr>
      </w:pPr>
    </w:p>
    <w:p w:rsidR="004701EB" w:rsidRPr="00B56497" w:rsidRDefault="004701EB">
      <w:pPr>
        <w:rPr>
          <w:sz w:val="30"/>
          <w:szCs w:val="30"/>
          <w:u w:val="single"/>
        </w:rPr>
      </w:pPr>
      <w:r w:rsidRPr="00B56497">
        <w:rPr>
          <w:sz w:val="30"/>
          <w:szCs w:val="30"/>
        </w:rPr>
        <w:t xml:space="preserve">20-)  “ at ” kelimesi hangi cümlede “hayvan” anlamında  </w:t>
      </w:r>
      <w:r w:rsidRPr="00B56497">
        <w:rPr>
          <w:sz w:val="30"/>
          <w:szCs w:val="30"/>
          <w:u w:val="single"/>
        </w:rPr>
        <w:t>kullanılmamıştır?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a-) O  topu   bana  </w:t>
      </w:r>
      <w:r w:rsidRPr="00B56497">
        <w:rPr>
          <w:sz w:val="30"/>
          <w:szCs w:val="30"/>
          <w:u w:val="single"/>
        </w:rPr>
        <w:t>at.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b-) Bu </w:t>
      </w:r>
      <w:r w:rsidRPr="00B56497">
        <w:rPr>
          <w:sz w:val="30"/>
          <w:szCs w:val="30"/>
          <w:u w:val="single"/>
        </w:rPr>
        <w:t>at</w:t>
      </w:r>
      <w:r w:rsidRPr="00B56497">
        <w:rPr>
          <w:sz w:val="30"/>
          <w:szCs w:val="30"/>
        </w:rPr>
        <w:t xml:space="preserve">  su  içti mi?</w:t>
      </w:r>
    </w:p>
    <w:p w:rsidR="004701EB" w:rsidRPr="00B56497" w:rsidRDefault="004701EB">
      <w:pPr>
        <w:rPr>
          <w:sz w:val="30"/>
          <w:szCs w:val="30"/>
        </w:rPr>
      </w:pPr>
      <w:r w:rsidRPr="00B56497">
        <w:rPr>
          <w:sz w:val="30"/>
          <w:szCs w:val="30"/>
        </w:rPr>
        <w:t xml:space="preserve">c-) Şu  siyah </w:t>
      </w:r>
      <w:r w:rsidRPr="00B56497">
        <w:rPr>
          <w:sz w:val="30"/>
          <w:szCs w:val="30"/>
          <w:u w:val="single"/>
        </w:rPr>
        <w:t>at</w:t>
      </w:r>
      <w:r w:rsidRPr="00B56497">
        <w:rPr>
          <w:sz w:val="30"/>
          <w:szCs w:val="30"/>
        </w:rPr>
        <w:t xml:space="preserve"> daha hızlı koşuyor.</w:t>
      </w:r>
    </w:p>
    <w:p w:rsidR="004701EB" w:rsidRDefault="004701EB">
      <w:pPr>
        <w:rPr>
          <w:sz w:val="30"/>
          <w:szCs w:val="30"/>
        </w:rPr>
      </w:pPr>
    </w:p>
    <w:p w:rsidR="004701EB" w:rsidRDefault="004701EB">
      <w:pPr>
        <w:rPr>
          <w:sz w:val="30"/>
          <w:szCs w:val="30"/>
        </w:rPr>
      </w:pPr>
    </w:p>
    <w:p w:rsidR="004701EB" w:rsidRDefault="004701EB" w:rsidP="007C6A5E">
      <w:pPr>
        <w:rPr>
          <w:rFonts w:ascii="Arial" w:hAnsi="Arial" w:cs="Arial"/>
          <w:color w:val="808080"/>
          <w:sz w:val="22"/>
          <w:szCs w:val="22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hyperlink r:id="rId6" w:history="1">
        <w:r>
          <w:rPr>
            <w:rStyle w:val="Hyperlink"/>
            <w:rFonts w:ascii="Arial" w:hAnsi="Arial" w:cs="Arial"/>
            <w:shadow/>
            <w:color w:val="808080"/>
            <w:sz w:val="16"/>
            <w:szCs w:val="16"/>
          </w:rPr>
          <w:t>www.sorubak.com</w:t>
        </w:r>
      </w:hyperlink>
    </w:p>
    <w:p w:rsidR="004701EB" w:rsidRPr="00B56497" w:rsidRDefault="004701EB" w:rsidP="00E0255A">
      <w:pPr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</w:t>
      </w:r>
    </w:p>
    <w:p w:rsidR="004701EB" w:rsidRPr="00B56497" w:rsidRDefault="004701EB">
      <w:pPr>
        <w:rPr>
          <w:sz w:val="30"/>
          <w:szCs w:val="30"/>
        </w:rPr>
      </w:pPr>
    </w:p>
    <w:sectPr w:rsidR="004701EB" w:rsidRPr="00B56497" w:rsidSect="00FE0083">
      <w:footerReference w:type="even" r:id="rId7"/>
      <w:footerReference w:type="default" r:id="rId8"/>
      <w:pgSz w:w="11906" w:h="16838"/>
      <w:pgMar w:top="567" w:right="567" w:bottom="62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1EB" w:rsidRDefault="004701EB">
      <w:r>
        <w:separator/>
      </w:r>
    </w:p>
  </w:endnote>
  <w:endnote w:type="continuationSeparator" w:id="0">
    <w:p w:rsidR="004701EB" w:rsidRDefault="00470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1EB" w:rsidRDefault="004701EB" w:rsidP="00601D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01EB" w:rsidRDefault="004701EB" w:rsidP="001378D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1EB" w:rsidRDefault="004701EB" w:rsidP="00601D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701EB" w:rsidRDefault="004701EB" w:rsidP="001378D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1EB" w:rsidRDefault="004701EB">
      <w:r>
        <w:separator/>
      </w:r>
    </w:p>
  </w:footnote>
  <w:footnote w:type="continuationSeparator" w:id="0">
    <w:p w:rsidR="004701EB" w:rsidRDefault="004701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083"/>
    <w:rsid w:val="00047CB2"/>
    <w:rsid w:val="001378D9"/>
    <w:rsid w:val="00223E16"/>
    <w:rsid w:val="002D2214"/>
    <w:rsid w:val="002E71D2"/>
    <w:rsid w:val="0030535A"/>
    <w:rsid w:val="00356041"/>
    <w:rsid w:val="004120C1"/>
    <w:rsid w:val="004701EB"/>
    <w:rsid w:val="0054640A"/>
    <w:rsid w:val="00592B9A"/>
    <w:rsid w:val="00601DE6"/>
    <w:rsid w:val="0077665B"/>
    <w:rsid w:val="007C6A5E"/>
    <w:rsid w:val="007F336E"/>
    <w:rsid w:val="008673F7"/>
    <w:rsid w:val="00892842"/>
    <w:rsid w:val="009D265F"/>
    <w:rsid w:val="00B56497"/>
    <w:rsid w:val="00C64B4B"/>
    <w:rsid w:val="00E0255A"/>
    <w:rsid w:val="00E56DA1"/>
    <w:rsid w:val="00E934DE"/>
    <w:rsid w:val="00FE0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65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378D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360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1378D9"/>
    <w:rPr>
      <w:rFonts w:cs="Times New Roman"/>
    </w:rPr>
  </w:style>
  <w:style w:type="character" w:styleId="Hyperlink">
    <w:name w:val="Hyperlink"/>
    <w:basedOn w:val="DefaultParagraphFont"/>
    <w:uiPriority w:val="99"/>
    <w:rsid w:val="007C6A5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05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448</Words>
  <Characters>2555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Ad- Soyadı : ………………………………………………………Sınıfı:………</dc:title>
  <dc:subject/>
  <dc:creator>Özaslan</dc:creator>
  <cp:keywords/>
  <dc:description/>
  <cp:lastModifiedBy>edanur</cp:lastModifiedBy>
  <cp:revision>3</cp:revision>
  <dcterms:created xsi:type="dcterms:W3CDTF">2010-12-27T09:22:00Z</dcterms:created>
  <dcterms:modified xsi:type="dcterms:W3CDTF">2011-03-16T18:46:00Z</dcterms:modified>
</cp:coreProperties>
</file>