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82" w:rsidRDefault="004321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SORULAR </w:t>
      </w:r>
    </w:p>
    <w:p w:rsidR="00432182" w:rsidRPr="00DB3924" w:rsidRDefault="0043218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1-Aşağıdaki cümlelerin hangisinde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belirten bir kelime </w:t>
      </w:r>
      <w:r w:rsidRPr="00DB3924">
        <w:rPr>
          <w:rFonts w:ascii="Comic Sans MS" w:hAnsi="Comic Sans MS"/>
          <w:b/>
          <w:sz w:val="24"/>
          <w:szCs w:val="24"/>
          <w:u w:val="single"/>
        </w:rPr>
        <w:t>yoktur?</w:t>
      </w:r>
    </w:p>
    <w:p w:rsidR="00432182" w:rsidRDefault="004321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A)Yedi başlı ejderhanın ağzından ateş çıkıyordu.                                                               B)Dağın ardından esrarengiz sesler geliyordu.                                                              C)Ayının arkadaşlığına güven olmuyordu.</w:t>
      </w:r>
    </w:p>
    <w:p w:rsidR="00432182" w:rsidRDefault="00432182">
      <w:pPr>
        <w:rPr>
          <w:rFonts w:ascii="Comic Sans MS" w:hAnsi="Comic Sans MS"/>
          <w:sz w:val="24"/>
          <w:szCs w:val="24"/>
        </w:rPr>
      </w:pPr>
    </w:p>
    <w:p w:rsidR="00432182" w:rsidRPr="00DB3924" w:rsidRDefault="0043218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2-Aşağıdakilerin hangisinde</w:t>
      </w:r>
      <w:r w:rsidRPr="00DB3924">
        <w:rPr>
          <w:rFonts w:ascii="Comic Sans MS" w:hAnsi="Comic Sans MS"/>
          <w:b/>
          <w:sz w:val="24"/>
          <w:szCs w:val="24"/>
        </w:rPr>
        <w:t xml:space="preserve"> varlığın rengini belirten sözcük </w:t>
      </w:r>
      <w:r w:rsidRPr="00DB3924">
        <w:rPr>
          <w:rFonts w:ascii="Comic Sans MS" w:hAnsi="Comic Sans MS"/>
          <w:b/>
          <w:sz w:val="24"/>
          <w:szCs w:val="24"/>
          <w:u w:val="single"/>
        </w:rPr>
        <w:t>yoktur</w:t>
      </w:r>
      <w:r w:rsidRPr="00DB3924">
        <w:rPr>
          <w:rFonts w:ascii="Comic Sans MS" w:hAnsi="Comic Sans MS"/>
          <w:b/>
          <w:sz w:val="24"/>
          <w:szCs w:val="24"/>
        </w:rPr>
        <w:t xml:space="preserve"> ?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432182" w:rsidRDefault="004321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A)Kızıl havaları seyrederken akşam oldu.    B)Masmavi tişört almış.                                     C)Bu şeritleri beyaza boyamışlar.</w:t>
      </w:r>
    </w:p>
    <w:p w:rsidR="00432182" w:rsidRDefault="00432182">
      <w:pPr>
        <w:rPr>
          <w:rFonts w:ascii="Comic Sans MS" w:hAnsi="Comic Sans MS"/>
          <w:sz w:val="24"/>
          <w:szCs w:val="24"/>
        </w:rPr>
      </w:pPr>
    </w:p>
    <w:p w:rsidR="00432182" w:rsidRDefault="00432182">
      <w:pPr>
        <w:rPr>
          <w:rFonts w:ascii="Comic Sans MS" w:hAnsi="Comic Sans MS"/>
          <w:sz w:val="24"/>
          <w:szCs w:val="24"/>
        </w:rPr>
      </w:pPr>
    </w:p>
    <w:p w:rsidR="00432182" w:rsidRDefault="00432182" w:rsidP="00DB3924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3-</w:t>
      </w:r>
      <w:r w:rsidRPr="00DB392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kelimelerden  hangisi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</w:t>
      </w:r>
      <w:r w:rsidRPr="00DB3924">
        <w:rPr>
          <w:rFonts w:ascii="Comic Sans MS" w:hAnsi="Comic Sans MS"/>
          <w:b/>
          <w:sz w:val="24"/>
          <w:szCs w:val="24"/>
          <w:u w:val="single"/>
        </w:rPr>
        <w:t>belirtmez?</w:t>
      </w:r>
    </w:p>
    <w:p w:rsidR="00432182" w:rsidRDefault="00432182" w:rsidP="00DB3924">
      <w:pPr>
        <w:rPr>
          <w:rFonts w:ascii="Comic Sans MS" w:hAnsi="Comic Sans MS"/>
          <w:sz w:val="24"/>
          <w:szCs w:val="24"/>
        </w:rPr>
      </w:pPr>
      <w:r w:rsidRPr="00DB3924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örtü          </w:t>
      </w:r>
      <w:r w:rsidRPr="00DB3924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yuvarlak               </w:t>
      </w:r>
      <w:r w:rsidRPr="00DB3924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sessiz</w:t>
      </w:r>
    </w:p>
    <w:p w:rsidR="00432182" w:rsidRDefault="00432182" w:rsidP="00DB3924">
      <w:pPr>
        <w:rPr>
          <w:rFonts w:ascii="Comic Sans MS" w:hAnsi="Comic Sans MS"/>
          <w:sz w:val="24"/>
          <w:szCs w:val="24"/>
        </w:rPr>
      </w:pPr>
    </w:p>
    <w:p w:rsidR="00432182" w:rsidRDefault="00432182" w:rsidP="00DB3924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90.5pt;margin-top:14.35pt;width:117pt;height:72.75pt;z-index:251656192" adj="-4671,12559">
            <v:textbox>
              <w:txbxContent>
                <w:p w:rsidR="00432182" w:rsidRPr="00DB3924" w:rsidRDefault="00432182" w:rsidP="00DB3924">
                  <w:pPr>
                    <w:rPr>
                      <w:rFonts w:ascii="Comic Sans MS" w:hAnsi="Comic Sans MS"/>
                    </w:rPr>
                  </w:pPr>
                  <w:r w:rsidRPr="00DB3924">
                    <w:rPr>
                      <w:rFonts w:ascii="Comic Sans MS" w:hAnsi="Comic Sans MS"/>
                    </w:rPr>
                    <w:t>Çalışkan öğrenciler başarılı olacak.</w:t>
                  </w:r>
                </w:p>
              </w:txbxContent>
            </v:textbox>
          </v:shape>
        </w:pict>
      </w:r>
    </w:p>
    <w:p w:rsidR="00432182" w:rsidRPr="00DB3924" w:rsidRDefault="00432182" w:rsidP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</w:t>
      </w:r>
      <w:r w:rsidRPr="00677660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MCj04404980000[1]" style="width:35.25pt;height:34.5pt;visibility:visible">
            <v:imagedata r:id="rId4" o:title=""/>
          </v:shape>
        </w:pict>
      </w:r>
    </w:p>
    <w:p w:rsidR="00432182" w:rsidRDefault="00432182">
      <w:pPr>
        <w:rPr>
          <w:rFonts w:ascii="Comic Sans MS" w:hAnsi="Comic Sans MS"/>
          <w:sz w:val="24"/>
          <w:szCs w:val="24"/>
        </w:rPr>
      </w:pPr>
    </w:p>
    <w:p w:rsidR="00432182" w:rsidRDefault="00432182" w:rsidP="00DB392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Cümlesinde </w:t>
      </w:r>
      <w:r w:rsidRPr="00DB3924">
        <w:rPr>
          <w:rFonts w:ascii="Comic Sans MS" w:hAnsi="Comic Sans MS"/>
          <w:b/>
          <w:sz w:val="24"/>
          <w:szCs w:val="24"/>
        </w:rPr>
        <w:t>varlıkların özelliğini belirt</w:t>
      </w:r>
      <w:r>
        <w:rPr>
          <w:rFonts w:ascii="Comic Sans MS" w:hAnsi="Comic Sans MS"/>
          <w:b/>
          <w:sz w:val="24"/>
          <w:szCs w:val="24"/>
        </w:rPr>
        <w:t>en sözcük hangisidir ?</w:t>
      </w:r>
    </w:p>
    <w:p w:rsidR="00432182" w:rsidRDefault="00432182" w:rsidP="00DB3924">
      <w:pPr>
        <w:rPr>
          <w:rFonts w:ascii="Comic Sans MS" w:hAnsi="Comic Sans MS"/>
          <w:sz w:val="24"/>
          <w:szCs w:val="24"/>
        </w:rPr>
      </w:pPr>
      <w:r w:rsidRPr="00DB3924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çalışkan         </w:t>
      </w:r>
      <w:r w:rsidRPr="00DB3924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öğrenciler             </w:t>
      </w:r>
      <w:r w:rsidRPr="00DB3924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başarılı</w:t>
      </w:r>
    </w:p>
    <w:p w:rsidR="00432182" w:rsidRDefault="00432182" w:rsidP="00DB3924">
      <w:pPr>
        <w:rPr>
          <w:rFonts w:ascii="Comic Sans MS" w:hAnsi="Comic Sans MS"/>
          <w:sz w:val="24"/>
          <w:szCs w:val="24"/>
        </w:rPr>
      </w:pPr>
    </w:p>
    <w:p w:rsidR="00432182" w:rsidRDefault="00432182" w:rsidP="00DB3924">
      <w:pPr>
        <w:rPr>
          <w:rFonts w:ascii="Comic Sans MS" w:hAnsi="Comic Sans MS"/>
          <w:sz w:val="24"/>
          <w:szCs w:val="24"/>
        </w:rPr>
      </w:pPr>
    </w:p>
    <w:p w:rsidR="00432182" w:rsidRDefault="00432182" w:rsidP="00D22E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5-‘</w:t>
      </w:r>
      <w:r w:rsidRPr="00D22E45">
        <w:rPr>
          <w:rFonts w:ascii="Comic Sans MS" w:hAnsi="Comic Sans MS"/>
          <w:b/>
          <w:sz w:val="24"/>
          <w:szCs w:val="24"/>
        </w:rPr>
        <w:t>’Taze börekler</w:t>
      </w:r>
      <w:r>
        <w:rPr>
          <w:rFonts w:ascii="Comic Sans MS" w:hAnsi="Comic Sans MS"/>
          <w:b/>
          <w:sz w:val="24"/>
          <w:szCs w:val="24"/>
        </w:rPr>
        <w:t xml:space="preserve"> fırından yeni     </w:t>
      </w:r>
      <w:r w:rsidRPr="00D22E45">
        <w:rPr>
          <w:rFonts w:ascii="Comic Sans MS" w:hAnsi="Comic Sans MS"/>
          <w:b/>
          <w:sz w:val="24"/>
          <w:szCs w:val="24"/>
        </w:rPr>
        <w:t>çıkmıştı.’’</w:t>
      </w:r>
      <w:r>
        <w:rPr>
          <w:rFonts w:ascii="Comic Sans MS" w:hAnsi="Comic Sans MS"/>
          <w:sz w:val="24"/>
          <w:szCs w:val="24"/>
        </w:rPr>
        <w:t>cümlesinde</w:t>
      </w:r>
      <w:r w:rsidRPr="00D22E45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varlığın</w:t>
      </w:r>
      <w:r w:rsidRPr="00DB392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durumunu</w:t>
      </w:r>
      <w:r w:rsidRPr="00DB3924">
        <w:rPr>
          <w:rFonts w:ascii="Comic Sans MS" w:hAnsi="Comic Sans MS"/>
          <w:b/>
          <w:sz w:val="24"/>
          <w:szCs w:val="24"/>
        </w:rPr>
        <w:t xml:space="preserve"> </w:t>
      </w:r>
      <w:r w:rsidRPr="00D22E45">
        <w:rPr>
          <w:rFonts w:ascii="Comic Sans MS" w:hAnsi="Comic Sans MS"/>
          <w:b/>
          <w:sz w:val="24"/>
          <w:szCs w:val="24"/>
        </w:rPr>
        <w:t>belirt</w:t>
      </w:r>
      <w:r>
        <w:rPr>
          <w:rFonts w:ascii="Comic Sans MS" w:hAnsi="Comic Sans MS"/>
          <w:b/>
          <w:sz w:val="24"/>
          <w:szCs w:val="24"/>
        </w:rPr>
        <w:t>en sözcük hangisidir ?</w:t>
      </w:r>
    </w:p>
    <w:p w:rsidR="00432182" w:rsidRDefault="00432182" w:rsidP="00D22E45">
      <w:pPr>
        <w:rPr>
          <w:rFonts w:ascii="Comic Sans MS" w:hAnsi="Comic Sans MS"/>
          <w:sz w:val="24"/>
          <w:szCs w:val="24"/>
        </w:rPr>
      </w:pPr>
      <w:r w:rsidRPr="00D22E45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taze                </w:t>
      </w:r>
      <w:r w:rsidRPr="00D22E45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yeni               </w:t>
      </w:r>
      <w:r w:rsidRPr="00D22E45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ekmekler</w:t>
      </w:r>
    </w:p>
    <w:p w:rsidR="00432182" w:rsidRDefault="00432182" w:rsidP="00D22E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6-‘’ </w:t>
      </w:r>
      <w:r w:rsidRPr="00D22E45">
        <w:rPr>
          <w:rFonts w:ascii="Comic Sans MS" w:hAnsi="Comic Sans MS"/>
          <w:b/>
          <w:sz w:val="24"/>
          <w:szCs w:val="24"/>
        </w:rPr>
        <w:t>Konuyu tatlı dille anlatınca iki çocuk hemen kabul etti</w:t>
      </w:r>
      <w:r>
        <w:rPr>
          <w:rFonts w:ascii="Comic Sans MS" w:hAnsi="Comic Sans MS"/>
          <w:sz w:val="24"/>
          <w:szCs w:val="24"/>
        </w:rPr>
        <w:t xml:space="preserve">.’’ </w:t>
      </w:r>
      <w:r w:rsidRPr="00D22E45">
        <w:rPr>
          <w:rFonts w:ascii="Comic Sans MS" w:hAnsi="Comic Sans MS"/>
          <w:b/>
          <w:sz w:val="24"/>
          <w:szCs w:val="24"/>
        </w:rPr>
        <w:t>’’</w:t>
      </w:r>
      <w:r>
        <w:rPr>
          <w:rFonts w:ascii="Comic Sans MS" w:hAnsi="Comic Sans MS"/>
          <w:sz w:val="24"/>
          <w:szCs w:val="24"/>
        </w:rPr>
        <w:t>cümlesinde</w:t>
      </w:r>
      <w:r w:rsidRPr="00D22E45">
        <w:rPr>
          <w:rFonts w:ascii="Comic Sans MS" w:hAnsi="Comic Sans MS"/>
          <w:b/>
          <w:sz w:val="24"/>
          <w:szCs w:val="24"/>
        </w:rPr>
        <w:t xml:space="preserve">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</w:t>
      </w:r>
      <w:r>
        <w:rPr>
          <w:rFonts w:ascii="Comic Sans MS" w:hAnsi="Comic Sans MS"/>
          <w:b/>
          <w:sz w:val="24"/>
          <w:szCs w:val="24"/>
        </w:rPr>
        <w:t>özelliğini</w:t>
      </w:r>
      <w:r w:rsidRPr="00DB3924">
        <w:rPr>
          <w:rFonts w:ascii="Comic Sans MS" w:hAnsi="Comic Sans MS"/>
          <w:b/>
          <w:sz w:val="24"/>
          <w:szCs w:val="24"/>
        </w:rPr>
        <w:t xml:space="preserve"> </w:t>
      </w:r>
      <w:r w:rsidRPr="00D22E45">
        <w:rPr>
          <w:rFonts w:ascii="Comic Sans MS" w:hAnsi="Comic Sans MS"/>
          <w:b/>
          <w:sz w:val="24"/>
          <w:szCs w:val="24"/>
        </w:rPr>
        <w:t>belirt</w:t>
      </w:r>
      <w:r>
        <w:rPr>
          <w:rFonts w:ascii="Comic Sans MS" w:hAnsi="Comic Sans MS"/>
          <w:b/>
          <w:sz w:val="24"/>
          <w:szCs w:val="24"/>
        </w:rPr>
        <w:t>en sözcükler hangisidir ?</w:t>
      </w:r>
    </w:p>
    <w:p w:rsidR="00432182" w:rsidRDefault="00432182" w:rsidP="00D22E45">
      <w:pPr>
        <w:rPr>
          <w:rFonts w:ascii="Comic Sans MS" w:hAnsi="Comic Sans MS"/>
          <w:sz w:val="24"/>
          <w:szCs w:val="24"/>
        </w:rPr>
      </w:pPr>
      <w:r w:rsidRPr="00D22E45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konu-tatlı      </w:t>
      </w:r>
      <w:r w:rsidRPr="00D22E45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tatlı –çocuk      </w:t>
      </w:r>
      <w:r w:rsidRPr="00D22E45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tatlı –iki</w:t>
      </w:r>
    </w:p>
    <w:p w:rsidR="00432182" w:rsidRDefault="00432182" w:rsidP="00D22E45">
      <w:pPr>
        <w:rPr>
          <w:rFonts w:ascii="Comic Sans MS" w:hAnsi="Comic Sans MS"/>
          <w:sz w:val="24"/>
          <w:szCs w:val="24"/>
        </w:rPr>
      </w:pPr>
    </w:p>
    <w:p w:rsidR="00432182" w:rsidRDefault="00432182" w:rsidP="00D22E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</w:t>
      </w:r>
      <w:r w:rsidRPr="00CF523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Aşağıdakilerden hangisi </w:t>
      </w:r>
      <w:r w:rsidRPr="00CF523A">
        <w:rPr>
          <w:rFonts w:ascii="Comic Sans MS" w:hAnsi="Comic Sans MS"/>
          <w:b/>
          <w:sz w:val="24"/>
          <w:szCs w:val="24"/>
        </w:rPr>
        <w:t>nasıl öğrenci</w:t>
      </w:r>
      <w:r>
        <w:rPr>
          <w:rFonts w:ascii="Comic Sans MS" w:hAnsi="Comic Sans MS"/>
          <w:sz w:val="24"/>
          <w:szCs w:val="24"/>
        </w:rPr>
        <w:t xml:space="preserve"> sorusunun </w:t>
      </w:r>
      <w:r w:rsidRPr="00CF523A">
        <w:rPr>
          <w:rFonts w:ascii="Comic Sans MS" w:hAnsi="Comic Sans MS"/>
          <w:b/>
          <w:sz w:val="24"/>
          <w:szCs w:val="24"/>
        </w:rPr>
        <w:t>yanıtı olamaz</w:t>
      </w:r>
      <w:r w:rsidRPr="00DB392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?</w:t>
      </w:r>
    </w:p>
    <w:p w:rsidR="00432182" w:rsidRDefault="00432182" w:rsidP="00D22E45">
      <w:pPr>
        <w:rPr>
          <w:rFonts w:ascii="Comic Sans MS" w:hAnsi="Comic Sans MS"/>
          <w:sz w:val="24"/>
          <w:szCs w:val="24"/>
        </w:rPr>
      </w:pPr>
      <w:r w:rsidRPr="00CF523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çalışkan          </w:t>
      </w:r>
      <w:r w:rsidRPr="00CF523A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tembel              </w:t>
      </w:r>
      <w:r w:rsidRPr="00CF523A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pembe</w:t>
      </w:r>
    </w:p>
    <w:p w:rsidR="00432182" w:rsidRDefault="00432182" w:rsidP="00D22E45">
      <w:pPr>
        <w:rPr>
          <w:rFonts w:ascii="Comic Sans MS" w:hAnsi="Comic Sans MS"/>
          <w:sz w:val="24"/>
          <w:szCs w:val="24"/>
        </w:rPr>
      </w:pPr>
    </w:p>
    <w:p w:rsidR="00432182" w:rsidRDefault="00432182" w:rsidP="00D22E45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8-</w:t>
      </w:r>
      <w:r w:rsidRPr="00CF523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cümlelerin hangisinde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belirten bir kelime </w:t>
      </w:r>
      <w:r>
        <w:rPr>
          <w:rFonts w:ascii="Comic Sans MS" w:hAnsi="Comic Sans MS"/>
          <w:b/>
          <w:sz w:val="24"/>
          <w:szCs w:val="24"/>
          <w:u w:val="single"/>
        </w:rPr>
        <w:t>vardır</w:t>
      </w:r>
      <w:r w:rsidRPr="00DB3924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432182" w:rsidRDefault="00432182" w:rsidP="00D22E45">
      <w:pPr>
        <w:rPr>
          <w:rFonts w:ascii="Comic Sans MS" w:hAnsi="Comic Sans MS"/>
          <w:sz w:val="24"/>
          <w:szCs w:val="24"/>
        </w:rPr>
      </w:pPr>
      <w:r w:rsidRPr="00CF523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Haylaz çocuk camı kırmış.                                    </w:t>
      </w:r>
      <w:r w:rsidRPr="00CF523A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Cam kırılıp elini kesmiş                                             </w:t>
      </w:r>
      <w:r w:rsidRPr="00CF523A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Camcı pencereye cam takmış.</w:t>
      </w:r>
    </w:p>
    <w:p w:rsidR="00432182" w:rsidRDefault="00432182" w:rsidP="00D22E45">
      <w:pPr>
        <w:rPr>
          <w:rFonts w:ascii="Comic Sans MS" w:hAnsi="Comic Sans MS"/>
          <w:sz w:val="24"/>
          <w:szCs w:val="24"/>
        </w:rPr>
      </w:pPr>
    </w:p>
    <w:p w:rsidR="00432182" w:rsidRDefault="00432182" w:rsidP="00CF523A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9-</w:t>
      </w:r>
      <w:r w:rsidRPr="00CF523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cümlelerin hangisinde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belirten bir kelime </w:t>
      </w:r>
      <w:r>
        <w:rPr>
          <w:rFonts w:ascii="Comic Sans MS" w:hAnsi="Comic Sans MS"/>
          <w:b/>
          <w:sz w:val="24"/>
          <w:szCs w:val="24"/>
          <w:u w:val="single"/>
        </w:rPr>
        <w:t>vardır</w:t>
      </w:r>
      <w:r w:rsidRPr="00DB3924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432182" w:rsidRDefault="00432182" w:rsidP="00DB3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A)Kedi eti yedi.                                                              B)Ilık sütü içti.                                                        C)Keyif yapıp yattı.</w:t>
      </w:r>
    </w:p>
    <w:p w:rsidR="00432182" w:rsidRDefault="00432182" w:rsidP="004D14C6">
      <w:pPr>
        <w:rPr>
          <w:rFonts w:ascii="Comic Sans MS" w:hAnsi="Comic Sans MS"/>
          <w:sz w:val="24"/>
          <w:szCs w:val="24"/>
        </w:rPr>
      </w:pPr>
    </w:p>
    <w:p w:rsidR="00432182" w:rsidRDefault="00432182" w:rsidP="004D14C6">
      <w:pPr>
        <w:rPr>
          <w:rFonts w:ascii="Comic Sans MS" w:hAnsi="Comic Sans MS"/>
          <w:b/>
          <w:sz w:val="24"/>
          <w:szCs w:val="24"/>
          <w:u w:val="single"/>
        </w:rPr>
      </w:pPr>
      <w:r w:rsidRPr="004D14C6">
        <w:rPr>
          <w:rFonts w:ascii="Comic Sans MS" w:hAnsi="Comic Sans MS"/>
          <w:b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>-</w:t>
      </w:r>
      <w:r w:rsidRPr="00CF523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cümlede  </w:t>
      </w:r>
      <w:r w:rsidRPr="00DB3924">
        <w:rPr>
          <w:rFonts w:ascii="Comic Sans MS" w:hAnsi="Comic Sans MS"/>
          <w:b/>
          <w:sz w:val="24"/>
          <w:szCs w:val="24"/>
        </w:rPr>
        <w:t xml:space="preserve">varlıkların özelliğini belirten </w:t>
      </w:r>
      <w:r>
        <w:rPr>
          <w:rFonts w:ascii="Comic Sans MS" w:hAnsi="Comic Sans MS"/>
          <w:b/>
          <w:sz w:val="24"/>
          <w:szCs w:val="24"/>
        </w:rPr>
        <w:t>kaç</w:t>
      </w:r>
      <w:r w:rsidRPr="00DB3924">
        <w:rPr>
          <w:rFonts w:ascii="Comic Sans MS" w:hAnsi="Comic Sans MS"/>
          <w:b/>
          <w:sz w:val="24"/>
          <w:szCs w:val="24"/>
        </w:rPr>
        <w:t xml:space="preserve"> kelime </w:t>
      </w:r>
      <w:r>
        <w:rPr>
          <w:rFonts w:ascii="Comic Sans MS" w:hAnsi="Comic Sans MS"/>
          <w:b/>
          <w:sz w:val="24"/>
          <w:szCs w:val="24"/>
          <w:u w:val="single"/>
        </w:rPr>
        <w:t>vardır</w:t>
      </w:r>
      <w:r w:rsidRPr="00DB3924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432182" w:rsidRDefault="00432182" w:rsidP="004D14C6">
      <w:pPr>
        <w:rPr>
          <w:rFonts w:ascii="Comic Sans MS" w:hAnsi="Comic Sans MS"/>
          <w:b/>
          <w:sz w:val="24"/>
          <w:szCs w:val="24"/>
        </w:rPr>
      </w:pPr>
      <w:r w:rsidRPr="004D14C6">
        <w:rPr>
          <w:rFonts w:ascii="Comic Sans MS" w:hAnsi="Comic Sans MS"/>
          <w:b/>
          <w:sz w:val="24"/>
          <w:szCs w:val="24"/>
        </w:rPr>
        <w:t>‘’</w:t>
      </w:r>
      <w:r>
        <w:rPr>
          <w:rFonts w:ascii="Comic Sans MS" w:hAnsi="Comic Sans MS"/>
          <w:b/>
          <w:sz w:val="24"/>
          <w:szCs w:val="24"/>
        </w:rPr>
        <w:t>Uzun kavaklar, hızlı rüzgarda garip sesler çıkarıyordu.’’</w:t>
      </w:r>
    </w:p>
    <w:p w:rsidR="00432182" w:rsidRDefault="00432182" w:rsidP="004D14C6">
      <w:pPr>
        <w:rPr>
          <w:rFonts w:ascii="Comic Sans MS" w:hAnsi="Comic Sans MS"/>
          <w:sz w:val="24"/>
          <w:szCs w:val="24"/>
        </w:rPr>
      </w:pPr>
      <w:r w:rsidRPr="004D14C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2                           </w:t>
      </w:r>
      <w:r w:rsidRPr="004D14C6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3                </w:t>
      </w:r>
      <w:r w:rsidRPr="004D14C6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4</w:t>
      </w:r>
    </w:p>
    <w:p w:rsidR="00432182" w:rsidRDefault="00432182" w:rsidP="00833D84">
      <w:pPr>
        <w:rPr>
          <w:rFonts w:ascii="Comic Sans MS" w:hAnsi="Comic Sans MS"/>
          <w:color w:val="000000"/>
        </w:rPr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000000"/>
        </w:rPr>
        <w:t xml:space="preserve"> </w:t>
      </w:r>
    </w:p>
    <w:p w:rsidR="00432182" w:rsidRPr="004D14C6" w:rsidRDefault="00432182" w:rsidP="004D14C6">
      <w:pPr>
        <w:rPr>
          <w:rFonts w:ascii="Comic Sans MS" w:hAnsi="Comic Sans MS"/>
          <w:b/>
          <w:sz w:val="24"/>
          <w:szCs w:val="24"/>
        </w:rPr>
      </w:pPr>
      <w:r w:rsidRPr="004D14C6">
        <w:rPr>
          <w:rFonts w:ascii="Comic Sans MS" w:hAnsi="Comic Sans MS"/>
          <w:b/>
          <w:sz w:val="24"/>
          <w:szCs w:val="24"/>
        </w:rPr>
        <w:t>11-</w:t>
      </w:r>
      <w:r>
        <w:rPr>
          <w:rFonts w:ascii="Comic Sans MS" w:hAnsi="Comic Sans MS"/>
          <w:sz w:val="24"/>
          <w:szCs w:val="24"/>
        </w:rPr>
        <w:t xml:space="preserve">Aşağıdakilerden hangisi </w:t>
      </w:r>
      <w:r w:rsidRPr="004D14C6">
        <w:rPr>
          <w:rFonts w:ascii="Comic Sans MS" w:hAnsi="Comic Sans MS"/>
          <w:b/>
          <w:sz w:val="24"/>
          <w:szCs w:val="24"/>
        </w:rPr>
        <w:t>doğru eşleştirilmiştir?</w:t>
      </w:r>
    </w:p>
    <w:p w:rsidR="00432182" w:rsidRPr="00DB3924" w:rsidRDefault="0043218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1.2pt;margin-top:47.1pt;width:36.75pt;height:0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91.2pt;margin-top:29.1pt;width:36.75pt;height:0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79.2pt;margin-top:10.35pt;width:36.75pt;height:0;z-index:251657216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A)Lila gömlek              sayı  belirtir.                                               B)Pasaklı çocuk              durum belirtir.                                             C) Kırkıncı sıra               biçim belirtir.</w:t>
      </w:r>
    </w:p>
    <w:sectPr w:rsidR="00432182" w:rsidRPr="00DB3924" w:rsidSect="00D22E45">
      <w:pgSz w:w="11906" w:h="16838"/>
      <w:pgMar w:top="284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924"/>
    <w:rsid w:val="00432182"/>
    <w:rsid w:val="004D14C6"/>
    <w:rsid w:val="00626716"/>
    <w:rsid w:val="00677660"/>
    <w:rsid w:val="006B4ADD"/>
    <w:rsid w:val="007F289C"/>
    <w:rsid w:val="00833D84"/>
    <w:rsid w:val="009068B3"/>
    <w:rsid w:val="00945900"/>
    <w:rsid w:val="009466E7"/>
    <w:rsid w:val="0095683B"/>
    <w:rsid w:val="00AF3316"/>
    <w:rsid w:val="00CF523A"/>
    <w:rsid w:val="00D22E45"/>
    <w:rsid w:val="00DB3924"/>
    <w:rsid w:val="00EF0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6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3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392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3D8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5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345</Words>
  <Characters>1973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</cp:lastModifiedBy>
  <cp:revision>5</cp:revision>
  <cp:lastPrinted>2011-03-01T23:31:00Z</cp:lastPrinted>
  <dcterms:created xsi:type="dcterms:W3CDTF">2011-03-01T23:33:00Z</dcterms:created>
  <dcterms:modified xsi:type="dcterms:W3CDTF">2011-04-10T13:00:00Z</dcterms:modified>
</cp:coreProperties>
</file>