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1C" w:rsidRPr="002D49C5" w:rsidRDefault="0079431C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2D49C5">
        <w:rPr>
          <w:rFonts w:ascii="Hand writing Mutlu" w:hAnsi="Hand writing Mutlu"/>
        </w:rPr>
        <w:t>Adı Soyadı:</w:t>
      </w:r>
      <w:r w:rsidRPr="002D49C5">
        <w:t>………………………………………</w:t>
      </w:r>
      <w:r w:rsidRPr="002D49C5">
        <w:rPr>
          <w:rFonts w:ascii="Hand writing Mutlu" w:hAnsi="Hand writing Mutlu"/>
        </w:rPr>
        <w:t>..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982E95">
        <w:rPr>
          <w:rFonts w:ascii="Century Gothic" w:hAnsi="Century Gothic"/>
          <w:b/>
          <w:sz w:val="24"/>
          <w:szCs w:val="24"/>
        </w:rPr>
        <w:t>1) Bir kişinin  özgeçmişini  öğrenmek  en  çok  neye  yarar?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sevilmesine   yarar    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Tanınnmasını  sağlar     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Saygı  duyulmasını  sağlar </w:t>
      </w:r>
    </w:p>
    <w:p w:rsidR="0079431C" w:rsidRDefault="0079431C" w:rsidP="001F0F18">
      <w:pPr>
        <w:pStyle w:val="NoSpacing"/>
        <w:rPr>
          <w:rFonts w:ascii="Arial" w:hAnsi="Arial" w:cs="Arial"/>
          <w:color w:val="C0C0C0"/>
          <w:sz w:val="16"/>
          <w:szCs w:val="16"/>
        </w:rPr>
      </w:pPr>
      <w:hyperlink r:id="rId5" w:history="1">
        <w:r>
          <w:rPr>
            <w:rStyle w:val="Hyperlink"/>
            <w:rFonts w:ascii="Arial" w:hAnsi="Arial" w:cs="Arial"/>
            <w:color w:val="C0C0C0"/>
            <w:sz w:val="16"/>
            <w:szCs w:val="16"/>
          </w:rPr>
          <w:t>www.sorubak.com</w:t>
        </w:r>
      </w:hyperlink>
      <w:r>
        <w:rPr>
          <w:rFonts w:ascii="Arial" w:hAnsi="Arial" w:cs="Arial"/>
          <w:color w:val="C0C0C0"/>
          <w:sz w:val="16"/>
          <w:szCs w:val="16"/>
        </w:rPr>
        <w:t xml:space="preserve">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 xml:space="preserve">   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)</w:t>
      </w:r>
      <w:r w:rsidRPr="00982E95">
        <w:rPr>
          <w:rFonts w:ascii="Century Gothic" w:hAnsi="Century Gothic"/>
          <w:b/>
          <w:sz w:val="24"/>
          <w:szCs w:val="24"/>
        </w:rPr>
        <w:t xml:space="preserve"> “Kendimizi  tanıtan  yazılara  ................. denir.” ifadesinde  noktalı  yere aşağıda</w:t>
      </w:r>
      <w:r>
        <w:rPr>
          <w:rFonts w:ascii="Century Gothic" w:hAnsi="Century Gothic"/>
          <w:b/>
          <w:sz w:val="24"/>
          <w:szCs w:val="24"/>
        </w:rPr>
        <w:t>-</w:t>
      </w:r>
      <w:r w:rsidRPr="00982E95">
        <w:rPr>
          <w:rFonts w:ascii="Century Gothic" w:hAnsi="Century Gothic"/>
          <w:b/>
          <w:sz w:val="24"/>
          <w:szCs w:val="24"/>
        </w:rPr>
        <w:t>kilerden  hangisi  gelmelidir?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hayat  hikayesi   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özgeçmiş             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tanıtma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982E95">
        <w:rPr>
          <w:rFonts w:ascii="Century Gothic" w:hAnsi="Century Gothic"/>
          <w:b/>
          <w:sz w:val="24"/>
          <w:szCs w:val="24"/>
        </w:rPr>
        <w:t>3.  Bir  özgeçmişte  aşağıdakilerden  hangisi  bulunmaz?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doğum  tarihi    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çalışılan  iş  yerlerinin  adları</w:t>
      </w:r>
    </w:p>
    <w:p w:rsidR="0079431C" w:rsidRPr="00982E95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çalışmak  istenen  iş  yerlerinin  adları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982E95">
        <w:rPr>
          <w:rFonts w:ascii="Century Gothic" w:hAnsi="Century Gothic"/>
          <w:b/>
          <w:sz w:val="24"/>
          <w:szCs w:val="24"/>
        </w:rPr>
        <w:t>4.  Hangisi  gökyüzünde  bulunan  cisimlerdendir?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toprak             </w:t>
      </w: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yıldız               </w:t>
      </w: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taş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5</w:t>
      </w:r>
      <w:r>
        <w:rPr>
          <w:rFonts w:ascii="Century Gothic" w:hAnsi="Century Gothic"/>
          <w:b/>
          <w:sz w:val="24"/>
          <w:szCs w:val="24"/>
        </w:rPr>
        <w:t>)</w:t>
      </w:r>
      <w:r w:rsidRPr="00FB2606">
        <w:rPr>
          <w:rFonts w:ascii="Century Gothic" w:hAnsi="Century Gothic"/>
          <w:b/>
          <w:sz w:val="24"/>
          <w:szCs w:val="24"/>
        </w:rPr>
        <w:t xml:space="preserve">  Dünya’mızın  şekli  aşağıdakilerden  hangisine  benzemektedir?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tabak          </w:t>
      </w: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bardak      </w:t>
      </w: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portakal 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 xml:space="preserve"> 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982E95">
        <w:rPr>
          <w:rFonts w:ascii="Century Gothic" w:hAnsi="Century Gothic"/>
          <w:b/>
          <w:sz w:val="24"/>
          <w:szCs w:val="24"/>
        </w:rPr>
        <w:t>6</w:t>
      </w:r>
      <w:r>
        <w:rPr>
          <w:rFonts w:ascii="Century Gothic" w:hAnsi="Century Gothic"/>
          <w:b/>
          <w:sz w:val="24"/>
          <w:szCs w:val="24"/>
        </w:rPr>
        <w:t>)</w:t>
      </w:r>
      <w:r w:rsidRPr="00982E95">
        <w:rPr>
          <w:rFonts w:ascii="Century Gothic" w:hAnsi="Century Gothic"/>
          <w:b/>
          <w:sz w:val="24"/>
          <w:szCs w:val="24"/>
        </w:rPr>
        <w:t xml:space="preserve">  Aşağıdakilerden  hangisini  gece  gökyüzünde  göremeyiz?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Yıldız                 </w:t>
      </w: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Ay              </w:t>
      </w: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Güneş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7</w:t>
      </w:r>
      <w:r>
        <w:rPr>
          <w:rFonts w:ascii="Century Gothic" w:hAnsi="Century Gothic"/>
          <w:b/>
          <w:sz w:val="24"/>
          <w:szCs w:val="24"/>
        </w:rPr>
        <w:t>)</w:t>
      </w:r>
      <w:r w:rsidRPr="00FB2606">
        <w:rPr>
          <w:rFonts w:ascii="Century Gothic" w:hAnsi="Century Gothic"/>
          <w:b/>
          <w:sz w:val="24"/>
          <w:szCs w:val="24"/>
        </w:rPr>
        <w:t xml:space="preserve">  “Bol  güneş, temiz  bir  hava” sözleri  hangi  mevsimi çağrıştırır?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ilkbahar                </w:t>
      </w: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kış            </w:t>
      </w: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yaz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8</w:t>
      </w:r>
      <w:r>
        <w:rPr>
          <w:rFonts w:ascii="Century Gothic" w:hAnsi="Century Gothic"/>
          <w:b/>
          <w:sz w:val="24"/>
          <w:szCs w:val="24"/>
        </w:rPr>
        <w:t>)</w:t>
      </w:r>
      <w:r w:rsidRPr="00FB2606">
        <w:rPr>
          <w:rFonts w:ascii="Century Gothic" w:hAnsi="Century Gothic"/>
          <w:b/>
          <w:sz w:val="24"/>
          <w:szCs w:val="24"/>
        </w:rPr>
        <w:t xml:space="preserve">  Atatürk’ü  Anma  Gençlik  ve  Spor  Bayramı’nın  tarihi  aşağıdakilerden  hangisidir?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23 Nisan           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30  Ağustos            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19  Mayıs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9)  Hak  ve  özgürlüklerimizi  nasıl  kullanmalıyız?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yasalara  uyarak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Başkalarına  zarar  vererek    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gerektiğinde  herkesi  kırarak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10)  Hangisi  milli  bayramlarımızdan  değildir?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Cumhuriyet  bayramı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Atatürk’ü  Anma  Gençlik  ve  Spor  Bayramı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Şeker  Bayramı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11)  Zamanla  hangi  fiziksel  özelliğimiz  değişime  uğramaz?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cinsiyetimiz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kilomuz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göz  rengimiz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12)  Hangisi  çevresini  koruyan  birinin  davranışlarından  biri  değildir?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yerlerdeki  çöpleri  toplamak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plastik  şişeleri  geri  dönüşüm  kutusuna  atmak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parktaki  çiçekleri  koparmak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13)  Duygularımızda  değişim   en  çok  neye  bağlıdır?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Hava  durumuna.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 İklim  durumuna.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Yaşadığımız  olaylara.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14)  Meslek  seçiminde  en  çok  neye  dikkat  etmeliyiz?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Yeteneklerimize        </w:t>
      </w: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Derste  aldığımız  notlara    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Seçilecek  mesleğin  adına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15)  Aşağıdakilerden  hangisi  ülkelere  göre  farklılık  göstermez?</w:t>
      </w: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Çocukların  oyunları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Çocukların  hakları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Çocukların   kıyafetleri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 xml:space="preserve">16)  Aşağıdakilerden  hangisi  hava  durumunu  öğrenmediği  zaman  en  az  etkilenir? 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Pr="00FB2606">
        <w:rPr>
          <w:rFonts w:ascii="Century Gothic" w:hAnsi="Century Gothic"/>
          <w:b/>
          <w:sz w:val="24"/>
          <w:szCs w:val="24"/>
        </w:rPr>
        <w:t>A)</w:t>
      </w:r>
      <w:r w:rsidRPr="00982E95">
        <w:rPr>
          <w:rFonts w:ascii="Century Gothic" w:hAnsi="Century Gothic"/>
          <w:sz w:val="24"/>
          <w:szCs w:val="24"/>
        </w:rPr>
        <w:t xml:space="preserve"> memur        </w:t>
      </w:r>
      <w:r w:rsidRPr="00FB2606">
        <w:rPr>
          <w:rFonts w:ascii="Century Gothic" w:hAnsi="Century Gothic"/>
          <w:b/>
          <w:sz w:val="24"/>
          <w:szCs w:val="24"/>
        </w:rPr>
        <w:t>B)</w:t>
      </w:r>
      <w:r w:rsidRPr="00982E95">
        <w:rPr>
          <w:rFonts w:ascii="Century Gothic" w:hAnsi="Century Gothic"/>
          <w:sz w:val="24"/>
          <w:szCs w:val="24"/>
        </w:rPr>
        <w:t xml:space="preserve"> balıkçı           </w:t>
      </w:r>
      <w:r w:rsidRPr="00FB2606">
        <w:rPr>
          <w:rFonts w:ascii="Century Gothic" w:hAnsi="Century Gothic"/>
          <w:b/>
          <w:sz w:val="24"/>
          <w:szCs w:val="24"/>
        </w:rPr>
        <w:t>C)</w:t>
      </w:r>
      <w:r w:rsidRPr="00982E95">
        <w:rPr>
          <w:rFonts w:ascii="Century Gothic" w:hAnsi="Century Gothic"/>
          <w:sz w:val="24"/>
          <w:szCs w:val="24"/>
        </w:rPr>
        <w:t xml:space="preserve"> çiftçi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</w:t>
      </w:r>
      <w:r>
        <w:rPr>
          <w:rFonts w:ascii="Century Gothic" w:hAnsi="Century Gothic"/>
          <w:b/>
          <w:sz w:val="24"/>
          <w:szCs w:val="24"/>
        </w:rPr>
        <w:t>7</w:t>
      </w:r>
      <w:r w:rsidRPr="00FB2606">
        <w:rPr>
          <w:rFonts w:ascii="Century Gothic" w:hAnsi="Century Gothic"/>
          <w:b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 Dünya  kendi  ekseni  etrafında  dönerken, gece  ve  gündüz  meydana   gelir. Buna  bir  gün  deriz.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 xml:space="preserve">     </w:t>
      </w:r>
      <w:r w:rsidRPr="00982E95">
        <w:rPr>
          <w:rFonts w:ascii="Century Gothic" w:hAnsi="Century Gothic"/>
          <w:b/>
          <w:sz w:val="24"/>
          <w:szCs w:val="24"/>
        </w:rPr>
        <w:t>Bir  gün  kaç  sattir?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 xml:space="preserve">      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A) 12               B) 24                       C) 36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18) Hangisi  sağlıklı  bir  çevre  için  doğru  değildir?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A) Ormanları  yok  etmeyelim.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B) Suları  kirletmeyelim.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C) Fabrikaları  şehrin  içine  yapalım.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FB2606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FB2606">
        <w:rPr>
          <w:rFonts w:ascii="Century Gothic" w:hAnsi="Century Gothic"/>
          <w:b/>
          <w:sz w:val="24"/>
          <w:szCs w:val="24"/>
        </w:rPr>
        <w:t>19) Hangisi  bir  doğa  olayı  değildir?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 xml:space="preserve">A) Trafik  Haftası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 xml:space="preserve">B) Erozyon            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 xml:space="preserve">C) Deprem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Pr="0094236F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20)</w:t>
      </w:r>
      <w:r w:rsidRPr="0094236F">
        <w:rPr>
          <w:rFonts w:ascii="Century Gothic" w:hAnsi="Century Gothic"/>
          <w:b/>
          <w:sz w:val="24"/>
          <w:szCs w:val="24"/>
        </w:rPr>
        <w:t xml:space="preserve"> Birbirlerine karşı sevgi ve saygı gösteren insanlardan  aşağıdaki davranışlardan hangisi </w:t>
      </w:r>
      <w:r w:rsidRPr="0094236F">
        <w:rPr>
          <w:rFonts w:ascii="Century Gothic" w:hAnsi="Century Gothic"/>
          <w:b/>
          <w:sz w:val="24"/>
          <w:szCs w:val="24"/>
          <w:u w:val="single"/>
        </w:rPr>
        <w:t>beklenmez</w:t>
      </w:r>
      <w:r w:rsidRPr="0094236F">
        <w:rPr>
          <w:rFonts w:ascii="Century Gothic" w:hAnsi="Century Gothic"/>
          <w:b/>
          <w:sz w:val="24"/>
          <w:szCs w:val="24"/>
        </w:rPr>
        <w:t>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İnsanlar arasındaki farklılıklara saygı gösterirler.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Hoşgörülü olurlar.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C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İnsanları sürekli eleştirirler.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21)</w:t>
      </w:r>
      <w:r w:rsidRPr="00982E95">
        <w:rPr>
          <w:rFonts w:ascii="Century Gothic" w:hAnsi="Century Gothic"/>
          <w:sz w:val="24"/>
          <w:szCs w:val="24"/>
        </w:rPr>
        <w:t xml:space="preserve"> </w:t>
      </w:r>
      <w:r w:rsidRPr="0094236F">
        <w:rPr>
          <w:rFonts w:ascii="Century Gothic" w:hAnsi="Century Gothic"/>
          <w:b/>
          <w:sz w:val="24"/>
          <w:szCs w:val="24"/>
        </w:rPr>
        <w:t>Sabah yüzünü güneşin doğduğu yöne doğru çeviren bir insan için aşağıdakilerden hangisi söylenemez?</w:t>
      </w:r>
    </w:p>
    <w:p w:rsidR="0079431C" w:rsidRPr="0094236F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Yüzü doğuyu göstermektedir.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Sağ kolu güneyi göstermektedir.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C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Arkası kuzeyi göstermektedir. 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4236F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22)</w:t>
      </w:r>
      <w:r w:rsidRPr="00982E95">
        <w:rPr>
          <w:rFonts w:ascii="Century Gothic" w:hAnsi="Century Gothic"/>
          <w:sz w:val="24"/>
          <w:szCs w:val="24"/>
        </w:rPr>
        <w:t xml:space="preserve"> </w:t>
      </w:r>
      <w:r w:rsidRPr="0094236F">
        <w:rPr>
          <w:rFonts w:ascii="Century Gothic" w:hAnsi="Century Gothic"/>
          <w:b/>
          <w:sz w:val="24"/>
          <w:szCs w:val="24"/>
        </w:rPr>
        <w:t>Bu ülkede yaşayan insanların tümü için en eşsiz yuva neresidir?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A) Vatanımızdır</w:t>
      </w:r>
      <w:r w:rsidRPr="00982E95">
        <w:rPr>
          <w:rFonts w:ascii="Century Gothic" w:hAnsi="Century Gothic"/>
          <w:sz w:val="24"/>
          <w:szCs w:val="24"/>
        </w:rPr>
        <w:tab/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B) Şehrimizdir</w:t>
      </w:r>
      <w:r w:rsidRPr="00982E95">
        <w:rPr>
          <w:rFonts w:ascii="Century Gothic" w:hAnsi="Century Gothic"/>
          <w:sz w:val="24"/>
          <w:szCs w:val="24"/>
        </w:rPr>
        <w:tab/>
      </w:r>
      <w:r w:rsidRPr="00982E95">
        <w:rPr>
          <w:rFonts w:ascii="Century Gothic" w:hAnsi="Century Gothic"/>
          <w:sz w:val="24"/>
          <w:szCs w:val="24"/>
        </w:rPr>
        <w:tab/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C) Mahallemizdir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4236F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23)</w:t>
      </w:r>
      <w:r w:rsidRPr="00982E95">
        <w:rPr>
          <w:rFonts w:ascii="Century Gothic" w:hAnsi="Century Gothic"/>
          <w:sz w:val="24"/>
          <w:szCs w:val="24"/>
        </w:rPr>
        <w:t xml:space="preserve"> </w:t>
      </w:r>
      <w:r w:rsidRPr="0094236F">
        <w:rPr>
          <w:rFonts w:ascii="Century Gothic" w:hAnsi="Century Gothic"/>
          <w:b/>
          <w:sz w:val="24"/>
          <w:szCs w:val="24"/>
        </w:rPr>
        <w:t>Aşağıdakilerden hangisi ev kazalarına neden olmaz?</w:t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Ocağın açık bırakılması.</w:t>
      </w:r>
      <w:r w:rsidRPr="00982E95">
        <w:rPr>
          <w:rFonts w:ascii="Century Gothic" w:hAnsi="Century Gothic"/>
          <w:sz w:val="24"/>
          <w:szCs w:val="24"/>
        </w:rPr>
        <w:tab/>
      </w:r>
      <w:r w:rsidRPr="00982E95">
        <w:rPr>
          <w:rFonts w:ascii="Century Gothic" w:hAnsi="Century Gothic"/>
          <w:sz w:val="24"/>
          <w:szCs w:val="24"/>
        </w:rPr>
        <w:tab/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Ütünün fişinin çekilmemesi</w:t>
      </w:r>
      <w:r w:rsidRPr="00982E95">
        <w:rPr>
          <w:rFonts w:ascii="Century Gothic" w:hAnsi="Century Gothic"/>
          <w:sz w:val="24"/>
          <w:szCs w:val="24"/>
        </w:rPr>
        <w:tab/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C</w:t>
      </w:r>
      <w:r>
        <w:rPr>
          <w:rFonts w:ascii="Century Gothic" w:hAnsi="Century Gothic"/>
          <w:sz w:val="24"/>
          <w:szCs w:val="24"/>
        </w:rPr>
        <w:t>)</w:t>
      </w:r>
      <w:r w:rsidRPr="00982E95">
        <w:rPr>
          <w:rFonts w:ascii="Century Gothic" w:hAnsi="Century Gothic"/>
          <w:sz w:val="24"/>
          <w:szCs w:val="24"/>
        </w:rPr>
        <w:t xml:space="preserve"> Kırmızı ışıkta geçilmesi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Pr="0094236F" w:rsidRDefault="0079431C" w:rsidP="00982E95">
      <w:pPr>
        <w:pStyle w:val="NoSpacing"/>
        <w:rPr>
          <w:rFonts w:ascii="Century Gothic" w:hAnsi="Century Gothic"/>
          <w:b/>
          <w:sz w:val="24"/>
          <w:szCs w:val="24"/>
        </w:rPr>
      </w:pPr>
      <w:r w:rsidRPr="00982E95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4</w:t>
      </w:r>
      <w:r w:rsidRPr="0094236F">
        <w:rPr>
          <w:rFonts w:ascii="Century Gothic" w:hAnsi="Century Gothic"/>
          <w:b/>
          <w:sz w:val="24"/>
          <w:szCs w:val="24"/>
        </w:rPr>
        <w:t>) Ozan okuldan eve gelirken bir evden dumanların çıktığını ve alevlerin yüksel</w:t>
      </w:r>
      <w:r>
        <w:rPr>
          <w:rFonts w:ascii="Century Gothic" w:hAnsi="Century Gothic"/>
          <w:b/>
          <w:sz w:val="24"/>
          <w:szCs w:val="24"/>
        </w:rPr>
        <w:t>-</w:t>
      </w:r>
      <w:r w:rsidRPr="0094236F">
        <w:rPr>
          <w:rFonts w:ascii="Century Gothic" w:hAnsi="Century Gothic"/>
          <w:b/>
          <w:sz w:val="24"/>
          <w:szCs w:val="24"/>
        </w:rPr>
        <w:t>diğini gördü. Bu durumda Ozan hangi acil telefon numarasını aramalıdır?</w:t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A</w:t>
      </w:r>
      <w:r>
        <w:rPr>
          <w:rFonts w:ascii="Century Gothic" w:hAnsi="Century Gothic"/>
          <w:sz w:val="24"/>
          <w:szCs w:val="24"/>
        </w:rPr>
        <w:t xml:space="preserve">) </w:t>
      </w:r>
      <w:r w:rsidRPr="00982E95">
        <w:rPr>
          <w:rFonts w:ascii="Century Gothic" w:hAnsi="Century Gothic"/>
          <w:sz w:val="24"/>
          <w:szCs w:val="24"/>
        </w:rPr>
        <w:t xml:space="preserve"> 112</w:t>
      </w:r>
      <w:r w:rsidRPr="00982E95">
        <w:rPr>
          <w:rFonts w:ascii="Century Gothic" w:hAnsi="Century Gothic"/>
          <w:sz w:val="24"/>
          <w:szCs w:val="24"/>
        </w:rPr>
        <w:tab/>
      </w:r>
      <w:r w:rsidRPr="00982E95">
        <w:rPr>
          <w:rFonts w:ascii="Century Gothic" w:hAnsi="Century Gothic"/>
          <w:sz w:val="24"/>
          <w:szCs w:val="24"/>
        </w:rPr>
        <w:tab/>
      </w:r>
      <w:r w:rsidRPr="00982E95">
        <w:rPr>
          <w:rFonts w:ascii="Century Gothic" w:hAnsi="Century Gothic"/>
          <w:sz w:val="24"/>
          <w:szCs w:val="24"/>
        </w:rPr>
        <w:tab/>
      </w:r>
    </w:p>
    <w:p w:rsidR="0079431C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 xml:space="preserve">)  </w:t>
      </w:r>
      <w:r w:rsidRPr="00982E95">
        <w:rPr>
          <w:rFonts w:ascii="Century Gothic" w:hAnsi="Century Gothic"/>
          <w:sz w:val="24"/>
          <w:szCs w:val="24"/>
        </w:rPr>
        <w:t>155</w:t>
      </w:r>
      <w:r w:rsidRPr="00982E95">
        <w:rPr>
          <w:rFonts w:ascii="Century Gothic" w:hAnsi="Century Gothic"/>
          <w:sz w:val="24"/>
          <w:szCs w:val="24"/>
        </w:rPr>
        <w:tab/>
      </w:r>
      <w:r w:rsidRPr="00982E95">
        <w:rPr>
          <w:rFonts w:ascii="Century Gothic" w:hAnsi="Century Gothic"/>
          <w:sz w:val="24"/>
          <w:szCs w:val="24"/>
        </w:rPr>
        <w:tab/>
      </w:r>
      <w:r w:rsidRPr="00982E95">
        <w:rPr>
          <w:rFonts w:ascii="Century Gothic" w:hAnsi="Century Gothic"/>
          <w:sz w:val="24"/>
          <w:szCs w:val="24"/>
        </w:rPr>
        <w:tab/>
      </w:r>
    </w:p>
    <w:p w:rsidR="0079431C" w:rsidRPr="00982E95" w:rsidRDefault="0079431C" w:rsidP="00982E95">
      <w:pPr>
        <w:pStyle w:val="NoSpacing"/>
        <w:rPr>
          <w:rFonts w:ascii="Century Gothic" w:hAnsi="Century Gothic"/>
          <w:sz w:val="24"/>
          <w:szCs w:val="24"/>
        </w:rPr>
      </w:pPr>
      <w:r w:rsidRPr="00982E95">
        <w:rPr>
          <w:rFonts w:ascii="Century Gothic" w:hAnsi="Century Gothic"/>
          <w:sz w:val="24"/>
          <w:szCs w:val="24"/>
        </w:rPr>
        <w:t>C</w:t>
      </w:r>
      <w:r>
        <w:rPr>
          <w:rFonts w:ascii="Century Gothic" w:hAnsi="Century Gothic"/>
          <w:sz w:val="24"/>
          <w:szCs w:val="24"/>
        </w:rPr>
        <w:t xml:space="preserve">) </w:t>
      </w:r>
      <w:r w:rsidRPr="00982E95">
        <w:rPr>
          <w:rFonts w:ascii="Century Gothic" w:hAnsi="Century Gothic"/>
          <w:sz w:val="24"/>
          <w:szCs w:val="24"/>
        </w:rPr>
        <w:t xml:space="preserve"> 110</w:t>
      </w:r>
    </w:p>
    <w:p w:rsidR="0079431C" w:rsidRDefault="0079431C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6047F6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6047F6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6047F6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Pr="006047F6" w:rsidRDefault="0079431C" w:rsidP="006047F6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25) </w:t>
      </w:r>
      <w:r w:rsidRPr="006047F6">
        <w:rPr>
          <w:rFonts w:ascii="Century Gothic" w:hAnsi="Century Gothic"/>
          <w:b/>
          <w:sz w:val="24"/>
          <w:szCs w:val="24"/>
        </w:rPr>
        <w:t>Okulumuzu kim yönetir?</w:t>
      </w:r>
      <w:r w:rsidRPr="006047F6">
        <w:rPr>
          <w:rFonts w:ascii="Century Gothic" w:hAnsi="Century Gothic"/>
          <w:sz w:val="24"/>
          <w:szCs w:val="24"/>
        </w:rPr>
        <w:t xml:space="preserve"> </w:t>
      </w:r>
    </w:p>
    <w:p w:rsidR="0079431C" w:rsidRPr="006047F6" w:rsidRDefault="0079431C" w:rsidP="006047F6">
      <w:pPr>
        <w:pStyle w:val="NoSpacing"/>
        <w:rPr>
          <w:rFonts w:ascii="Century Gothic" w:hAnsi="Century Gothic"/>
          <w:sz w:val="24"/>
          <w:szCs w:val="24"/>
        </w:rPr>
      </w:pPr>
      <w:r w:rsidRPr="006047F6">
        <w:rPr>
          <w:rFonts w:ascii="Century Gothic" w:hAnsi="Century Gothic"/>
          <w:sz w:val="24"/>
          <w:szCs w:val="24"/>
        </w:rPr>
        <w:t>A) Öğretmenlerimiz.</w:t>
      </w:r>
    </w:p>
    <w:p w:rsidR="0079431C" w:rsidRPr="006047F6" w:rsidRDefault="0079431C" w:rsidP="006047F6">
      <w:pPr>
        <w:pStyle w:val="NoSpacing"/>
        <w:rPr>
          <w:rFonts w:ascii="Century Gothic" w:hAnsi="Century Gothic"/>
          <w:sz w:val="24"/>
          <w:szCs w:val="24"/>
        </w:rPr>
      </w:pPr>
      <w:r w:rsidRPr="006047F6">
        <w:rPr>
          <w:rFonts w:ascii="Century Gothic" w:hAnsi="Century Gothic"/>
          <w:sz w:val="24"/>
          <w:szCs w:val="24"/>
        </w:rPr>
        <w:t>B) Hizmetliler.</w:t>
      </w:r>
    </w:p>
    <w:p w:rsidR="0079431C" w:rsidRPr="006047F6" w:rsidRDefault="0079431C" w:rsidP="006047F6">
      <w:pPr>
        <w:pStyle w:val="NoSpacing"/>
        <w:rPr>
          <w:rFonts w:ascii="Century Gothic" w:hAnsi="Century Gothic"/>
          <w:sz w:val="24"/>
          <w:szCs w:val="24"/>
        </w:rPr>
      </w:pPr>
      <w:r w:rsidRPr="006047F6">
        <w:rPr>
          <w:rFonts w:ascii="Century Gothic" w:hAnsi="Century Gothic"/>
          <w:sz w:val="24"/>
          <w:szCs w:val="24"/>
        </w:rPr>
        <w:t>C) Okul müdürü</w:t>
      </w:r>
    </w:p>
    <w:p w:rsidR="0079431C" w:rsidRDefault="0079431C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Default="0079431C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Pr="0079008A" w:rsidRDefault="0079431C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Pr="002D49C5" w:rsidRDefault="0079431C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                           …..    BAŞARILAR                                                                                                          </w:t>
      </w:r>
      <w:r w:rsidRPr="002D49C5">
        <w:rPr>
          <w:rFonts w:ascii="Century Gothic" w:hAnsi="Century Gothic"/>
          <w:b/>
          <w:sz w:val="24"/>
          <w:szCs w:val="24"/>
        </w:rPr>
        <w:t xml:space="preserve">   </w:t>
      </w:r>
    </w:p>
    <w:p w:rsidR="0079431C" w:rsidRPr="002D49C5" w:rsidRDefault="0079431C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79431C" w:rsidRPr="002D49C5" w:rsidRDefault="0079431C" w:rsidP="0041254E">
      <w:pPr>
        <w:pStyle w:val="NoSpacing"/>
        <w:rPr>
          <w:rFonts w:ascii="Hand writing Mutlu" w:hAnsi="Hand writing Mutlu"/>
        </w:rPr>
      </w:pPr>
      <w:r w:rsidRPr="002D49C5">
        <w:rPr>
          <w:rFonts w:ascii="Century Gothic" w:hAnsi="Century Gothic"/>
          <w:sz w:val="24"/>
          <w:szCs w:val="24"/>
        </w:rPr>
        <w:t>Not: Her soru</w:t>
      </w:r>
      <w:r w:rsidRPr="002D49C5">
        <w:rPr>
          <w:rFonts w:ascii="Century Gothic" w:hAnsi="Century Gothic"/>
          <w:b/>
          <w:sz w:val="24"/>
          <w:szCs w:val="24"/>
        </w:rPr>
        <w:t xml:space="preserve"> 4</w:t>
      </w:r>
      <w:r w:rsidRPr="002D49C5">
        <w:rPr>
          <w:rFonts w:ascii="Century Gothic" w:hAnsi="Century Gothic"/>
          <w:sz w:val="24"/>
          <w:szCs w:val="24"/>
        </w:rPr>
        <w:t xml:space="preserve"> puandır.   </w:t>
      </w:r>
    </w:p>
    <w:sectPr w:rsidR="0079431C" w:rsidRPr="002D49C5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2B1D"/>
    <w:multiLevelType w:val="hybridMultilevel"/>
    <w:tmpl w:val="667E617C"/>
    <w:lvl w:ilvl="0" w:tplc="F4CE322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6A614E53"/>
    <w:multiLevelType w:val="hybridMultilevel"/>
    <w:tmpl w:val="58C04248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24CE9"/>
    <w:rsid w:val="00032095"/>
    <w:rsid w:val="000372B7"/>
    <w:rsid w:val="0004106E"/>
    <w:rsid w:val="000D46F9"/>
    <w:rsid w:val="00114928"/>
    <w:rsid w:val="001327CE"/>
    <w:rsid w:val="001527F6"/>
    <w:rsid w:val="00171CE1"/>
    <w:rsid w:val="001B7BD6"/>
    <w:rsid w:val="001C4AAB"/>
    <w:rsid w:val="001F0F18"/>
    <w:rsid w:val="0021729B"/>
    <w:rsid w:val="00254AD4"/>
    <w:rsid w:val="002A5520"/>
    <w:rsid w:val="002C111D"/>
    <w:rsid w:val="002C663F"/>
    <w:rsid w:val="002C66CD"/>
    <w:rsid w:val="002D49C5"/>
    <w:rsid w:val="002E024B"/>
    <w:rsid w:val="002F47F0"/>
    <w:rsid w:val="00322972"/>
    <w:rsid w:val="003759BA"/>
    <w:rsid w:val="003D17B3"/>
    <w:rsid w:val="0041254E"/>
    <w:rsid w:val="00416477"/>
    <w:rsid w:val="00435715"/>
    <w:rsid w:val="004A25A5"/>
    <w:rsid w:val="004C434B"/>
    <w:rsid w:val="004F1EC5"/>
    <w:rsid w:val="004F5676"/>
    <w:rsid w:val="005036FB"/>
    <w:rsid w:val="005108B3"/>
    <w:rsid w:val="00520954"/>
    <w:rsid w:val="005252BD"/>
    <w:rsid w:val="005323A1"/>
    <w:rsid w:val="005E75A5"/>
    <w:rsid w:val="006047F6"/>
    <w:rsid w:val="00627856"/>
    <w:rsid w:val="00633194"/>
    <w:rsid w:val="00633B30"/>
    <w:rsid w:val="006366BE"/>
    <w:rsid w:val="0066357C"/>
    <w:rsid w:val="006C27D8"/>
    <w:rsid w:val="006C4BB7"/>
    <w:rsid w:val="006D5512"/>
    <w:rsid w:val="006E2B93"/>
    <w:rsid w:val="0072072B"/>
    <w:rsid w:val="007720AD"/>
    <w:rsid w:val="0079008A"/>
    <w:rsid w:val="00793AA2"/>
    <w:rsid w:val="0079431C"/>
    <w:rsid w:val="007C3F43"/>
    <w:rsid w:val="00814B3D"/>
    <w:rsid w:val="00845DD0"/>
    <w:rsid w:val="008A7F54"/>
    <w:rsid w:val="008D5A2A"/>
    <w:rsid w:val="008E48D7"/>
    <w:rsid w:val="00907633"/>
    <w:rsid w:val="0094236F"/>
    <w:rsid w:val="00982E95"/>
    <w:rsid w:val="00983CD9"/>
    <w:rsid w:val="00985D71"/>
    <w:rsid w:val="00991BA7"/>
    <w:rsid w:val="009B06B6"/>
    <w:rsid w:val="009D28A6"/>
    <w:rsid w:val="00A36979"/>
    <w:rsid w:val="00AB7C6D"/>
    <w:rsid w:val="00AC7A67"/>
    <w:rsid w:val="00AC7BF9"/>
    <w:rsid w:val="00B13690"/>
    <w:rsid w:val="00B147E3"/>
    <w:rsid w:val="00BA3081"/>
    <w:rsid w:val="00BB2931"/>
    <w:rsid w:val="00BB602D"/>
    <w:rsid w:val="00BC6C41"/>
    <w:rsid w:val="00BE7F9E"/>
    <w:rsid w:val="00C15E77"/>
    <w:rsid w:val="00C3073D"/>
    <w:rsid w:val="00C3086E"/>
    <w:rsid w:val="00C47878"/>
    <w:rsid w:val="00C86CC3"/>
    <w:rsid w:val="00CB1D31"/>
    <w:rsid w:val="00CC6694"/>
    <w:rsid w:val="00CC70C9"/>
    <w:rsid w:val="00D022DC"/>
    <w:rsid w:val="00D62386"/>
    <w:rsid w:val="00D828FF"/>
    <w:rsid w:val="00DE333D"/>
    <w:rsid w:val="00E00549"/>
    <w:rsid w:val="00E42B84"/>
    <w:rsid w:val="00E66BDF"/>
    <w:rsid w:val="00E66DF0"/>
    <w:rsid w:val="00E67527"/>
    <w:rsid w:val="00E75AA3"/>
    <w:rsid w:val="00E77FE9"/>
    <w:rsid w:val="00E81C76"/>
    <w:rsid w:val="00EB1571"/>
    <w:rsid w:val="00EE3D83"/>
    <w:rsid w:val="00F82147"/>
    <w:rsid w:val="00FA446A"/>
    <w:rsid w:val="00FB2606"/>
    <w:rsid w:val="00FB3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49C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49C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2D49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D49C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D49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D49C5"/>
    <w:rPr>
      <w:rFonts w:ascii="Times New Roman" w:hAnsi="Times New Roman" w:cs="Times New Roman"/>
      <w:sz w:val="24"/>
      <w:szCs w:val="24"/>
      <w:lang w:eastAsia="tr-TR"/>
    </w:rPr>
  </w:style>
  <w:style w:type="paragraph" w:styleId="BodyTextIndent2">
    <w:name w:val="Body Text Indent 2"/>
    <w:basedOn w:val="Normal"/>
    <w:link w:val="BodyTextIndent2Char"/>
    <w:uiPriority w:val="99"/>
    <w:semiHidden/>
    <w:rsid w:val="00A369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36979"/>
    <w:rPr>
      <w:rFonts w:cs="Times New Roman"/>
    </w:rPr>
  </w:style>
  <w:style w:type="character" w:styleId="Hyperlink">
    <w:name w:val="Hyperlink"/>
    <w:basedOn w:val="DefaultParagraphFont"/>
    <w:uiPriority w:val="99"/>
    <w:rsid w:val="001F0F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5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229</TotalTime>
  <Pages>2</Pages>
  <Words>602</Words>
  <Characters>3438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66</cp:revision>
  <dcterms:created xsi:type="dcterms:W3CDTF">2008-11-17T21:53:00Z</dcterms:created>
  <dcterms:modified xsi:type="dcterms:W3CDTF">2011-02-23T17:20:00Z</dcterms:modified>
</cp:coreProperties>
</file>