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4F4" w:rsidRDefault="001114F4" w:rsidP="00485019">
      <w:pPr>
        <w:spacing w:after="0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roundrect id="Yuvarlatılmış Dikdörtgen 41" o:spid="_x0000_s1026" style="position:absolute;margin-left:181.3pt;margin-top:-29.6pt;width:198.75pt;height:24.75pt;z-index:251656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" fillcolor="#bc4744" stroked="f">
            <v:shadow on="t" color="black" opacity="22937f" origin=",.5" offset="0,.63889mm"/>
            <v:textbox>
              <w:txbxContent>
                <w:p w:rsidR="001114F4" w:rsidRPr="009F76CC" w:rsidRDefault="001114F4" w:rsidP="009F76CC">
                  <w:pPr>
                    <w:jc w:val="center"/>
                    <w:rPr>
                      <w:rFonts w:ascii="Futura Md BT" w:hAnsi="Futura Md BT"/>
                      <w:sz w:val="28"/>
                      <w:szCs w:val="28"/>
                    </w:rPr>
                  </w:pPr>
                  <w:r w:rsidRPr="009F76CC">
                    <w:rPr>
                      <w:rFonts w:ascii="Futura Md BT Tur" w:hAnsi="Futura Md BT Tur"/>
                      <w:sz w:val="28"/>
                      <w:szCs w:val="28"/>
                    </w:rPr>
                    <w:t>DEYİMLER</w:t>
                  </w:r>
                </w:p>
              </w:txbxContent>
            </v:textbox>
          </v:roundrect>
        </w:pict>
      </w:r>
      <w:r>
        <w:rPr>
          <w:rFonts w:ascii="ALFABET98" w:hAnsi="ALFABET98"/>
          <w:sz w:val="28"/>
          <w:szCs w:val="28"/>
        </w:rPr>
        <w:t xml:space="preserve">                                                  </w:t>
      </w:r>
    </w:p>
    <w:p w:rsidR="001114F4" w:rsidRDefault="001114F4" w:rsidP="00485019">
      <w:pPr>
        <w:spacing w:after="0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group id="Grup 16" o:spid="_x0000_s1027" style="position:absolute;margin-left:155.1pt;margin-top:16.1pt;width:123pt;height:48.75pt;z-index:251652096" coordsize="9734,6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7" o:spid="_x0000_s1028" type="#_x0000_t62" style="position:absolute;width:9734;height:6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FknbwA&#10;AADbAAAADwAAAGRycy9kb3ducmV2LnhtbERPyQrCMBC9C/5DGMGbpgpu1SiiCN7EDT0OzdgWm0lp&#10;ota/N4LgbR5vndmiNoV4UuVyywp63QgEcWJ1zqmC03HTGYNwHlljYZkUvMnBYt5szDDW9sV7eh58&#10;KkIIuxgVZN6XsZQuycig69qSOHA3Wxn0AVap1BW+QrgpZD+KhtJgzqEhw5JWGSX3w8MoKPab6wV3&#10;j8FlPZysoxq9PN+1Uu1WvZyC8FT7v/jn3uowfwTfX8IBcv4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pgWSdvAAAANsAAAAPAAAAAAAAAAAAAAAAAJgCAABkcnMvZG93bnJldi54&#10;bWxQSwUGAAAAAAQABAD1AAAAgQMAAAAA&#10;" adj="6874,27623" strokeweight="1pt">
              <v:fill opacity="0"/>
              <v:textbox>
                <w:txbxContent>
                  <w:p w:rsidR="001114F4" w:rsidRDefault="001114F4" w:rsidP="00702AF3">
                    <w:pPr>
                      <w:jc w:val="center"/>
                    </w:pP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8" o:spid="_x0000_s1029" type="#_x0000_t202" style="position:absolute;top:285;width:8994;height:5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6Wr8cA&#10;AADbAAAADwAAAGRycy9kb3ducmV2LnhtbESPT0sDMRDF70K/Q5hCbzarUClr0yLWQsE/xdpDvQ2b&#10;cTd2M9kmsV399M5B8DbDe/Peb2aL3rfqRDG5wAauxgUo4ipYx7WB3dvqcgoqZWSLbWAy8E0JFvPB&#10;xQxLG878SqdtrpWEcCrRQJNzV2qdqoY8pnHoiEX7CNFjljXW2kY8S7hv9XVR3GiPjqWhwY7uG6oO&#10;2y9v4Om430w+l/tdO335WT+7Krr3h0djRsP+7hZUpj7/m/+u11bwBVZ+kQH0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s+lq/HAAAA2wAAAA8AAAAAAAAAAAAAAAAAmAIAAGRy&#10;cy9kb3ducmV2LnhtbFBLBQYAAAAABAAEAPUAAACMAwAAAAA=&#10;" stroked="f" strokeweight=".5pt">
              <v:fill opacity="0"/>
              <v:textbox>
                <w:txbxContent>
                  <w:p w:rsidR="001114F4" w:rsidRPr="00C77050" w:rsidRDefault="001114F4" w:rsidP="00702AF3">
                    <w:pPr>
                      <w:spacing w:after="0"/>
                      <w:rPr>
                        <w:rFonts w:ascii="Kayra" w:hAnsi="Kayra"/>
                        <w:sz w:val="20"/>
                        <w:szCs w:val="20"/>
                      </w:rPr>
                    </w:pPr>
                    <w:r>
                      <w:rPr>
                        <w:rFonts w:ascii="Kayra" w:hAnsi="Kayra"/>
                        <w:sz w:val="20"/>
                        <w:szCs w:val="20"/>
                      </w:rPr>
                      <w:t xml:space="preserve">İyice </w:t>
                    </w:r>
                    <w:r w:rsidRPr="00702AF3">
                      <w:rPr>
                        <w:rFonts w:ascii="Kayra" w:hAnsi="Kayra"/>
                        <w:sz w:val="20"/>
                        <w:szCs w:val="20"/>
                        <w:u w:val="single"/>
                      </w:rPr>
                      <w:t>gözümden düştün</w:t>
                    </w:r>
                    <w:r>
                      <w:rPr>
                        <w:rFonts w:ascii="Kayra" w:hAnsi="Kayra"/>
                        <w:sz w:val="20"/>
                        <w:szCs w:val="20"/>
                      </w:rPr>
                      <w:t xml:space="preserve"> Ayşe.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up 19" o:spid="_x0000_s1030" style="position:absolute;margin-left:-12.15pt;margin-top:5.6pt;width:135.75pt;height:166.5pt;z-index:-251666432" coordsize="17240,211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9" o:spid="_x0000_s1031" type="#_x0000_t75" style="position:absolute;top:5810;width:8763;height:153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dDCvEAAAA2gAAAA8AAABkcnMvZG93bnJldi54bWxEj09rwkAUxO+C32F5Qi9SN/ZQanQTRFAK&#10;xYPa3l+zL38w+zZknybtp+8WCj0OM/MbZpOPrlV36kPj2cBykYAiLrxtuDLwftk/voAKgmyx9UwG&#10;vihAnk0nG0ytH/hE97NUKkI4pGigFulSrUNRk8Ow8B1x9ErfO5Qo+0rbHocId61+SpJn7bDhuFBj&#10;R7uaiuv55gzMu+NhdRr28v35pnfFx7GUy1Aa8zAbt2tQQqP8h//ar9bACn6vxBugs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SdDCvEAAAA2gAAAA8AAAAAAAAAAAAAAAAA&#10;nwIAAGRycy9kb3ducmV2LnhtbFBLBQYAAAAABAAEAPcAAACQAwAAAAA=&#10;">
              <v:imagedata r:id="rId4" o:title=""/>
              <v:path arrowok="t"/>
            </v:shape>
            <v:group id="Grup 12" o:spid="_x0000_s1032" style="position:absolute;left:952;width:16288;height:6191" coordsize="9734,6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Köşeleri Yuvarlanmış Dikdörtgen Belirtme Çizgisi 10" o:spid="_x0000_s1033" type="#_x0000_t62" style="position:absolute;width:9734;height:6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e6cIA&#10;AADbAAAADwAAAGRycy9kb3ducmV2LnhtbESPT4vCQAzF74LfYYjgTaerINJ1lHVh8c9trXsPndhW&#10;O5naGbV+e3NY8JbwXt77ZbHqXK3u1IbKs4GPcQKKOPe24sLAMfsZzUGFiGyx9kwGnhRgtez3Fpha&#10;/+Bfuh9ioSSEQ4oGyhibVOuQl+QwjH1DLNrJtw6jrG2hbYsPCXe1niTJTDusWBpKbOi7pPxyuDkD&#10;m7X928fZZDPdZZk+P+m6Pa2vxgwH3dcnqEhdfJv/r7dW8IVefpEB9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h17pwgAAANsAAAAPAAAAAAAAAAAAAAAAAJgCAABkcnMvZG93&#10;bnJldi54bWxQSwUGAAAAAAQABAD1AAAAhwMAAAAA&#10;" adj="4635,26294" strokeweight="1pt">
                <v:fill opacity="0"/>
                <v:textbox>
                  <w:txbxContent>
                    <w:p w:rsidR="001114F4" w:rsidRDefault="001114F4" w:rsidP="00C77050">
                      <w:pPr>
                        <w:jc w:val="center"/>
                      </w:pPr>
                    </w:p>
                  </w:txbxContent>
                </v:textbox>
              </v:shape>
              <v:shape id="Metin Kutusu 11" o:spid="_x0000_s1034" type="#_x0000_t202" style="position:absolute;top:285;width:9734;height:5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/MsQA&#10;AADbAAAADwAAAGRycy9kb3ducmV2LnhtbERPS2sCMRC+F/wPYYTealahRVajFB8g2FZqPeht2Ex3&#10;o5vJmkTd9tc3hUJv8/E9ZzxtbS2u5INxrKDfy0AQF04bLhXsPpYPQxAhImusHZOCLwownXTuxphr&#10;d+N3um5jKVIIhxwVVDE2uZShqMhi6LmGOHGfzluMCfpSao+3FG5rOciyJ2nRcGqosKFZRcVpe7EK&#10;Xs77zeNxvt/Vw7fv1aspvDks1krdd9vnEYhIbfwX/7lXOs3vw+8v6QA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EPzLEAAAA2wAAAA8AAAAAAAAAAAAAAAAAmAIAAGRycy9k&#10;b3ducmV2LnhtbFBLBQYAAAAABAAEAPUAAACJAwAAAAA=&#10;" stroked="f" strokeweight=".5pt">
                <v:fill opacity="0"/>
                <v:textbox>
                  <w:txbxContent>
                    <w:p w:rsidR="001114F4" w:rsidRDefault="001114F4" w:rsidP="00C77050">
                      <w:pPr>
                        <w:spacing w:after="0"/>
                        <w:rPr>
                          <w:rFonts w:ascii="Kayra" w:hAnsi="Kayra"/>
                          <w:sz w:val="20"/>
                          <w:szCs w:val="20"/>
                        </w:rPr>
                      </w:pPr>
                      <w:r>
                        <w:rPr>
                          <w:rFonts w:ascii="Kayra" w:hAnsi="Kayra"/>
                          <w:sz w:val="20"/>
                          <w:szCs w:val="20"/>
                        </w:rPr>
                        <w:t xml:space="preserve">Çocuklar </w:t>
                      </w:r>
                      <w:r>
                        <w:rPr>
                          <w:rFonts w:ascii="Kayra" w:hAnsi="Kayra"/>
                          <w:sz w:val="20"/>
                          <w:szCs w:val="20"/>
                          <w:u w:val="single"/>
                        </w:rPr>
                        <w:t>kulağınızı verin</w:t>
                      </w:r>
                      <w:r>
                        <w:rPr>
                          <w:rFonts w:ascii="Kayra" w:hAnsi="Kayra"/>
                          <w:sz w:val="20"/>
                          <w:szCs w:val="20"/>
                        </w:rPr>
                        <w:t>,</w:t>
                      </w:r>
                    </w:p>
                    <w:p w:rsidR="001114F4" w:rsidRPr="00C77050" w:rsidRDefault="001114F4" w:rsidP="00C77050">
                      <w:pPr>
                        <w:spacing w:after="0"/>
                        <w:rPr>
                          <w:rFonts w:ascii="Kayra" w:hAnsi="Kayra"/>
                          <w:sz w:val="20"/>
                          <w:szCs w:val="20"/>
                        </w:rPr>
                      </w:pPr>
                      <w:r>
                        <w:rPr>
                          <w:rFonts w:ascii="Kayra" w:hAnsi="Kayra"/>
                          <w:sz w:val="20"/>
                          <w:szCs w:val="20"/>
                        </w:rPr>
                        <w:t xml:space="preserve"> beni iyi dinleyin.</w:t>
                      </w:r>
                    </w:p>
                  </w:txbxContent>
                </v:textbox>
              </v:shape>
            </v:group>
          </v:group>
        </w:pict>
      </w:r>
    </w:p>
    <w:p w:rsidR="001114F4" w:rsidRDefault="001114F4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group id="Grup 31" o:spid="_x0000_s1035" style="position:absolute;margin-left:307.75pt;margin-top:11.6pt;width:225.75pt;height:142.5pt;z-index:251653120" coordsize="28670,180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">
            <v:shape id="Resim 23" o:spid="_x0000_s1036" type="#_x0000_t75" style="position:absolute;left:476;top:8191;width:13525;height:9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9ULbCAAAA2wAAAA8AAABkcnMvZG93bnJldi54bWxEj0trAkEQhO9C/sPQgdx0NgZls9lRQoiS&#10;qw8kx2an94E7PZudVtd/nxEEj0VVfUXly8G16kx9aDwbeJ0koIgLbxuuDOx3q3EKKgiyxdYzGbhS&#10;gOXiaZRjZv2FN3TeSqUihEOGBmqRLtM6FDU5DBPfEUev9L1DibKvtO3xEuGu1dMkmWuHDceFGjv6&#10;qqk4bk/OwOA7Weuj4Pds95ek/v2Q/pYHY16eh88PUEKDPML39o81MH2D25f4A/TiH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vVC2wgAAANsAAAAPAAAAAAAAAAAAAAAAAJ8C&#10;AABkcnMvZG93bnJldi54bWxQSwUGAAAAAAQABAD3AAAAjgMAAAAA&#10;">
              <v:imagedata r:id="rId5" o:title=""/>
              <v:path arrowok="t"/>
            </v:shape>
            <v:group id="Grup 24" o:spid="_x0000_s1037" style="position:absolute;width:17811;height:6191" coordsize="9011,6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shape id="Köşeleri Yuvarlanmış Dikdörtgen Belirtme Çizgisi 25" o:spid="_x0000_s1038" type="#_x0000_t62" style="position:absolute;width:9011;height:6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/lrscA&#10;AADbAAAADwAAAGRycy9kb3ducmV2LnhtbESPT2vCQBTE74LfYXkFb7pR+o/UVVKhVvDQJvVgb4/s&#10;axKbfRuyq4l+elco9DjMzG+Y+bI3tThR6yrLCqaTCARxbnXFhYLd19v4GYTzyBpry6TgTA6Wi+Fg&#10;jrG2Had0ynwhAoRdjApK75tYSpeXZNBNbEMcvB/bGvRBtoXULXYBbmo5i6JHabDisFBiQ6uS8t/s&#10;aBR8r+4/19nTJd0n6cf28D5NXo/UKTW665MXEJ56/x/+a2+0gtkD3L6EH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f5a7HAAAA2wAAAA8AAAAAAAAAAAAAAAAAmAIAAGRy&#10;cy9kb3ducmV2LnhtbFBLBQYAAAAABAAEAPUAAACMAwAAAAA=&#10;" adj="4108,30946" strokeweight="1pt">
                <v:fill opacity="0"/>
                <v:textbox>
                  <w:txbxContent>
                    <w:p w:rsidR="001114F4" w:rsidRDefault="001114F4" w:rsidP="00E41F01">
                      <w:pPr>
                        <w:jc w:val="center"/>
                      </w:pPr>
                    </w:p>
                  </w:txbxContent>
                </v:textbox>
              </v:shape>
              <v:shape id="Metin Kutusu 26" o:spid="_x0000_s1039" type="#_x0000_t202" style="position:absolute;top:285;width:8562;height:5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TyZMUA&#10;AADbAAAADwAAAGRycy9kb3ducmV2LnhtbESPwW7CMBBE75X4B2sr9VacphVCAYMQbaVeOBR6KLcl&#10;XuKEeJ3abkj/vkZC4jiamTea+XKwrejJh9qxgqdxBoK4dLrmSsHX7v1xCiJEZI2tY1LwRwGWi9Hd&#10;HAvtzvxJ/TZWIkE4FKjAxNgVUobSkMUwdh1x8o7OW4xJ+kpqj+cEt63Ms2wiLdacFgx2tDZUnra/&#10;VsGh33w3lO82Pv68arN/bqYvb41SD/fDagYi0hBv4Wv7QyvIJ3D5kn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ZPJkxQAAANsAAAAPAAAAAAAAAAAAAAAAAJgCAABkcnMv&#10;ZG93bnJldi54bWxQSwUGAAAAAAQABAD1AAAAigMAAAAA&#10;" stroked="f" strokeweight=".5pt">
                <v:fill opacity="0"/>
                <v:textbox inset="0,0,0,0">
                  <w:txbxContent>
                    <w:p w:rsidR="001114F4" w:rsidRDefault="001114F4" w:rsidP="00E41F01">
                      <w:pPr>
                        <w:spacing w:after="0"/>
                        <w:rPr>
                          <w:rFonts w:ascii="Kayra" w:hAnsi="Kayra"/>
                          <w:sz w:val="20"/>
                          <w:szCs w:val="20"/>
                        </w:rPr>
                      </w:pPr>
                      <w:r>
                        <w:rPr>
                          <w:rFonts w:ascii="Kayra" w:hAnsi="Kayra"/>
                          <w:sz w:val="20"/>
                          <w:szCs w:val="20"/>
                        </w:rPr>
                        <w:t xml:space="preserve">Şu çocuğu </w:t>
                      </w:r>
                      <w:r w:rsidRPr="006B6B5D">
                        <w:rPr>
                          <w:rFonts w:ascii="Kayra" w:hAnsi="Kayra"/>
                          <w:sz w:val="20"/>
                          <w:szCs w:val="20"/>
                          <w:u w:val="single"/>
                        </w:rPr>
                        <w:t>gözüm bir yerden</w:t>
                      </w:r>
                    </w:p>
                    <w:p w:rsidR="001114F4" w:rsidRPr="00C77050" w:rsidRDefault="001114F4" w:rsidP="00E41F01">
                      <w:pPr>
                        <w:spacing w:after="0"/>
                        <w:rPr>
                          <w:rFonts w:ascii="Kayra" w:hAnsi="Kayra"/>
                          <w:sz w:val="20"/>
                          <w:szCs w:val="20"/>
                        </w:rPr>
                      </w:pPr>
                      <w:r w:rsidRPr="006B6B5D">
                        <w:rPr>
                          <w:rFonts w:ascii="Kayra" w:hAnsi="Kayra"/>
                          <w:sz w:val="20"/>
                          <w:szCs w:val="20"/>
                          <w:u w:val="single"/>
                        </w:rPr>
                        <w:t>ısırıyor</w:t>
                      </w:r>
                      <w:r>
                        <w:rPr>
                          <w:rFonts w:ascii="Kayra" w:hAnsi="Kayra"/>
                          <w:sz w:val="20"/>
                          <w:szCs w:val="20"/>
                        </w:rPr>
                        <w:t xml:space="preserve"> dede.</w:t>
                      </w:r>
                    </w:p>
                  </w:txbxContent>
                </v:textbox>
              </v:shape>
            </v:group>
            <v:group id="Grup 27" o:spid="_x0000_s1040" style="position:absolute;left:13049;top:6572;width:15621;height:6191" coordsize="9734,6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shape id="Köşeleri Yuvarlanmış Dikdörtgen Belirtme Çizgisi 28" o:spid="_x0000_s1041" type="#_x0000_t62" style="position:absolute;width:9734;height:6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EgRcAA&#10;AADbAAAADwAAAGRycy9kb3ducmV2LnhtbERPy4rCMBTdC/5DuMLsNB1F0WqUYWTAnfhAurwk17ZO&#10;c1Oa2Hb+frIQXB7Oe7PrbSVaanzpWMHnJAFBrJ0pOVdwvfyMlyB8QDZYOSYFf+Rhtx0ONpga1/GJ&#10;2nPIRQxhn6KCIoQ6ldLrgiz6iauJI3d3jcUQYZNL02AXw20lp0mykBZLjg0F1vRdkP49P60CPb9l&#10;h0e2cotMH49tt09mM3lV6mPUf61BBOrDW/xyH4yCaRwbv8QfIL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EgRcAAAADbAAAADwAAAAAAAAAAAAAAAACYAgAAZHJzL2Rvd25y&#10;ZXYueG1sUEsFBgAAAAAEAAQA9QAAAIUDAAAAAA==&#10;" adj="-3267,13334" strokeweight="1pt">
                <v:fill opacity="0"/>
                <v:textbox>
                  <w:txbxContent>
                    <w:p w:rsidR="001114F4" w:rsidRDefault="001114F4" w:rsidP="00E41F01">
                      <w:pPr>
                        <w:jc w:val="center"/>
                      </w:pPr>
                    </w:p>
                  </w:txbxContent>
                </v:textbox>
              </v:shape>
              <v:shape id="Metin Kutusu 29" o:spid="_x0000_s1042" type="#_x0000_t202" style="position:absolute;top:285;width:8994;height:5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75iccA&#10;AADbAAAADwAAAGRycy9kb3ducmV2LnhtbESPT2sCMRTE74V+h/AKvdVshRZdjVLUgtDa4p+D3h6b&#10;527azcuapLr20zcFweMwM79hhuPW1uJIPhjHCh47GQjiwmnDpYLN+vWhByJEZI21Y1JwpgDj0e3N&#10;EHPtTryk4yqWIkE45KigirHJpQxFRRZDxzXEyds7bzEm6UupPZ4S3Naym2XP0qLhtFBhQ5OKiu/V&#10;j1Xwfth+Pn1Nt5u69/E7X5jCm93sTan7u/ZlACJSG6/hS3uuFXT78P8l/QA5+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oe+YnHAAAA2wAAAA8AAAAAAAAAAAAAAAAAmAIAAGRy&#10;cy9kb3ducmV2LnhtbFBLBQYAAAAABAAEAPUAAACMAwAAAAA=&#10;" stroked="f" strokeweight=".5pt">
                <v:fill opacity="0"/>
                <v:textbox>
                  <w:txbxContent>
                    <w:p w:rsidR="001114F4" w:rsidRPr="00C77050" w:rsidRDefault="001114F4" w:rsidP="00E41F01">
                      <w:pPr>
                        <w:spacing w:after="0"/>
                        <w:rPr>
                          <w:rFonts w:ascii="Kayra" w:hAnsi="Kayra"/>
                          <w:sz w:val="20"/>
                          <w:szCs w:val="20"/>
                        </w:rPr>
                      </w:pPr>
                      <w:r>
                        <w:rPr>
                          <w:rFonts w:ascii="Kayra" w:hAnsi="Kayra"/>
                          <w:sz w:val="20"/>
                          <w:szCs w:val="20"/>
                        </w:rPr>
                        <w:t>Ha ha ha... O senin baban .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:rsidR="001114F4" w:rsidRDefault="001114F4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shape id="Resim 15" o:spid="_x0000_s1043" type="#_x0000_t75" style="position:absolute;margin-left:144.6pt;margin-top:24.8pt;width:78pt;height:99.75pt;z-index:251651072;visibility:visible">
            <v:imagedata r:id="rId6" o:title=""/>
          </v:shape>
        </w:pict>
      </w:r>
    </w:p>
    <w:p w:rsidR="001114F4" w:rsidRDefault="001114F4">
      <w:pPr>
        <w:rPr>
          <w:rFonts w:ascii="ALFABET98" w:hAnsi="ALFABET98"/>
          <w:sz w:val="28"/>
          <w:szCs w:val="28"/>
        </w:rPr>
      </w:pPr>
    </w:p>
    <w:p w:rsidR="001114F4" w:rsidRDefault="001114F4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shape id="Resim 33" o:spid="_x0000_s1044" type="#_x0000_t75" style="position:absolute;margin-left:-12pt;margin-top:7.5pt;width:111.75pt;height:90pt;z-index:-251662336;visibility:visible">
            <v:imagedata r:id="rId7" o:title=""/>
          </v:shape>
        </w:pict>
      </w:r>
    </w:p>
    <w:p w:rsidR="001114F4" w:rsidRDefault="001114F4">
      <w:pPr>
        <w:rPr>
          <w:rFonts w:ascii="ALFABET98" w:hAnsi="ALFABET98"/>
          <w:sz w:val="28"/>
          <w:szCs w:val="28"/>
        </w:rPr>
      </w:pPr>
    </w:p>
    <w:p w:rsidR="001114F4" w:rsidRDefault="001114F4">
      <w:pPr>
        <w:rPr>
          <w:rFonts w:ascii="ALFABET98" w:hAnsi="ALFABET98"/>
          <w:sz w:val="28"/>
          <w:szCs w:val="28"/>
        </w:rPr>
      </w:pPr>
    </w:p>
    <w:p w:rsidR="001114F4" w:rsidRDefault="001114F4">
      <w:pPr>
        <w:rPr>
          <w:rFonts w:ascii="ALFABET98" w:hAnsi="ALFABET98"/>
          <w:sz w:val="26"/>
          <w:szCs w:val="26"/>
        </w:rPr>
      </w:pPr>
    </w:p>
    <w:p w:rsidR="001114F4" w:rsidRDefault="001114F4">
      <w:pPr>
        <w:rPr>
          <w:rFonts w:ascii="ALFABET98" w:hAnsi="ALFABET98"/>
          <w:sz w:val="26"/>
          <w:szCs w:val="26"/>
        </w:rPr>
      </w:pPr>
      <w:r>
        <w:rPr>
          <w:rFonts w:ascii="ALFABET98 Tur" w:hAnsi="ALFABET98 Tur"/>
          <w:sz w:val="26"/>
          <w:szCs w:val="26"/>
        </w:rPr>
        <w:t>Resimlerdeki konuşmalara baktığımızda altı çizili sözcük gruplarının gerçek anlamlarının dışında kullanıldığını görüyoruz. Şimdi;</w:t>
      </w:r>
      <w:r w:rsidRPr="0007283A">
        <w:rPr>
          <w:rFonts w:ascii="Kayra" w:hAnsi="Kayra"/>
          <w:noProof/>
          <w:sz w:val="20"/>
          <w:szCs w:val="20"/>
          <w:u w:val="single"/>
          <w:lang w:eastAsia="tr-TR"/>
        </w:rPr>
        <w:t xml:space="preserve"> </w:t>
      </w:r>
    </w:p>
    <w:p w:rsidR="001114F4" w:rsidRDefault="001114F4" w:rsidP="0007283A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 Tur" w:hAnsi="ALFABET98 Tur"/>
          <w:sz w:val="26"/>
          <w:szCs w:val="26"/>
        </w:rPr>
        <w:t>Öğretmen “kulağınızı açın“ derken öğrencilerinden kendisini iyi dinlemelerini</w:t>
      </w:r>
      <w:r>
        <w:rPr>
          <w:rFonts w:ascii="ALFABET98" w:hAnsi="ALFABET98"/>
          <w:sz w:val="26"/>
          <w:szCs w:val="26"/>
        </w:rPr>
        <w:t>,</w:t>
      </w:r>
    </w:p>
    <w:p w:rsidR="001114F4" w:rsidRDefault="001114F4" w:rsidP="0007283A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 Tur" w:hAnsi="ALFABET98 Tur"/>
          <w:sz w:val="26"/>
          <w:szCs w:val="26"/>
        </w:rPr>
        <w:t>Anne “ gözümden düştün“ derken çocuğuna gösterdiği ilginin azaldığını,</w:t>
      </w:r>
    </w:p>
    <w:p w:rsidR="001114F4" w:rsidRDefault="001114F4" w:rsidP="0007283A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 Tur" w:hAnsi="ALFABET98 Tur"/>
          <w:sz w:val="26"/>
          <w:szCs w:val="26"/>
        </w:rPr>
        <w:t>Çocuk “gözüm bir yerden ısırıyor“ derken o kişiyi tanıdığını anlatmak istiyor.</w:t>
      </w:r>
    </w:p>
    <w:p w:rsidR="001114F4" w:rsidRDefault="001114F4" w:rsidP="00C93E66">
      <w:pPr>
        <w:spacing w:before="240"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Demek ki deyimler örneklerdeki gibi </w:t>
      </w:r>
      <w:r w:rsidRPr="00C93E66">
        <w:rPr>
          <w:rFonts w:ascii="ALFABET98 Tur" w:hAnsi="ALFABET98 Tur"/>
          <w:b/>
          <w:sz w:val="26"/>
          <w:szCs w:val="26"/>
        </w:rPr>
        <w:t>gerçek anlamları dışında kullanılan sözcük gruplarıdır</w:t>
      </w:r>
      <w:r>
        <w:rPr>
          <w:rFonts w:ascii="ALFABET98" w:hAnsi="ALFABET98"/>
          <w:sz w:val="26"/>
          <w:szCs w:val="26"/>
        </w:rPr>
        <w:t xml:space="preserve">. </w:t>
      </w:r>
    </w:p>
    <w:p w:rsidR="001114F4" w:rsidRDefault="001114F4" w:rsidP="00C93E66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Yani </w:t>
      </w:r>
      <w:r>
        <w:rPr>
          <w:rFonts w:ascii="ALFABET98 Tur" w:hAnsi="ALFABET98 Tur"/>
          <w:sz w:val="26"/>
          <w:szCs w:val="26"/>
        </w:rPr>
        <w:t>öğretmen çocukların kulağını istemiyor. Çocuğun gözü de kimseyi ısıramaz öyle değil mi?</w:t>
      </w:r>
    </w:p>
    <w:p w:rsidR="001114F4" w:rsidRDefault="001114F4" w:rsidP="005A6BE4">
      <w:pPr>
        <w:spacing w:before="1080"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Deyimlerin Özellikleri</w:t>
      </w:r>
    </w:p>
    <w:p w:rsidR="001114F4" w:rsidRDefault="001114F4" w:rsidP="009F76CC">
      <w:pPr>
        <w:spacing w:before="120" w:after="0"/>
        <w:rPr>
          <w:rFonts w:ascii="ALFABET98" w:hAnsi="ALFABET98"/>
          <w:sz w:val="26"/>
          <w:szCs w:val="26"/>
        </w:rPr>
      </w:pPr>
      <w:r>
        <w:rPr>
          <w:rFonts w:ascii="ALFABET98 Tur" w:hAnsi="ALFABET98 Tur"/>
          <w:sz w:val="26"/>
          <w:szCs w:val="26"/>
        </w:rPr>
        <w:t>1. Deyimler ilk anlamının (gerçek anlamının) dışında kullanılır.</w:t>
      </w:r>
    </w:p>
    <w:p w:rsidR="001114F4" w:rsidRDefault="001114F4" w:rsidP="009F76CC">
      <w:pPr>
        <w:spacing w:before="120" w:after="0"/>
        <w:rPr>
          <w:rFonts w:ascii="ALFABET98" w:hAnsi="ALFABET98"/>
          <w:sz w:val="26"/>
          <w:szCs w:val="26"/>
        </w:rPr>
      </w:pPr>
      <w:r>
        <w:rPr>
          <w:rFonts w:ascii="ALFABET98 Tur" w:hAnsi="ALFABET98 Tur"/>
          <w:sz w:val="26"/>
          <w:szCs w:val="26"/>
        </w:rPr>
        <w:t>2. En az iki sözcükten oluşmuşlardır.</w:t>
      </w:r>
    </w:p>
    <w:p w:rsidR="001114F4" w:rsidRPr="009F76CC" w:rsidRDefault="001114F4" w:rsidP="009F76CC">
      <w:pPr>
        <w:spacing w:before="120" w:after="0"/>
        <w:rPr>
          <w:rFonts w:ascii="ALFABET98" w:hAnsi="ALFABET98"/>
          <w:sz w:val="26"/>
          <w:szCs w:val="26"/>
        </w:rPr>
      </w:pPr>
      <w:r>
        <w:rPr>
          <w:rFonts w:ascii="ALFABET98 Tur" w:hAnsi="ALFABET98 Tur"/>
          <w:sz w:val="26"/>
          <w:szCs w:val="26"/>
        </w:rPr>
        <w:t>3. Bir durumu ya da olayı etkili bir biçimde anlatmak için kullanılır.</w:t>
      </w:r>
    </w:p>
    <w:p w:rsidR="001114F4" w:rsidRDefault="001114F4" w:rsidP="00C93E66">
      <w:pPr>
        <w:spacing w:before="480" w:after="0"/>
        <w:rPr>
          <w:rFonts w:ascii="Berlin Sans FB" w:hAnsi="Berlin Sans FB"/>
          <w:sz w:val="26"/>
          <w:szCs w:val="26"/>
        </w:rPr>
      </w:pPr>
      <w:r>
        <w:rPr>
          <w:noProof/>
          <w:lang w:eastAsia="tr-TR"/>
        </w:rPr>
        <w:pict>
          <v:group id="Grup 46" o:spid="_x0000_s1045" style="position:absolute;margin-left:-9.95pt;margin-top:17.15pt;width:148.5pt;height:48.75pt;z-index:251658240" coordsize="9734,6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">
            <v:shape id="Köşeleri Yuvarlanmış Dikdörtgen Belirtme Çizgisi 47" o:spid="_x0000_s1046" type="#_x0000_t62" style="position:absolute;width:9734;height:6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1DMIA&#10;AADbAAAADwAAAGRycy9kb3ducmV2LnhtbESPzWrDMBCE74G8g9hCb4mcv/64kU0IFHJs3D7AVtrY&#10;ptbKSIpjv31UKPQ4zMw3zL4cbScG8qF1rGC1zEAQa2darhV8fb4vXkCEiGywc0wKJgpQFvPZHnPj&#10;bnymoYq1SBAOOSpoYuxzKYNuyGJYup44eRfnLcYkfS2Nx1uC206us+xJWmw5LTTY07Eh/VNdrQLz&#10;ut7Z64fmzbDy33zZtp2fJqUeH8bDG4hIY/wP/7VPRsH2GX6/pB8g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JHUMwgAAANsAAAAPAAAAAAAAAAAAAAAAAJgCAABkcnMvZG93&#10;bnJldi54bWxQSwUGAAAAAAQABAD1AAAAhwMAAAAA&#10;" adj="9056,29284" strokeweight="1pt">
              <v:fill opacity="0"/>
              <v:textbox>
                <w:txbxContent>
                  <w:p w:rsidR="001114F4" w:rsidRDefault="001114F4" w:rsidP="00EA0EF4">
                    <w:pPr>
                      <w:jc w:val="center"/>
                    </w:pPr>
                  </w:p>
                </w:txbxContent>
              </v:textbox>
            </v:shape>
            <v:shape id="Metin Kutusu 48" o:spid="_x0000_s1047" type="#_x0000_t202" style="position:absolute;top:285;width:9734;height:5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25ssQA&#10;AADbAAAADwAAAGRycy9kb3ducmV2LnhtbERPW0vDMBR+F/wP4Qh7s6lDZXTNhjiFgTrZ5aF7OzTH&#10;Ntqc1CTbqr/ePAx8/Pju5XywnTiSD8axgpssB0FcO224UbDbPl9PQISIrLFzTAp+KMB8dnlRYqHd&#10;idd03MRGpBAOBSpoY+wLKUPdksWQuZ44cR/OW4wJ+kZqj6cUbjs5zvN7adFwamixp8eW6q/NwSp4&#10;/a7e7z4X1a6brH6Xb6b2Zv/0otToaniYgog0xH/x2b3UCm7T2PQl/Q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NubLEAAAA2wAAAA8AAAAAAAAAAAAAAAAAmAIAAGRycy9k&#10;b3ducmV2LnhtbFBLBQYAAAAABAAEAPUAAACJAwAAAAA=&#10;" stroked="f" strokeweight=".5pt">
              <v:fill opacity="0"/>
              <v:textbox>
                <w:txbxContent>
                  <w:p w:rsidR="001114F4" w:rsidRDefault="001114F4" w:rsidP="00EA0EF4">
                    <w:pPr>
                      <w:spacing w:after="0"/>
                      <w:rPr>
                        <w:rFonts w:ascii="Kayra" w:hAnsi="Kayra"/>
                        <w:sz w:val="20"/>
                        <w:szCs w:val="20"/>
                      </w:rPr>
                    </w:pPr>
                    <w:r>
                      <w:rPr>
                        <w:rFonts w:ascii="Kayra" w:hAnsi="Kayra"/>
                        <w:sz w:val="20"/>
                        <w:szCs w:val="20"/>
                      </w:rPr>
                      <w:t xml:space="preserve">Bu konuyu iyi çalışıp </w:t>
                    </w:r>
                  </w:p>
                  <w:p w:rsidR="001114F4" w:rsidRPr="00C77050" w:rsidRDefault="001114F4" w:rsidP="00EA0EF4">
                    <w:pPr>
                      <w:spacing w:after="0"/>
                      <w:rPr>
                        <w:rFonts w:ascii="Kayra" w:hAnsi="Kayra"/>
                        <w:sz w:val="20"/>
                        <w:szCs w:val="20"/>
                      </w:rPr>
                    </w:pPr>
                    <w:r>
                      <w:rPr>
                        <w:rFonts w:ascii="Kayra" w:hAnsi="Kayra"/>
                        <w:sz w:val="20"/>
                        <w:szCs w:val="20"/>
                      </w:rPr>
                      <w:t xml:space="preserve">öğretmenin </w:t>
                    </w:r>
                    <w:r w:rsidRPr="00EA0EF4">
                      <w:rPr>
                        <w:rFonts w:ascii="Kayra" w:hAnsi="Kayra"/>
                        <w:sz w:val="20"/>
                        <w:szCs w:val="20"/>
                        <w:u w:val="single"/>
                      </w:rPr>
                      <w:t>gözüne girelim</w:t>
                    </w:r>
                    <w:r>
                      <w:rPr>
                        <w:rFonts w:ascii="Kayra" w:hAnsi="Kayra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</v:group>
        </w:pict>
      </w:r>
    </w:p>
    <w:p w:rsidR="001114F4" w:rsidRDefault="001114F4" w:rsidP="00C93E66">
      <w:pPr>
        <w:spacing w:before="480" w:after="0"/>
        <w:rPr>
          <w:rFonts w:ascii="Berlin Sans FB" w:hAnsi="Berlin Sans FB"/>
          <w:sz w:val="26"/>
          <w:szCs w:val="26"/>
        </w:rPr>
      </w:pPr>
      <w:r>
        <w:rPr>
          <w:noProof/>
          <w:lang w:eastAsia="tr-TR"/>
        </w:rPr>
        <w:pict>
          <v:group id="Grup 49" o:spid="_x0000_s1048" style="position:absolute;margin-left:150.55pt;margin-top:17.2pt;width:123pt;height:44.25pt;z-index:251659264" coordsize="9734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">
            <v:shape id="Köşeleri Yuvarlanmış Dikdörtgen Belirtme Çizgisi 50" o:spid="_x0000_s1049" type="#_x0000_t62" style="position:absolute;width:9734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cns8IA&#10;AADbAAAADwAAAGRycy9kb3ducmV2LnhtbERP3WrCMBS+H/gO4Qy8m2kLltk1luEQVMZgzgc4a05/&#10;bHNSmszWt18uBrv8+P7zYja9uNHoWssK4lUEgri0uuVaweVr//QMwnlkjb1lUnAnB8V28ZBjpu3E&#10;n3Q7+1qEEHYZKmi8HzIpXdmQQbeyA3HgKjsa9AGOtdQjTiHc9DKJolQabDk0NDjQrqGyO/8YBe+X&#10;7nTcxNXm++Pap29xEttrt1dq+Ti/voDwNPt/8Z/7oBWsw/rwJfw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lyezwgAAANsAAAAPAAAAAAAAAAAAAAAAAJgCAABkcnMvZG93&#10;bnJldi54bWxQSwUGAAAAAAQABAD1AAAAhwMAAAAA&#10;" adj="-6955,21746" strokeweight="1pt">
              <v:fill opacity="0"/>
              <v:textbox>
                <w:txbxContent>
                  <w:p w:rsidR="001114F4" w:rsidRDefault="001114F4" w:rsidP="00EA0EF4">
                    <w:pPr>
                      <w:jc w:val="center"/>
                    </w:pPr>
                  </w:p>
                </w:txbxContent>
              </v:textbox>
            </v:shape>
            <v:shape id="Metin Kutusu 51" o:spid="_x0000_s1050" type="#_x0000_t202" style="position:absolute;top:285;width:8994;height:5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6G8scA&#10;AADbAAAADwAAAGRycy9kb3ducmV2LnhtbESPW2sCMRSE3wv+h3CEvtWsBYusRhHbgmAveHnQt8Pm&#10;uBvdnGyTqNv++qZQ8HGYmW+Y8bS1tbiQD8axgn4vA0FcOG24VLDdvD4MQYSIrLF2TAq+KcB00rkb&#10;Y67dlVd0WcdSJAiHHBVUMTa5lKGoyGLouYY4eQfnLcYkfSm1x2uC21o+ZtmTtGg4LVTY0Lyi4rQ+&#10;WwVvX7vPwfF5t62HHz+Ld1N4s39ZKnXfbWcjEJHaeAv/txdawaAPf1/SD5C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uhvLHAAAA2wAAAA8AAAAAAAAAAAAAAAAAmAIAAGRy&#10;cy9kb3ducmV2LnhtbFBLBQYAAAAABAAEAPUAAACMAwAAAAA=&#10;" stroked="f" strokeweight=".5pt">
              <v:fill opacity="0"/>
              <v:textbox>
                <w:txbxContent>
                  <w:p w:rsidR="001114F4" w:rsidRPr="00C77050" w:rsidRDefault="001114F4" w:rsidP="00EA0EF4">
                    <w:pPr>
                      <w:spacing w:after="0"/>
                      <w:rPr>
                        <w:rFonts w:ascii="Kayra" w:hAnsi="Kayra"/>
                        <w:sz w:val="20"/>
                        <w:szCs w:val="20"/>
                      </w:rPr>
                    </w:pPr>
                    <w:r>
                      <w:rPr>
                        <w:rFonts w:ascii="Kayra" w:hAnsi="Kayra"/>
                        <w:sz w:val="20"/>
                        <w:szCs w:val="20"/>
                      </w:rPr>
                      <w:t>Gözüne mi girelim?...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Resim 45" o:spid="_x0000_s1051" type="#_x0000_t75" style="position:absolute;margin-left:11.25pt;margin-top:31.1pt;width:132.75pt;height:82.8pt;z-index:-251659264;visibility:visible">
            <v:imagedata r:id="rId8" o:title=""/>
          </v:shape>
        </w:pict>
      </w:r>
    </w:p>
    <w:p w:rsidR="001114F4" w:rsidRDefault="001114F4" w:rsidP="00C93E66">
      <w:pPr>
        <w:spacing w:before="480" w:after="0"/>
        <w:rPr>
          <w:rFonts w:ascii="Berlin Sans FB" w:hAnsi="Berlin Sans FB"/>
          <w:sz w:val="26"/>
          <w:szCs w:val="26"/>
        </w:rPr>
      </w:pPr>
    </w:p>
    <w:p w:rsidR="001114F4" w:rsidRPr="00C93E66" w:rsidRDefault="001114F4" w:rsidP="00C93E66">
      <w:pPr>
        <w:spacing w:before="480" w:after="0"/>
        <w:rPr>
          <w:rFonts w:ascii="Berlin Sans FB" w:hAnsi="Berlin Sans FB"/>
          <w:sz w:val="26"/>
          <w:szCs w:val="26"/>
        </w:rPr>
      </w:pPr>
      <w:r>
        <w:rPr>
          <w:noProof/>
          <w:lang w:eastAsia="tr-TR"/>
        </w:rPr>
        <w:pict>
          <v:roundrect id="Yuvarlatılmış Dikdörtgen 39" o:spid="_x0000_s1052" style="position:absolute;margin-left:1.3pt;margin-top:-22.1pt;width:160.5pt;height:25.5pt;z-index:251655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" fillcolor="#254163" stroked="f">
            <v:fill color2="#4477b6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1114F4" w:rsidRPr="007E287C" w:rsidRDefault="001114F4" w:rsidP="00C93E66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F76CC">
                    <w:rPr>
                      <w:rFonts w:ascii="Berlin Sans FB" w:hAnsi="Berlin Sans FB"/>
                      <w:sz w:val="28"/>
                      <w:szCs w:val="28"/>
                    </w:rPr>
                    <w:t>Deyimleri Bulalım</w:t>
                  </w:r>
                </w:p>
              </w:txbxContent>
            </v:textbox>
          </v:roundrect>
        </w:pict>
      </w:r>
    </w:p>
    <w:p w:rsidR="001114F4" w:rsidRDefault="001114F4" w:rsidP="009F76CC">
      <w:pPr>
        <w:spacing w:before="120" w:after="0"/>
        <w:rPr>
          <w:rFonts w:ascii="ALFABET98" w:hAnsi="ALFABET98"/>
          <w:sz w:val="26"/>
          <w:szCs w:val="26"/>
        </w:rPr>
      </w:pPr>
      <w:r>
        <w:rPr>
          <w:rFonts w:ascii="ALFABET98 Tur" w:hAnsi="ALFABET98 Tur"/>
          <w:sz w:val="26"/>
          <w:szCs w:val="26"/>
        </w:rPr>
        <w:t>Aşağıdaki tümcelerde geçen deyimleri bulun ve deyimler kutusuna yazın.</w:t>
      </w:r>
      <w:r>
        <w:rPr>
          <w:rFonts w:ascii="ALFABET98" w:hAnsi="ALFABET98"/>
          <w:sz w:val="26"/>
          <w:szCs w:val="26"/>
        </w:rPr>
        <w:t xml:space="preserve"> </w:t>
      </w:r>
    </w:p>
    <w:p w:rsidR="001114F4" w:rsidRDefault="001114F4" w:rsidP="009F76CC">
      <w:pPr>
        <w:spacing w:before="120" w:after="0"/>
        <w:rPr>
          <w:rFonts w:ascii="ALFABET98" w:hAnsi="ALFABET98"/>
          <w:sz w:val="26"/>
          <w:szCs w:val="26"/>
        </w:rPr>
      </w:pPr>
      <w:r>
        <w:rPr>
          <w:noProof/>
          <w:lang w:eastAsia="tr-TR"/>
        </w:rPr>
        <w:pict>
          <v:group id="Grup 66" o:spid="_x0000_s1053" style="position:absolute;margin-left:-3.95pt;margin-top:2.75pt;width:534.75pt;height:124.5pt;z-index:251660288" coordsize="67913,15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">
            <v:line id="Düz Bağlayıcı 57" o:spid="_x0000_s1054" style="position:absolute;visibility:visible" from="42386,0" to="42386,15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ikjMQAAADb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JpCvcv8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yKSMxAAAANsAAAAPAAAAAAAAAAAA&#10;AAAAAKECAABkcnMvZG93bnJldi54bWxQSwUGAAAAAAQABAD5AAAAkgMAAAAA&#10;"/>
            <v:group id="Grup 65" o:spid="_x0000_s1055" style="position:absolute;width:67913;height:15811" coordsize="67913,15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<v:line id="Düz Bağlayıcı 52" o:spid="_x0000_s1056" style="position:absolute;visibility:visible" from="0,0" to="0,15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8HFM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WCWwu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wcUxAAAANsAAAAPAAAAAAAAAAAA&#10;AAAAAKECAABkcnMvZG93bnJldi54bWxQSwUGAAAAAAQABAD5AAAAkgMAAAAA&#10;"/>
              <v:line id="Düz Bağlayıcı 55" o:spid="_x0000_s1057" style="position:absolute;visibility:visible" from="67913,0" to="67913,15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fYMUAAADbAAAADwAAAGRycy9kb3ducmV2LnhtbESPT2vCQBTE7wW/w/IEb3WjECOpqwRB&#10;8M+ptuL1kX1N0mbfht01pv30bqHQ4zAzv2FWm8G0oifnG8sKZtMEBHFpdcOVgve33fMShA/IGlvL&#10;pOCbPGzWo6cV5tre+ZX6c6hEhLDPUUEdQpdL6cuaDPqp7Yij92GdwRClq6R2eI9w08p5kiykwYbj&#10;Qo0dbWsqv843o2BZHj9dkRWHWXrpsp9+flrsrplSk/FQvIAINIT/8F97rxWkKfx+iT9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fYMUAAADbAAAADwAAAAAAAAAA&#10;AAAAAAChAgAAZHJzL2Rvd25yZXYueG1sUEsFBgAAAAAEAAQA+QAAAJMDAAAAAA==&#10;"/>
              <v:group id="Grup 64" o:spid="_x0000_s1058" style="position:absolute;width:67913;height:15811" coordsize="67913,15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53" o:spid="_x0000_s1059" style="position:absolute;visibility:visible" from="0,0" to="6791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ij8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sC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Oij8UAAADbAAAADwAAAAAAAAAA&#10;AAAAAAChAgAAZHJzL2Rvd25yZXYueG1sUEsFBgAAAAAEAAQA+QAAAJMDAAAAAA==&#10;"/>
                <v:line id="Düz Bağlayıcı 56" o:spid="_x0000_s1060" style="position:absolute;visibility:visible" from="0,15811" to="67913,15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QBF8QAAADbAAAADwAAAGRycy9kb3ducmV2LnhtbESPQWvCQBSE7wX/w/KE3upGwUSiqwRB&#10;sPWkben1kX0mabNvw+42Rn+9KxR6HGbmG2a1GUwrenK+saxgOklAEJdWN1wp+HjfvSxA+ICssbVM&#10;Cq7kYbMePa0w1/bCR+pPoRIRwj5HBXUIXS6lL2sy6Ce2I47e2TqDIUpXSe3wEuGmlbMkSaXBhuNC&#10;jR1tayp/Tr9GwaJ8+3ZFVrxO559ddutnh3T3lSn1PB6KJYhAQ/gP/7X3WsE8hceX+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hAEXxAAAANsAAAAPAAAAAAAAAAAA&#10;AAAAAKECAABkcnMvZG93bnJldi54bWxQSwUGAAAAAAQABAD5AAAAkgMAAAAA&#10;"/>
                <v:group id="Grup 60" o:spid="_x0000_s1061" style="position:absolute;top:3048;width:67913;height:3333" coordsize="67913,33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line id="Düz Bağlayıcı 58" o:spid="_x0000_s1062" style="position:absolute;visibility:visible" from="0,0" to="6791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cw/sEAAADbAAAADwAAAGRycy9kb3ducmV2LnhtbERPy4rCMBTdD/gP4QruxlRBK9UoRRDG&#10;mZUv3F6aa1ttbkqSqZ35erMYmOXhvFeb3jSiI+drywom4wQEcWF1zaWC82n3vgDhA7LGxjIp+CEP&#10;m/XgbYWZtk8+UHcMpYgh7DNUUIXQZlL6oiKDfmxb4sjdrDMYInSl1A6fMdw0cpokc2mw5thQYUvb&#10;iorH8dsoWBSfd5en+X4yu7Tpbzf9mu+uqVKjYZ8vQQTqw7/4z/2hFczi2Pgl/gC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VzD+wQAAANsAAAAPAAAAAAAAAAAAAAAA&#10;AKECAABkcnMvZG93bnJldi54bWxQSwUGAAAAAAQABAD5AAAAjwMAAAAA&#10;"/>
                  <v:line id="Düz Bağlayıcı 59" o:spid="_x0000_s1063" style="position:absolute;visibility:visible" from="0,3333" to="67913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VZc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jB9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uVZcUAAADbAAAADwAAAAAAAAAA&#10;AAAAAAChAgAAZHJzL2Rvd25yZXYueG1sUEsFBgAAAAAEAAQA+QAAAJMDAAAAAA==&#10;"/>
                </v:group>
                <v:group id="Grup 61" o:spid="_x0000_s1064" style="position:absolute;top:9334;width:67913;height:3334" coordsize="67913,33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line id="Düz Bağlayıcı 62" o:spid="_x0000_s1065" style="position:absolute;visibility:visible" from="0,0" to="6791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PNqcUAAADb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ZC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dPNqcUAAADbAAAADwAAAAAAAAAA&#10;AAAAAAChAgAAZHJzL2Rvd25yZXYueG1sUEsFBgAAAAAEAAQA+QAAAJMDAAAAAA==&#10;"/>
                  <v:line id="Düz Bağlayıcı 63" o:spid="_x0000_s1066" style="position:absolute;visibility:visible" from="0,3333" to="67913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9oMsUAAADbAAAADwAAAGRycy9kb3ducmV2LnhtbESPQWvCQBSE70L/w/IEb7pRaSKpq4SC&#10;oO1J29LrI/uapGbfht01xv76bkHocZiZb5j1djCt6Mn5xrKC+SwBQVxa3XCl4P1tN12B8AFZY2uZ&#10;FNzIw3bzMFpjru2Vj9SfQiUihH2OCuoQulxKX9Zk0M9sRxy9L+sMhihdJbXDa4SbVi6SJJUGG44L&#10;NXb0XFN5Pl2MglX58u2KrDjMHz+67KdfvKa7z0ypyXgonkAEGsJ/+N7eawXpEv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9oMsUAAADbAAAADwAAAAAAAAAA&#10;AAAAAAChAgAAZHJzL2Rvd25yZXYueG1sUEsFBgAAAAAEAAQA+QAAAJMDAAAAAA==&#10;"/>
                </v:group>
              </v:group>
            </v:group>
          </v:group>
        </w:pict>
      </w:r>
      <w:r>
        <w:rPr>
          <w:rFonts w:ascii="ALFABET98 Tur" w:hAnsi="ALFABET98 Tur"/>
          <w:sz w:val="26"/>
          <w:szCs w:val="26"/>
        </w:rPr>
        <w:t>Ayşe’nin sevinçten etekleri zil çalıyordu.</w:t>
      </w:r>
      <w:r>
        <w:rPr>
          <w:rFonts w:ascii="ALFABET98" w:hAnsi="ALFABET98"/>
          <w:sz w:val="26"/>
          <w:szCs w:val="26"/>
        </w:rPr>
        <w:t xml:space="preserve">                          etekleri zil çalmak</w:t>
      </w:r>
    </w:p>
    <w:p w:rsidR="001114F4" w:rsidRDefault="001114F4" w:rsidP="009F76CC">
      <w:pPr>
        <w:spacing w:before="120" w:after="0"/>
        <w:rPr>
          <w:rFonts w:ascii="ALFABET98" w:hAnsi="ALFABET98"/>
          <w:sz w:val="26"/>
          <w:szCs w:val="26"/>
        </w:rPr>
      </w:pPr>
      <w:r>
        <w:rPr>
          <w:rFonts w:ascii="ALFABET98 Tur" w:hAnsi="ALFABET98 Tur"/>
          <w:sz w:val="26"/>
          <w:szCs w:val="26"/>
        </w:rPr>
        <w:t>Annem giderken “Kardeşine göz kulak ol.“ dedi.</w:t>
      </w:r>
      <w:r>
        <w:rPr>
          <w:rFonts w:ascii="ALFABET98" w:hAnsi="ALFABET98"/>
          <w:sz w:val="26"/>
          <w:szCs w:val="26"/>
        </w:rPr>
        <w:t xml:space="preserve">                </w:t>
      </w:r>
    </w:p>
    <w:p w:rsidR="001114F4" w:rsidRDefault="001114F4" w:rsidP="009F76CC">
      <w:pPr>
        <w:spacing w:before="120" w:after="0"/>
        <w:rPr>
          <w:rFonts w:ascii="ALFABET98" w:hAnsi="ALFABET98"/>
          <w:sz w:val="26"/>
          <w:szCs w:val="26"/>
        </w:rPr>
      </w:pPr>
      <w:r>
        <w:rPr>
          <w:rFonts w:ascii="ALFABET98 Tur" w:hAnsi="ALFABET98 Tur"/>
          <w:sz w:val="26"/>
          <w:szCs w:val="26"/>
        </w:rPr>
        <w:t>Konuyu anlatıncaya kadar göbeğim çatladı.</w:t>
      </w:r>
      <w:r>
        <w:rPr>
          <w:rFonts w:ascii="ALFABET98" w:hAnsi="ALFABET98"/>
          <w:sz w:val="26"/>
          <w:szCs w:val="26"/>
        </w:rPr>
        <w:t xml:space="preserve">                    </w:t>
      </w:r>
    </w:p>
    <w:p w:rsidR="001114F4" w:rsidRDefault="001114F4" w:rsidP="009F76CC">
      <w:pPr>
        <w:spacing w:before="120" w:after="0"/>
        <w:rPr>
          <w:rFonts w:ascii="ALFABET98" w:hAnsi="ALFABET98"/>
          <w:sz w:val="26"/>
          <w:szCs w:val="26"/>
        </w:rPr>
      </w:pPr>
      <w:r>
        <w:rPr>
          <w:rFonts w:ascii="ALFABET98 Tur" w:hAnsi="ALFABET98 Tur"/>
          <w:sz w:val="26"/>
          <w:szCs w:val="26"/>
        </w:rPr>
        <w:t>Sen yokken kulağını çınlattık.</w:t>
      </w:r>
      <w:r w:rsidRPr="007E287C">
        <w:rPr>
          <w:rFonts w:ascii="ALFABET98" w:hAnsi="ALFABET98"/>
          <w:noProof/>
          <w:sz w:val="26"/>
          <w:szCs w:val="26"/>
          <w:lang w:eastAsia="tr-TR"/>
        </w:rPr>
        <w:t xml:space="preserve"> </w:t>
      </w:r>
    </w:p>
    <w:p w:rsidR="001114F4" w:rsidRDefault="001114F4" w:rsidP="009F76CC">
      <w:pPr>
        <w:spacing w:before="120" w:after="0"/>
        <w:rPr>
          <w:rFonts w:ascii="ALFABET98" w:hAnsi="ALFABET98"/>
          <w:noProof/>
          <w:sz w:val="26"/>
          <w:szCs w:val="26"/>
          <w:lang w:eastAsia="tr-TR"/>
        </w:rPr>
      </w:pPr>
      <w:r>
        <w:rPr>
          <w:rFonts w:ascii="ALFABET98 Tur" w:hAnsi="ALFABET98 Tur"/>
          <w:sz w:val="26"/>
          <w:szCs w:val="26"/>
        </w:rPr>
        <w:t>Amcam, “Artık yaşlandım, kırkına merdiven dayadım.“ diyor.</w:t>
      </w:r>
      <w:r w:rsidRPr="007E287C">
        <w:rPr>
          <w:rFonts w:ascii="ALFABET98" w:hAnsi="ALFABET98"/>
          <w:noProof/>
          <w:sz w:val="26"/>
          <w:szCs w:val="26"/>
          <w:lang w:eastAsia="tr-TR"/>
        </w:rPr>
        <w:t xml:space="preserve"> </w:t>
      </w:r>
    </w:p>
    <w:p w:rsidR="001114F4" w:rsidRDefault="001114F4" w:rsidP="009F76CC">
      <w:pPr>
        <w:spacing w:before="120" w:after="0"/>
        <w:rPr>
          <w:rFonts w:ascii="ALFABET98" w:hAnsi="ALFABET98"/>
          <w:sz w:val="26"/>
          <w:szCs w:val="26"/>
        </w:rPr>
      </w:pPr>
      <w:r>
        <w:rPr>
          <w:noProof/>
          <w:lang w:eastAsia="tr-TR"/>
        </w:rPr>
        <w:pict>
          <v:group id="Grup 73" o:spid="_x0000_s1067" style="position:absolute;margin-left:1.3pt;margin-top:55.35pt;width:185.25pt;height:25.5pt;z-index:251661312" coordsize="235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">
            <v:roundrect id="Yuvarlatılmış Dikdörtgen 67" o:spid="_x0000_s1068" style="position:absolute;width:23526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wKqsQA&#10;AADbAAAADwAAAGRycy9kb3ducmV2LnhtbESPUWvCMBSF34X9h3AHvmm6Cq50RtmEgcpgVoW9Xpq7&#10;pqy5KUnU+u+XwcDHwznnO5zFarCduJAPrWMFT9MMBHHtdMuNgtPxfVKACBFZY+eYFNwowGr5MFpg&#10;qd2VK7ocYiMShEOJCkyMfSllqA1ZDFPXEyfv23mLMUnfSO3xmuC2k3mWzaXFltOCwZ7Whuqfw9kq&#10;+PTVrtpv8/3XDOM6fzMF1ucPpcaPw+sLiEhDvIf/2xutYP4Mf1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sCqrEAAAA2wAAAA8AAAAAAAAAAAAAAAAAmAIAAGRycy9k&#10;b3ducmV2LnhtbFBLBQYAAAAABAAEAPUAAACJAwAAAAA=&#10;" fillcolor="#254163" stroked="f">
              <v:fill color2="#4477b6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114F4" w:rsidRPr="007E287C" w:rsidRDefault="001114F4" w:rsidP="007E287C">
                    <w:pPr>
                      <w:jc w:val="center"/>
                      <w:rPr>
                        <w:rFonts w:ascii="Eras Bold ITC" w:hAnsi="Eras Bold ITC" w:cs="Arial"/>
                        <w:sz w:val="28"/>
                        <w:szCs w:val="28"/>
                      </w:rPr>
                    </w:pPr>
                    <w:r w:rsidRPr="007E287C">
                      <w:rPr>
                        <w:rFonts w:ascii="Eras Bold ITC" w:hAnsi="Eras Bold ITC"/>
                        <w:sz w:val="28"/>
                        <w:szCs w:val="28"/>
                      </w:rPr>
                      <w:t>Deyimler</w:t>
                    </w:r>
                    <w:r>
                      <w:rPr>
                        <w:rFonts w:ascii="Eras Bold ITC" w:hAnsi="Eras Bold ITC"/>
                        <w:sz w:val="28"/>
                        <w:szCs w:val="28"/>
                      </w:rPr>
                      <w:t>le Çalısalım</w:t>
                    </w:r>
                  </w:p>
                </w:txbxContent>
              </v:textbox>
            </v:roundrect>
            <v:line id="Düz Bağlayıcı 72" o:spid="_x0000_s1069" style="position:absolute;visibility:visible" from="16668,2286" to="16668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QEOsMAAADbAAAADwAAAGRycy9kb3ducmV2LnhtbESPT4vCMBTE7wt+h/AEb2uq6FaqUWRZ&#10;UfDkn4u3Z/Nsq81LaWKt394ICx6HmfkNM1u0phQN1a6wrGDQj0AQp1YXnCk4HlbfExDOI2ssLZOC&#10;JzlYzDtfM0y0ffCOmr3PRICwS1BB7n2VSOnSnAy6vq2Ig3extUEfZJ1JXeMjwE0ph1H0Iw0WHBZy&#10;rOg3p/S2vxsFerdp/rL1OJ7E6fa6Gp+OZx5FSvW67XIKwlPrP+H/9kYriIfw/hJ+gJ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EBDrDAAAA2wAAAA8AAAAAAAAAAAAA&#10;AAAAoQIAAGRycy9kb3ducmV2LnhtbFBLBQYAAAAABAAEAPkAAACRAwAAAAA=&#10;" strokecolor="white" strokeweight="2pt"/>
          </v:group>
        </w:pict>
      </w:r>
      <w:r>
        <w:rPr>
          <w:rFonts w:ascii="ALFABET98" w:hAnsi="ALFABET98"/>
          <w:sz w:val="26"/>
          <w:szCs w:val="26"/>
        </w:rPr>
        <w:t xml:space="preserve">                       </w:t>
      </w:r>
    </w:p>
    <w:p w:rsidR="001114F4" w:rsidRDefault="001114F4" w:rsidP="009F76CC">
      <w:pPr>
        <w:spacing w:before="120" w:after="0"/>
        <w:rPr>
          <w:rFonts w:ascii="ALFABET98" w:hAnsi="ALFABET98"/>
          <w:sz w:val="26"/>
          <w:szCs w:val="26"/>
        </w:rPr>
      </w:pPr>
    </w:p>
    <w:p w:rsidR="001114F4" w:rsidRDefault="001114F4" w:rsidP="009F76CC">
      <w:pPr>
        <w:spacing w:before="120" w:after="0"/>
        <w:rPr>
          <w:rFonts w:ascii="ALFABET98" w:hAnsi="ALFABET98"/>
          <w:sz w:val="26"/>
          <w:szCs w:val="26"/>
        </w:rPr>
      </w:pPr>
    </w:p>
    <w:p w:rsidR="001114F4" w:rsidRDefault="001114F4" w:rsidP="0035775A">
      <w:pPr>
        <w:spacing w:before="360" w:after="0"/>
        <w:rPr>
          <w:rFonts w:ascii="Kayra" w:hAnsi="Kayra"/>
          <w:sz w:val="28"/>
          <w:szCs w:val="28"/>
        </w:rPr>
      </w:pPr>
      <w:r w:rsidRPr="0035775A">
        <w:rPr>
          <w:rFonts w:ascii="Kayra" w:hAnsi="Kayra"/>
          <w:sz w:val="28"/>
          <w:szCs w:val="28"/>
        </w:rPr>
        <w:t xml:space="preserve">Aşağıdaki </w:t>
      </w:r>
      <w:r>
        <w:rPr>
          <w:rFonts w:ascii="Kayra" w:hAnsi="Kayra"/>
          <w:sz w:val="28"/>
          <w:szCs w:val="28"/>
        </w:rPr>
        <w:t xml:space="preserve"> deyimlerin anlamlarını deyimler sözlüğünden ya da büyüklerimizden öğre-</w:t>
      </w:r>
    </w:p>
    <w:p w:rsidR="001114F4" w:rsidRDefault="001114F4" w:rsidP="0035775A">
      <w:pPr>
        <w:spacing w:after="0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nerek  cümle içinde kullanalım.</w:t>
      </w:r>
    </w:p>
    <w:p w:rsidR="001114F4" w:rsidRDefault="001114F4" w:rsidP="0035775A">
      <w:pPr>
        <w:spacing w:after="0"/>
        <w:rPr>
          <w:rFonts w:ascii="Kayra" w:hAnsi="Kayra"/>
          <w:sz w:val="28"/>
          <w:szCs w:val="28"/>
        </w:rPr>
      </w:pPr>
    </w:p>
    <w:p w:rsidR="001114F4" w:rsidRDefault="001114F4" w:rsidP="0035775A">
      <w:pPr>
        <w:spacing w:after="0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İçini dökmek</w:t>
      </w:r>
    </w:p>
    <w:p w:rsidR="001114F4" w:rsidRDefault="001114F4" w:rsidP="002E72B1">
      <w:pPr>
        <w:spacing w:before="480" w:after="0"/>
        <w:rPr>
          <w:rFonts w:ascii="Kayra" w:hAnsi="Kayra"/>
          <w:sz w:val="28"/>
          <w:szCs w:val="28"/>
        </w:rPr>
      </w:pPr>
      <w:r>
        <w:rPr>
          <w:noProof/>
          <w:lang w:eastAsia="tr-TR"/>
        </w:rPr>
        <w:pict>
          <v:line id="Düz Bağlayıcı 79" o:spid="_x0000_s1070" style="position:absolute;z-index:251662336;visibility:visible" from="1.3pt,13.85pt" to="524.8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"/>
        </w:pict>
      </w:r>
      <w:r>
        <w:rPr>
          <w:rFonts w:ascii="Kayra" w:hAnsi="Kayra"/>
          <w:sz w:val="28"/>
          <w:szCs w:val="28"/>
        </w:rPr>
        <w:t>Dört gözle beklemek</w:t>
      </w:r>
    </w:p>
    <w:p w:rsidR="001114F4" w:rsidRDefault="001114F4" w:rsidP="002E72B1">
      <w:pPr>
        <w:spacing w:before="480" w:after="0"/>
        <w:rPr>
          <w:rFonts w:ascii="Kayra" w:hAnsi="Kayra"/>
          <w:sz w:val="28"/>
          <w:szCs w:val="28"/>
        </w:rPr>
      </w:pPr>
      <w:r>
        <w:rPr>
          <w:noProof/>
          <w:lang w:eastAsia="tr-TR"/>
        </w:rPr>
        <w:pict>
          <v:group id="Grup 82" o:spid="_x0000_s1071" style="position:absolute;margin-left:1.3pt;margin-top:17.55pt;width:523.5pt;height:51.75pt;z-index:251663360" coordsize="66484,6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">
            <v:line id="Düz Bağlayıcı 80" o:spid="_x0000_s1072" style="position:absolute;visibility:visible" from="0,0" to="66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EQv8EAAADbAAAADwAAAGRycy9kb3ducmV2LnhtbERPTUvDQBC9F/wPywje2k0LNiF2W4JQ&#10;UHuyrXgdsmMSzc6G3TWN/fXOQfD4eN+b3eR6NVKInWcDy0UGirj2tuPGwPm0nxegYkK22HsmAz8U&#10;Ybe9mW2wtP7CrzQeU6MkhGOJBtqUhlLrWLfkMC78QCzchw8Ok8DQaBvwIuGu16ssW2uHHUtDiwM9&#10;tlR/Hb+dgaJ++QxVXj0v79+G/DquDuv9e27M3e1UPYBKNKV/8Z/7yYpP1ssX+QF6+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2QRC/wQAAANsAAAAPAAAAAAAAAAAAAAAA&#10;AKECAABkcnMvZG93bnJldi54bWxQSwUGAAAAAAQABAD5AAAAjwMAAAAA&#10;"/>
            <v:line id="Düz Bağlayıcı 81" o:spid="_x0000_s1073" style="position:absolute;visibility:visible" from="0,6572" to="66484,6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21JMUAAADbAAAADwAAAGRycy9kb3ducmV2LnhtbESPzWrDMBCE74G8g9hCb4nsQGPjRgkm&#10;EGibU/NDr4u1td1aKyOpjtunjwqBHIeZb4ZZbUbTiYGcby0rSOcJCOLK6pZrBafjbpaD8AFZY2eZ&#10;FPySh816Ollhoe2F32k4hFrEEvYFKmhC6AspfdWQQT+3PXH0Pq0zGKJ0tdQOL7HcdHKRJEtpsOW4&#10;0GBP24aq78OPUZBXb1+uzMrX9OncZ3/DYr/cfWRKPT6M5TOIQGO4h2/0i45cCv9f4g+Q6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Q21JMUAAADbAAAADwAAAAAAAAAA&#10;AAAAAAChAgAAZHJzL2Rvd25yZXYueG1sUEsFBgAAAAAEAAQA+QAAAJMDAAAAAA==&#10;"/>
          </v:group>
        </w:pict>
      </w:r>
      <w:r>
        <w:rPr>
          <w:rFonts w:ascii="Kayra" w:hAnsi="Kayra"/>
          <w:sz w:val="28"/>
          <w:szCs w:val="28"/>
        </w:rPr>
        <w:t>Kulağına küpe olmak</w:t>
      </w:r>
    </w:p>
    <w:p w:rsidR="001114F4" w:rsidRDefault="001114F4" w:rsidP="002E72B1">
      <w:pPr>
        <w:spacing w:before="480" w:after="0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Kalbini kırmak</w:t>
      </w:r>
    </w:p>
    <w:p w:rsidR="001114F4" w:rsidRDefault="001114F4" w:rsidP="002E72B1">
      <w:pPr>
        <w:spacing w:before="480" w:after="0"/>
        <w:rPr>
          <w:rFonts w:ascii="Kayra" w:hAnsi="Kayra"/>
          <w:sz w:val="28"/>
          <w:szCs w:val="28"/>
        </w:rPr>
      </w:pPr>
      <w:r>
        <w:rPr>
          <w:noProof/>
          <w:lang w:eastAsia="tr-TR"/>
        </w:rPr>
        <w:pict>
          <v:group id="Grup 83" o:spid="_x0000_s1074" style="position:absolute;margin-left:1.3pt;margin-top:17.4pt;width:523.5pt;height:51.75pt;z-index:251664384" coordsize="66484,6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">
            <v:line id="Düz Bağlayıcı 84" o:spid="_x0000_s1075" style="position:absolute;visibility:visible" from="0,0" to="66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oWvMQAAADbAAAADwAAAGRycy9kb3ducmV2LnhtbESPT2vCQBTE7wW/w/IEb3WjWCPRVYIg&#10;9M+pVvH6yD6TaPZt2N3G1E/vFgo9DjO/GWa16U0jOnK+tqxgMk5AEBdW11wqOHztnhcgfEDW2Fgm&#10;BT/kYbMePK0w0/bGn9TtQyliCfsMFVQhtJmUvqjIoB/bljh6Z+sMhihdKbXDWyw3jZwmyVwarDku&#10;VNjStqLiuv82ChbF+8Xlaf42eTm26b2bfsx3p1Sp0bDPlyAC9eE//Ee/6sjN4PdL/AFy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eha8xAAAANsAAAAPAAAAAAAAAAAA&#10;AAAAAKECAABkcnMvZG93bnJldi54bWxQSwUGAAAAAAQABAD5AAAAkgMAAAAA&#10;"/>
            <v:line id="Düz Bağlayıcı 85" o:spid="_x0000_s1076" style="position:absolute;visibility:visible" from="0,6572" to="66484,6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azJ8QAAADbAAAADwAAAGRycy9kb3ducmV2LnhtbESPT2vCQBTE70K/w/IKvelGQSOpqwRB&#10;sPXkn9LrI/uapM2+DbvbGP30riB4HGZ+M8xi1ZtGdOR8bVnBeJSAIC6srrlUcDpuhnMQPiBrbCyT&#10;ggt5WC1fBgvMtD3znrpDKEUsYZ+hgiqENpPSFxUZ9CPbEkfvxzqDIUpXSu3wHMtNIydJMpMGa44L&#10;Fba0rqj4O/wbBfPi89flaf4xnn616bWb7Gab71Spt9c+fwcRqA/P8IPe6shN4f4l/g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NrMnxAAAANsAAAAPAAAAAAAAAAAA&#10;AAAAAKECAABkcnMvZG93bnJldi54bWxQSwUGAAAAAAQABAD5AAAAkgMAAAAA&#10;"/>
          </v:group>
        </w:pict>
      </w:r>
      <w:r>
        <w:rPr>
          <w:rFonts w:ascii="Kayra" w:hAnsi="Kayra"/>
          <w:sz w:val="28"/>
          <w:szCs w:val="28"/>
        </w:rPr>
        <w:t>Başını kaşıyamamak</w:t>
      </w:r>
    </w:p>
    <w:p w:rsidR="001114F4" w:rsidRDefault="001114F4" w:rsidP="002E72B1">
      <w:pPr>
        <w:spacing w:before="480" w:after="0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Ödü patlamak</w:t>
      </w:r>
    </w:p>
    <w:p w:rsidR="001114F4" w:rsidRDefault="001114F4" w:rsidP="002E72B1">
      <w:pPr>
        <w:spacing w:before="480" w:after="0"/>
        <w:rPr>
          <w:rFonts w:ascii="Kayra" w:hAnsi="Kayra"/>
          <w:sz w:val="28"/>
          <w:szCs w:val="28"/>
        </w:rPr>
      </w:pPr>
      <w:r>
        <w:rPr>
          <w:noProof/>
          <w:lang w:eastAsia="tr-TR"/>
        </w:rPr>
        <w:pict>
          <v:group id="Grup 86" o:spid="_x0000_s1077" style="position:absolute;margin-left:1.3pt;margin-top:21.75pt;width:523.5pt;height:51.75pt;z-index:251665408" coordsize="66484,6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">
            <v:line id="Düz Bağlayıcı 87" o:spid="_x0000_s1078" style="position:absolute;visibility:visible" from="0,0" to="66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iIy8QAAADbAAAADwAAAGRycy9kb3ducmV2LnhtbESPT2vCQBTE7wW/w/IEb3WjoJHoKkEQ&#10;qj3VP3h9ZJ9JNPs27G5j2k/fLRR6HGZ+M8xq05tGdOR8bVnBZJyAIC6srrlUcD7tXhcgfEDW2Fgm&#10;BV/kYbMevKww0/bJH9QdQyliCfsMFVQhtJmUvqjIoB/bljh6N+sMhihdKbXDZyw3jZwmyVwarDku&#10;VNjStqLicfw0ChbF4e7yNN9PZpc2/e6m7/PdNVVqNOzzJYhAffgP/9FvOnIp/H6JP0C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qIjLxAAAANsAAAAPAAAAAAAAAAAA&#10;AAAAAKECAABkcnMvZG93bnJldi54bWxQSwUGAAAAAAQABAD5AAAAkgMAAAAA&#10;"/>
            <v:line id="Düz Bağlayıcı 88" o:spid="_x0000_s1079" style="position:absolute;visibility:visible" from="0,6572" to="66484,6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ccucEAAADbAAAADwAAAGRycy9kb3ducmV2LnhtbERPTUvDQBC9F/wPywje2k0LNiF2W4JQ&#10;UHuyrXgdsmMSzc6G3TWN/fXOQfD4eN+b3eR6NVKInWcDy0UGirj2tuPGwPm0nxegYkK22HsmAz8U&#10;Ybe9mW2wtP7CrzQeU6MkhGOJBtqUhlLrWLfkMC78QCzchw8Ok8DQaBvwIuGu16ssW2uHHUtDiwM9&#10;tlR/Hb+dgaJ++QxVXj0v79+G/DquDuv9e27M3e1UPYBKNKV/8Z/7yYpPxsoX+QF6+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Nxy5wQAAANsAAAAPAAAAAAAAAAAAAAAA&#10;AKECAABkcnMvZG93bnJldi54bWxQSwUGAAAAAAQABAD5AAAAjwMAAAAA&#10;"/>
          </v:group>
        </w:pict>
      </w:r>
      <w:r>
        <w:rPr>
          <w:rFonts w:ascii="Kayra" w:hAnsi="Kayra"/>
          <w:sz w:val="28"/>
          <w:szCs w:val="28"/>
        </w:rPr>
        <w:t>Turp gibi olmak</w:t>
      </w:r>
    </w:p>
    <w:p w:rsidR="001114F4" w:rsidRDefault="001114F4" w:rsidP="00DC6270">
      <w:pPr>
        <w:ind w:right="518"/>
        <w:rPr>
          <w:color w:val="C0C0C0"/>
          <w:sz w:val="16"/>
          <w:szCs w:val="16"/>
        </w:rPr>
      </w:pPr>
      <w:hyperlink r:id="rId9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1114F4" w:rsidRPr="0035775A" w:rsidRDefault="001114F4" w:rsidP="0035775A">
      <w:pPr>
        <w:spacing w:after="0"/>
        <w:rPr>
          <w:rFonts w:ascii="Kayra" w:hAnsi="Kayra"/>
          <w:sz w:val="28"/>
          <w:szCs w:val="28"/>
        </w:rPr>
      </w:pPr>
    </w:p>
    <w:sectPr w:rsidR="001114F4" w:rsidRPr="0035775A" w:rsidSect="00C93E66">
      <w:pgSz w:w="11906" w:h="16838"/>
      <w:pgMar w:top="1417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Md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Futura Md BT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26F"/>
    <w:rsid w:val="0007283A"/>
    <w:rsid w:val="001114F4"/>
    <w:rsid w:val="002E72B1"/>
    <w:rsid w:val="0035775A"/>
    <w:rsid w:val="00416D09"/>
    <w:rsid w:val="00485019"/>
    <w:rsid w:val="00566F1A"/>
    <w:rsid w:val="005A6BE4"/>
    <w:rsid w:val="005D0D8C"/>
    <w:rsid w:val="005D2CB4"/>
    <w:rsid w:val="00666324"/>
    <w:rsid w:val="006B6B5D"/>
    <w:rsid w:val="006F12C9"/>
    <w:rsid w:val="00702AF3"/>
    <w:rsid w:val="00756262"/>
    <w:rsid w:val="007E287C"/>
    <w:rsid w:val="008B526F"/>
    <w:rsid w:val="009879FA"/>
    <w:rsid w:val="009E3E23"/>
    <w:rsid w:val="009F76CC"/>
    <w:rsid w:val="00BE6001"/>
    <w:rsid w:val="00BF3C9A"/>
    <w:rsid w:val="00C33A9B"/>
    <w:rsid w:val="00C77050"/>
    <w:rsid w:val="00C93E66"/>
    <w:rsid w:val="00DC6270"/>
    <w:rsid w:val="00E22CCA"/>
    <w:rsid w:val="00E41F01"/>
    <w:rsid w:val="00EA0EF4"/>
    <w:rsid w:val="00F07017"/>
    <w:rsid w:val="00F81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C9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7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283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C627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12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227</Words>
  <Characters>1300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akın</dc:creator>
  <cp:keywords/>
  <dc:description/>
  <cp:lastModifiedBy>edanur</cp:lastModifiedBy>
  <cp:revision>3</cp:revision>
  <dcterms:created xsi:type="dcterms:W3CDTF">2011-02-20T23:57:00Z</dcterms:created>
  <dcterms:modified xsi:type="dcterms:W3CDTF">2011-03-10T20:33:00Z</dcterms:modified>
</cp:coreProperties>
</file>