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DB" w:rsidRDefault="006169DB" w:rsidP="008B786B">
      <w:pPr>
        <w:jc w:val="center"/>
        <w:rPr>
          <w:b/>
        </w:rPr>
      </w:pPr>
    </w:p>
    <w:p w:rsidR="006169DB" w:rsidRPr="005172CD" w:rsidRDefault="006169DB" w:rsidP="008B786B">
      <w:pPr>
        <w:jc w:val="center"/>
        <w:rPr>
          <w:b/>
          <w:sz w:val="22"/>
          <w:szCs w:val="22"/>
        </w:rPr>
      </w:pPr>
      <w:r w:rsidRPr="005172CD">
        <w:rPr>
          <w:b/>
          <w:sz w:val="22"/>
          <w:szCs w:val="22"/>
        </w:rPr>
        <w:t>2010–2011 EĞİTİM-ÖĞRETİM YILI BİNTAŞ İLKÖĞRETİM OKULU</w:t>
      </w:r>
    </w:p>
    <w:p w:rsidR="006169DB" w:rsidRPr="005172CD" w:rsidRDefault="006169DB" w:rsidP="008B786B">
      <w:pPr>
        <w:jc w:val="center"/>
        <w:rPr>
          <w:rFonts w:ascii="Arial" w:hAnsi="Arial" w:cs="Arial"/>
          <w:sz w:val="22"/>
          <w:szCs w:val="22"/>
        </w:rPr>
      </w:pPr>
      <w:r w:rsidRPr="005172CD">
        <w:rPr>
          <w:b/>
          <w:sz w:val="22"/>
          <w:szCs w:val="22"/>
        </w:rPr>
        <w:t>2- A SINIFI  SERBEST ETKİNLİKLER DERSİ MART AYI FAALİYET PLANI</w:t>
      </w: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720"/>
        <w:gridCol w:w="2115"/>
        <w:gridCol w:w="3465"/>
        <w:gridCol w:w="2489"/>
        <w:gridCol w:w="1134"/>
        <w:gridCol w:w="1985"/>
        <w:gridCol w:w="2445"/>
        <w:gridCol w:w="815"/>
      </w:tblGrid>
      <w:tr w:rsidR="006169DB" w:rsidRPr="00303A4E" w:rsidTr="005172CD">
        <w:trPr>
          <w:cantSplit/>
          <w:trHeight w:val="1086"/>
        </w:trPr>
        <w:tc>
          <w:tcPr>
            <w:tcW w:w="540" w:type="dxa"/>
            <w:textDirection w:val="btLr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AY</w:t>
            </w:r>
          </w:p>
        </w:tc>
        <w:tc>
          <w:tcPr>
            <w:tcW w:w="720" w:type="dxa"/>
            <w:textDirection w:val="btLr"/>
          </w:tcPr>
          <w:p w:rsidR="006169DB" w:rsidRDefault="006169DB" w:rsidP="0021136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22.-23.</w:t>
            </w:r>
          </w:p>
          <w:p w:rsidR="006169DB" w:rsidRPr="00E5752C" w:rsidRDefault="006169DB" w:rsidP="0021136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5752C">
              <w:rPr>
                <w:b/>
                <w:color w:val="FF0000"/>
                <w:sz w:val="20"/>
                <w:szCs w:val="20"/>
              </w:rPr>
              <w:t>HAFTA</w:t>
            </w:r>
          </w:p>
          <w:p w:rsidR="006169DB" w:rsidRPr="00E5752C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2115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YETERLİK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ALANI</w:t>
            </w:r>
          </w:p>
        </w:tc>
        <w:tc>
          <w:tcPr>
            <w:tcW w:w="3465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KAZANIMLAR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489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ETKİNLİK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AÇIKLAMA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985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KULLANILACAK ARAÇ GEREÇ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YÖNTEM</w:t>
            </w:r>
          </w:p>
        </w:tc>
        <w:tc>
          <w:tcPr>
            <w:tcW w:w="2445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DEĞER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LENDİRME</w:t>
            </w:r>
          </w:p>
        </w:tc>
        <w:tc>
          <w:tcPr>
            <w:tcW w:w="815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5172CD" w:rsidRDefault="006169DB" w:rsidP="0021136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172CD">
              <w:rPr>
                <w:b/>
                <w:color w:val="FF0000"/>
                <w:sz w:val="20"/>
                <w:szCs w:val="20"/>
              </w:rPr>
              <w:t>SÜRE</w:t>
            </w:r>
          </w:p>
        </w:tc>
      </w:tr>
      <w:tr w:rsidR="006169DB" w:rsidRPr="00635815" w:rsidTr="005172CD">
        <w:trPr>
          <w:cantSplit/>
          <w:trHeight w:val="1284"/>
        </w:trPr>
        <w:tc>
          <w:tcPr>
            <w:tcW w:w="540" w:type="dxa"/>
            <w:vMerge w:val="restart"/>
            <w:textDirection w:val="btLr"/>
          </w:tcPr>
          <w:p w:rsidR="006169DB" w:rsidRPr="00A47C06" w:rsidRDefault="006169DB" w:rsidP="002113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ŞUBAT -MART</w:t>
            </w:r>
          </w:p>
        </w:tc>
        <w:tc>
          <w:tcPr>
            <w:tcW w:w="720" w:type="dxa"/>
            <w:textDirection w:val="btLr"/>
          </w:tcPr>
          <w:p w:rsidR="006169DB" w:rsidRDefault="006169DB" w:rsidP="002113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28.02.2011</w:t>
            </w:r>
          </w:p>
          <w:p w:rsidR="006169DB" w:rsidRPr="00A47C06" w:rsidRDefault="006169DB" w:rsidP="002113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01.02.2011</w:t>
            </w:r>
          </w:p>
        </w:tc>
        <w:tc>
          <w:tcPr>
            <w:tcW w:w="2115" w:type="dxa"/>
            <w:vAlign w:val="center"/>
          </w:tcPr>
          <w:p w:rsidR="006169DB" w:rsidRDefault="006169DB" w:rsidP="00FB492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GÜZEL KONUŞMA 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Duygu ve düşüncelerini ifade eder</w:t>
            </w:r>
          </w:p>
        </w:tc>
        <w:tc>
          <w:tcPr>
            <w:tcW w:w="3465" w:type="dxa"/>
            <w:vAlign w:val="center"/>
          </w:tcPr>
          <w:p w:rsidR="006169DB" w:rsidRPr="00FB492D" w:rsidRDefault="006169DB" w:rsidP="0021136D">
            <w:pPr>
              <w:rPr>
                <w:b/>
              </w:rPr>
            </w:pPr>
            <w:r w:rsidRPr="00FB492D">
              <w:rPr>
                <w:sz w:val="22"/>
                <w:szCs w:val="22"/>
              </w:rPr>
              <w:t>Yaşadığı bir olayı güçlük çekmeden sözcükleri yerinde kullanarak anlatabilme.</w:t>
            </w:r>
          </w:p>
        </w:tc>
        <w:tc>
          <w:tcPr>
            <w:tcW w:w="2489" w:type="dxa"/>
            <w:vAlign w:val="center"/>
          </w:tcPr>
          <w:p w:rsidR="006169DB" w:rsidRDefault="006169DB" w:rsidP="0021136D">
            <w:pPr>
              <w:rPr>
                <w:b/>
                <w:sz w:val="20"/>
                <w:szCs w:val="20"/>
              </w:rPr>
            </w:pPr>
          </w:p>
          <w:p w:rsidR="006169DB" w:rsidRPr="00012EDF" w:rsidRDefault="006169DB" w:rsidP="00FB492D">
            <w:pPr>
              <w:rPr>
                <w:sz w:val="16"/>
                <w:szCs w:val="16"/>
              </w:rPr>
            </w:pPr>
            <w:r w:rsidRPr="00012EDF">
              <w:rPr>
                <w:sz w:val="16"/>
                <w:szCs w:val="16"/>
              </w:rPr>
              <w:t>Kimler yaşadığı bir olayı arkadaşlarına anlatmak ister?</w:t>
            </w:r>
          </w:p>
          <w:p w:rsidR="006169DB" w:rsidRPr="00012EDF" w:rsidRDefault="006169DB" w:rsidP="00FB492D">
            <w:pPr>
              <w:rPr>
                <w:sz w:val="16"/>
                <w:szCs w:val="16"/>
              </w:rPr>
            </w:pPr>
            <w:r w:rsidRPr="00012EDF">
              <w:rPr>
                <w:sz w:val="16"/>
                <w:szCs w:val="16"/>
              </w:rPr>
              <w:t>Bu dersimizde arkadaşlarınızın anlatacaklarını iyi dinleyin.</w:t>
            </w:r>
          </w:p>
          <w:p w:rsidR="006169DB" w:rsidRPr="00A47C06" w:rsidRDefault="006169DB" w:rsidP="00FB492D">
            <w:pPr>
              <w:rPr>
                <w:b/>
                <w:sz w:val="20"/>
                <w:szCs w:val="20"/>
              </w:rPr>
            </w:pPr>
            <w:r w:rsidRPr="00012EDF">
              <w:rPr>
                <w:sz w:val="16"/>
                <w:szCs w:val="16"/>
              </w:rPr>
              <w:t>Konuşma sırasında ses tonumuzu iyi ayarlayalım</w:t>
            </w:r>
          </w:p>
        </w:tc>
        <w:tc>
          <w:tcPr>
            <w:tcW w:w="1134" w:type="dxa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1985" w:type="dxa"/>
            <w:vMerge w:val="restart"/>
            <w:vAlign w:val="center"/>
          </w:tcPr>
          <w:p w:rsidR="006169DB" w:rsidRDefault="006169DB" w:rsidP="0021136D">
            <w:pPr>
              <w:jc w:val="center"/>
              <w:rPr>
                <w:sz w:val="16"/>
                <w:szCs w:val="16"/>
              </w:rPr>
            </w:pPr>
            <w:r w:rsidRPr="00012EDF">
              <w:rPr>
                <w:sz w:val="16"/>
                <w:szCs w:val="16"/>
              </w:rPr>
              <w:t>Anlatım, soru – yanıt, örnek olay, izleme</w:t>
            </w:r>
          </w:p>
          <w:p w:rsidR="006169DB" w:rsidRPr="00012EDF" w:rsidRDefault="006169DB" w:rsidP="00FB492D">
            <w:pPr>
              <w:spacing w:line="240" w:lineRule="exact"/>
              <w:rPr>
                <w:sz w:val="16"/>
                <w:szCs w:val="16"/>
              </w:rPr>
            </w:pPr>
            <w:r w:rsidRPr="00012EDF">
              <w:rPr>
                <w:sz w:val="16"/>
                <w:szCs w:val="16"/>
              </w:rPr>
              <w:t xml:space="preserve">Yaparak </w:t>
            </w:r>
            <w:r>
              <w:rPr>
                <w:sz w:val="16"/>
                <w:szCs w:val="16"/>
              </w:rPr>
              <w:t>-</w:t>
            </w:r>
            <w:r w:rsidRPr="00012EDF">
              <w:rPr>
                <w:sz w:val="16"/>
                <w:szCs w:val="16"/>
              </w:rPr>
              <w:t>yaşayarak öğrenme</w:t>
            </w:r>
          </w:p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6169DB" w:rsidRPr="00012EDF" w:rsidRDefault="006169DB" w:rsidP="00DB3350">
            <w:pPr>
              <w:tabs>
                <w:tab w:val="left" w:pos="224"/>
                <w:tab w:val="left" w:pos="366"/>
              </w:tabs>
              <w:rPr>
                <w:sz w:val="16"/>
                <w:szCs w:val="16"/>
              </w:rPr>
            </w:pPr>
            <w:r w:rsidRPr="00012EDF">
              <w:rPr>
                <w:b/>
                <w:sz w:val="16"/>
                <w:szCs w:val="16"/>
              </w:rPr>
              <w:t>1.</w:t>
            </w:r>
            <w:r w:rsidRPr="00012EDF">
              <w:rPr>
                <w:sz w:val="16"/>
                <w:szCs w:val="16"/>
              </w:rPr>
              <w:t>Sözcüklerin doğru söylenip, söylenmediği kontrol edilmesi.</w:t>
            </w:r>
          </w:p>
          <w:p w:rsidR="006169DB" w:rsidRPr="00012EDF" w:rsidRDefault="006169DB" w:rsidP="00DB3350">
            <w:pPr>
              <w:tabs>
                <w:tab w:val="left" w:pos="224"/>
                <w:tab w:val="left" w:pos="366"/>
              </w:tabs>
              <w:rPr>
                <w:sz w:val="16"/>
                <w:szCs w:val="16"/>
              </w:rPr>
            </w:pPr>
            <w:r w:rsidRPr="00012EDF">
              <w:rPr>
                <w:b/>
                <w:sz w:val="16"/>
                <w:szCs w:val="16"/>
              </w:rPr>
              <w:t>2.</w:t>
            </w:r>
            <w:r w:rsidRPr="00012EDF">
              <w:rPr>
                <w:sz w:val="16"/>
                <w:szCs w:val="16"/>
              </w:rPr>
              <w:t>Konuşmacı öğrencilerin anlatımlarını dinleyici öğrencilerin sözlerini kesmeden dinlemeleri.</w:t>
            </w:r>
          </w:p>
          <w:p w:rsidR="006169DB" w:rsidRPr="00012EDF" w:rsidRDefault="006169DB" w:rsidP="00DB3350">
            <w:pPr>
              <w:tabs>
                <w:tab w:val="left" w:pos="224"/>
                <w:tab w:val="left" w:pos="366"/>
              </w:tabs>
              <w:rPr>
                <w:b/>
                <w:sz w:val="16"/>
                <w:szCs w:val="16"/>
              </w:rPr>
            </w:pPr>
            <w:r w:rsidRPr="00012EDF">
              <w:rPr>
                <w:b/>
                <w:sz w:val="16"/>
                <w:szCs w:val="16"/>
              </w:rPr>
              <w:t>3.</w:t>
            </w:r>
            <w:r w:rsidRPr="00012EDF">
              <w:rPr>
                <w:sz w:val="16"/>
                <w:szCs w:val="16"/>
              </w:rPr>
              <w:t xml:space="preserve"> Konuşma güçlüğü olan öğrencilerle çalışmalar.</w:t>
            </w:r>
          </w:p>
          <w:p w:rsidR="006169DB" w:rsidRPr="00012EDF" w:rsidRDefault="006169DB" w:rsidP="00DB3350">
            <w:pPr>
              <w:tabs>
                <w:tab w:val="left" w:pos="224"/>
                <w:tab w:val="left" w:pos="366"/>
              </w:tabs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012EDF">
              <w:rPr>
                <w:sz w:val="16"/>
                <w:szCs w:val="16"/>
              </w:rPr>
              <w:t>. Oyun kurallarına uyuyor mu?</w:t>
            </w:r>
          </w:p>
          <w:p w:rsidR="006169DB" w:rsidRPr="00012EDF" w:rsidRDefault="006169DB" w:rsidP="00DB3350">
            <w:pPr>
              <w:tabs>
                <w:tab w:val="left" w:pos="224"/>
                <w:tab w:val="left" w:pos="366"/>
              </w:tabs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  <w:r w:rsidRPr="00012EDF">
              <w:rPr>
                <w:b/>
                <w:sz w:val="16"/>
                <w:szCs w:val="16"/>
              </w:rPr>
              <w:t>.</w:t>
            </w:r>
            <w:r w:rsidRPr="00012EDF">
              <w:rPr>
                <w:sz w:val="16"/>
                <w:szCs w:val="16"/>
              </w:rPr>
              <w:t xml:space="preserve"> Grup  içindeki davranışları arkadaşlarıyla uyumlumu.</w:t>
            </w:r>
          </w:p>
          <w:p w:rsidR="006169DB" w:rsidRPr="00012EDF" w:rsidRDefault="006169DB" w:rsidP="00DB335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2 ders saati</w:t>
            </w:r>
          </w:p>
        </w:tc>
      </w:tr>
      <w:tr w:rsidR="006169DB" w:rsidRPr="00635815" w:rsidTr="005172CD">
        <w:trPr>
          <w:cantSplit/>
          <w:trHeight w:val="1236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6169DB" w:rsidRDefault="006169DB" w:rsidP="0021136D">
            <w:pPr>
              <w:ind w:left="16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02.03.2011</w:t>
            </w:r>
          </w:p>
          <w:p w:rsidR="006169DB" w:rsidRPr="00A47C06" w:rsidRDefault="006169DB" w:rsidP="0021136D">
            <w:pPr>
              <w:ind w:left="16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04.03.2011</w:t>
            </w:r>
          </w:p>
        </w:tc>
        <w:tc>
          <w:tcPr>
            <w:tcW w:w="2115" w:type="dxa"/>
            <w:vAlign w:val="center"/>
          </w:tcPr>
          <w:p w:rsidR="006169DB" w:rsidRDefault="006169DB" w:rsidP="002113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OYUN OYNAMA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r w:rsidRPr="00012EDF">
              <w:rPr>
                <w:sz w:val="16"/>
                <w:szCs w:val="16"/>
              </w:rPr>
              <w:t>Dostça oynama ve yarışma yapabilme</w:t>
            </w:r>
          </w:p>
        </w:tc>
        <w:tc>
          <w:tcPr>
            <w:tcW w:w="3465" w:type="dxa"/>
            <w:vAlign w:val="center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Birlikte oynayacağı oyununu seç</w:t>
            </w:r>
            <w:r w:rsidRPr="00012EDF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012EDF">
              <w:rPr>
                <w:sz w:val="16"/>
                <w:szCs w:val="16"/>
              </w:rPr>
              <w:t xml:space="preserve"> ve oyun kurallarına uy</w:t>
            </w:r>
            <w:r>
              <w:rPr>
                <w:sz w:val="16"/>
                <w:szCs w:val="16"/>
              </w:rPr>
              <w:t>ar</w:t>
            </w:r>
          </w:p>
        </w:tc>
        <w:tc>
          <w:tcPr>
            <w:tcW w:w="2489" w:type="dxa"/>
            <w:vAlign w:val="center"/>
          </w:tcPr>
          <w:p w:rsidR="006169DB" w:rsidRPr="00012EDF" w:rsidRDefault="006169DB" w:rsidP="005D50F3">
            <w:pPr>
              <w:rPr>
                <w:b/>
                <w:color w:val="000000"/>
                <w:sz w:val="16"/>
                <w:szCs w:val="16"/>
              </w:rPr>
            </w:pPr>
            <w:r w:rsidRPr="00012EDF">
              <w:rPr>
                <w:b/>
                <w:color w:val="000000"/>
                <w:sz w:val="16"/>
                <w:szCs w:val="16"/>
              </w:rPr>
              <w:t>Örnek oyun: Bu Kim Oyunu</w:t>
            </w:r>
          </w:p>
          <w:p w:rsidR="006169DB" w:rsidRPr="00012EDF" w:rsidRDefault="006169DB" w:rsidP="00E11A59">
            <w:pPr>
              <w:rPr>
                <w:color w:val="000000"/>
                <w:sz w:val="16"/>
                <w:szCs w:val="16"/>
              </w:rPr>
            </w:pPr>
            <w:r w:rsidRPr="00012EDF">
              <w:rPr>
                <w:color w:val="000000"/>
                <w:sz w:val="16"/>
                <w:szCs w:val="16"/>
              </w:rPr>
              <w:t>Çocuklar, yarım halka biçiminde ( yere ta da iskemleye ) otururlar.</w:t>
            </w:r>
          </w:p>
          <w:p w:rsidR="006169DB" w:rsidRPr="00012EDF" w:rsidRDefault="006169DB" w:rsidP="00E11A59">
            <w:pPr>
              <w:rPr>
                <w:color w:val="000000"/>
                <w:sz w:val="16"/>
                <w:szCs w:val="16"/>
              </w:rPr>
            </w:pPr>
            <w:r w:rsidRPr="00012EDF">
              <w:rPr>
                <w:color w:val="000000"/>
                <w:sz w:val="16"/>
                <w:szCs w:val="16"/>
              </w:rPr>
              <w:t>Öğretmen sorar :</w:t>
            </w:r>
          </w:p>
          <w:p w:rsidR="006169DB" w:rsidRPr="00012EDF" w:rsidRDefault="006169DB" w:rsidP="00E11A59">
            <w:pPr>
              <w:rPr>
                <w:color w:val="000000"/>
                <w:sz w:val="16"/>
                <w:szCs w:val="16"/>
              </w:rPr>
            </w:pPr>
            <w:r w:rsidRPr="00012EDF">
              <w:rPr>
                <w:color w:val="000000"/>
                <w:sz w:val="16"/>
                <w:szCs w:val="16"/>
              </w:rPr>
              <w:t>"-Ben kara gözlü, kıvırcık saçlı bir kız görüyorum; kim bu ?"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1985" w:type="dxa"/>
            <w:vMerge/>
            <w:vAlign w:val="center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2 ders saati</w:t>
            </w:r>
          </w:p>
        </w:tc>
      </w:tr>
      <w:tr w:rsidR="006169DB" w:rsidRPr="00635815" w:rsidTr="005172CD">
        <w:trPr>
          <w:cantSplit/>
          <w:trHeight w:val="1198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169DB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03.03..2011</w:t>
            </w:r>
          </w:p>
          <w:p w:rsidR="006169DB" w:rsidRPr="00A47C06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2115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A47C06">
              <w:rPr>
                <w:b/>
                <w:sz w:val="20"/>
                <w:szCs w:val="20"/>
              </w:rPr>
              <w:t>SOSYAL ETKİNLİKLER</w:t>
            </w:r>
          </w:p>
        </w:tc>
        <w:tc>
          <w:tcPr>
            <w:tcW w:w="3465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A47C06">
              <w:rPr>
                <w:b/>
                <w:sz w:val="20"/>
                <w:szCs w:val="20"/>
              </w:rPr>
              <w:t>İşbirliği yapar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A47C06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1 ders saati</w:t>
            </w:r>
          </w:p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169DB" w:rsidRPr="00635815" w:rsidTr="005172CD">
        <w:trPr>
          <w:cantSplit/>
          <w:trHeight w:val="1443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169DB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07.03.2011</w:t>
            </w:r>
          </w:p>
          <w:p w:rsidR="006169DB" w:rsidRPr="00A47C06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08.03.2011</w:t>
            </w:r>
          </w:p>
        </w:tc>
        <w:tc>
          <w:tcPr>
            <w:tcW w:w="2115" w:type="dxa"/>
            <w:shd w:val="clear" w:color="auto" w:fill="FFFFFF"/>
            <w:vAlign w:val="center"/>
          </w:tcPr>
          <w:p w:rsidR="006169DB" w:rsidRDefault="006169DB" w:rsidP="002113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GÜZEL KONUŞMA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Duygu ve düşüncelerini ifade eder</w:t>
            </w:r>
          </w:p>
        </w:tc>
        <w:tc>
          <w:tcPr>
            <w:tcW w:w="3465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r w:rsidRPr="009E5FF2">
              <w:rPr>
                <w:sz w:val="18"/>
                <w:szCs w:val="18"/>
              </w:rPr>
              <w:t>Toplum karşısında doğal sesle konuşabilme alışkanlığını kazanabilme</w:t>
            </w:r>
            <w:r w:rsidRPr="00A47C0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6169DB" w:rsidRPr="005D50F3" w:rsidRDefault="006169DB" w:rsidP="005D50F3">
            <w:pPr>
              <w:tabs>
                <w:tab w:val="left" w:pos="1134"/>
                <w:tab w:val="right" w:pos="9923"/>
              </w:tabs>
              <w:rPr>
                <w:color w:val="000000"/>
                <w:sz w:val="16"/>
                <w:szCs w:val="16"/>
              </w:rPr>
            </w:pPr>
            <w:r w:rsidRPr="005D50F3">
              <w:rPr>
                <w:color w:val="000000"/>
                <w:sz w:val="16"/>
                <w:szCs w:val="16"/>
              </w:rPr>
              <w:t xml:space="preserve">Kısa süreli el çırpma oyunu  </w:t>
            </w:r>
          </w:p>
          <w:p w:rsidR="006169DB" w:rsidRPr="005D50F3" w:rsidRDefault="006169DB" w:rsidP="005D50F3">
            <w:pPr>
              <w:tabs>
                <w:tab w:val="left" w:pos="1134"/>
                <w:tab w:val="right" w:pos="9923"/>
              </w:tabs>
              <w:rPr>
                <w:sz w:val="16"/>
                <w:szCs w:val="16"/>
              </w:rPr>
            </w:pPr>
            <w:r w:rsidRPr="005D50F3">
              <w:rPr>
                <w:sz w:val="16"/>
                <w:szCs w:val="16"/>
              </w:rPr>
              <w:t>Hazırlıksız konuşmalar ne olabilir?</w:t>
            </w:r>
          </w:p>
          <w:p w:rsidR="006169DB" w:rsidRPr="005D50F3" w:rsidRDefault="006169DB" w:rsidP="005D50F3">
            <w:pPr>
              <w:tabs>
                <w:tab w:val="left" w:pos="2268"/>
                <w:tab w:val="left" w:pos="2608"/>
              </w:tabs>
              <w:spacing w:line="220" w:lineRule="exact"/>
              <w:rPr>
                <w:sz w:val="16"/>
                <w:szCs w:val="16"/>
              </w:rPr>
            </w:pPr>
            <w:r w:rsidRPr="005D50F3">
              <w:rPr>
                <w:sz w:val="16"/>
                <w:szCs w:val="16"/>
              </w:rPr>
              <w:t xml:space="preserve">Sokakta karşılaşan insanlar ile ilgili bir drama yaptırılır. Oyuncak telefonla, telefonla görüşme oyunu oynatılır vb. 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Anlatım, Gösterip Yaptırma,  Gösteri, Beyin Fırtınası</w:t>
            </w:r>
          </w:p>
          <w:p w:rsidR="006169DB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Bensetim,Drama</w:t>
            </w:r>
          </w:p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Araç-Gereç : Tiyatro cd’leri, Bilgisayar</w:t>
            </w:r>
          </w:p>
        </w:tc>
        <w:tc>
          <w:tcPr>
            <w:tcW w:w="2445" w:type="dxa"/>
            <w:vMerge w:val="restart"/>
          </w:tcPr>
          <w:p w:rsidR="006169DB" w:rsidRPr="009E5FF2" w:rsidRDefault="006169DB" w:rsidP="00DB3350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 w:rsidRPr="009E5FF2">
              <w:rPr>
                <w:b/>
                <w:sz w:val="18"/>
                <w:szCs w:val="18"/>
              </w:rPr>
              <w:t>1.</w:t>
            </w:r>
            <w:r w:rsidRPr="009E5FF2">
              <w:rPr>
                <w:sz w:val="18"/>
                <w:szCs w:val="18"/>
              </w:rPr>
              <w:t>Sözcüklerin doğru söylenip, söylenmediği kontrol edilmesi.</w:t>
            </w:r>
          </w:p>
          <w:p w:rsidR="006169DB" w:rsidRPr="009E5FF2" w:rsidRDefault="006169DB" w:rsidP="00DB3350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 w:rsidRPr="009E5FF2">
              <w:rPr>
                <w:b/>
                <w:sz w:val="18"/>
                <w:szCs w:val="18"/>
              </w:rPr>
              <w:t>2.</w:t>
            </w:r>
            <w:r w:rsidRPr="009E5FF2">
              <w:rPr>
                <w:sz w:val="18"/>
                <w:szCs w:val="18"/>
              </w:rPr>
              <w:t>Konuşmacı öğrencilerin anlatımlarını dinleyici öğrencilerin sözlerini kesmeden dinlemeleri.</w:t>
            </w:r>
          </w:p>
          <w:p w:rsidR="006169DB" w:rsidRPr="009E5FF2" w:rsidRDefault="006169DB" w:rsidP="00DB3350">
            <w:pPr>
              <w:tabs>
                <w:tab w:val="left" w:pos="224"/>
                <w:tab w:val="left" w:pos="366"/>
              </w:tabs>
              <w:rPr>
                <w:b/>
                <w:sz w:val="18"/>
                <w:szCs w:val="18"/>
              </w:rPr>
            </w:pPr>
            <w:r w:rsidRPr="009E5FF2">
              <w:rPr>
                <w:b/>
                <w:sz w:val="18"/>
                <w:szCs w:val="18"/>
              </w:rPr>
              <w:t>3.</w:t>
            </w:r>
            <w:r w:rsidRPr="009E5FF2">
              <w:rPr>
                <w:sz w:val="18"/>
                <w:szCs w:val="18"/>
              </w:rPr>
              <w:t xml:space="preserve"> Konuşma güçlüğü olan öğrencilerle çalışmalar.</w:t>
            </w:r>
          </w:p>
          <w:p w:rsidR="006169DB" w:rsidRPr="009E5FF2" w:rsidRDefault="006169DB" w:rsidP="00DB3350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9E5FF2">
              <w:rPr>
                <w:sz w:val="18"/>
                <w:szCs w:val="18"/>
              </w:rPr>
              <w:t>. Oyun kurallarına uyuyor mu?</w:t>
            </w:r>
          </w:p>
          <w:p w:rsidR="006169DB" w:rsidRPr="009E5FF2" w:rsidRDefault="006169DB" w:rsidP="00DB3350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Pr="009E5FF2">
              <w:rPr>
                <w:b/>
                <w:sz w:val="18"/>
                <w:szCs w:val="18"/>
              </w:rPr>
              <w:t>.</w:t>
            </w:r>
            <w:r w:rsidRPr="009E5FF2">
              <w:rPr>
                <w:sz w:val="18"/>
                <w:szCs w:val="18"/>
              </w:rPr>
              <w:t xml:space="preserve"> Grup  içindeki davranışları arkadaşlarıyla uyumlumu.</w:t>
            </w:r>
          </w:p>
          <w:p w:rsidR="006169DB" w:rsidRPr="009E5FF2" w:rsidRDefault="006169DB" w:rsidP="00DB335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2 ders saati</w:t>
            </w:r>
          </w:p>
        </w:tc>
      </w:tr>
      <w:tr w:rsidR="006169DB" w:rsidRPr="00635815" w:rsidTr="005172CD">
        <w:trPr>
          <w:cantSplit/>
          <w:trHeight w:val="1234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169DB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09.03.2011</w:t>
            </w:r>
          </w:p>
          <w:p w:rsidR="006169DB" w:rsidRPr="00A47C06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11.03.2011</w:t>
            </w:r>
          </w:p>
        </w:tc>
        <w:tc>
          <w:tcPr>
            <w:tcW w:w="2115" w:type="dxa"/>
            <w:shd w:val="clear" w:color="auto" w:fill="FFFFFF"/>
            <w:vAlign w:val="center"/>
          </w:tcPr>
          <w:p w:rsidR="006169DB" w:rsidRDefault="006169DB" w:rsidP="00BC785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OYUN OYNAMA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r w:rsidRPr="00012EDF">
              <w:rPr>
                <w:sz w:val="16"/>
                <w:szCs w:val="16"/>
              </w:rPr>
              <w:t>Dostça oynama ve yarışma yapabilme</w:t>
            </w:r>
          </w:p>
        </w:tc>
        <w:tc>
          <w:tcPr>
            <w:tcW w:w="3465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r w:rsidRPr="009E5FF2">
              <w:rPr>
                <w:sz w:val="18"/>
                <w:szCs w:val="18"/>
              </w:rPr>
              <w:t>Birlikte oynayacağı oyununu seçme ve oyun kurallarına uyma</w:t>
            </w:r>
            <w:r w:rsidRPr="00A47C0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6169DB" w:rsidRPr="00BC785D" w:rsidRDefault="006169DB" w:rsidP="00BC785D">
            <w:pPr>
              <w:pStyle w:val="Heading1"/>
              <w:ind w:left="0"/>
              <w:jc w:val="left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BC785D">
              <w:rPr>
                <w:rFonts w:ascii="Times New Roman" w:hAnsi="Times New Roman"/>
                <w:color w:val="000000"/>
                <w:sz w:val="16"/>
                <w:szCs w:val="16"/>
              </w:rPr>
              <w:t>YUVARLANAN TOPTAN KAÇ</w:t>
            </w:r>
          </w:p>
          <w:p w:rsidR="006169DB" w:rsidRPr="00BC785D" w:rsidRDefault="006169DB" w:rsidP="00BC785D">
            <w:pPr>
              <w:rPr>
                <w:color w:val="000000"/>
                <w:sz w:val="16"/>
                <w:szCs w:val="16"/>
              </w:rPr>
            </w:pPr>
            <w:r w:rsidRPr="00BC785D">
              <w:rPr>
                <w:color w:val="000000"/>
                <w:sz w:val="16"/>
                <w:szCs w:val="16"/>
              </w:rPr>
              <w:t>Oyuncular bir halka yaparlar. Ayrılan bir tanesi merkezde durur. Halkadaki çocuklar bir voleybol topunu ortadaki çocuğa doğru yuvarlayarak onu vurmaya çalışırlar..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FFFFFF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2 ders saati</w:t>
            </w:r>
          </w:p>
        </w:tc>
      </w:tr>
      <w:tr w:rsidR="006169DB" w:rsidRPr="00635815" w:rsidTr="005172CD">
        <w:trPr>
          <w:cantSplit/>
          <w:trHeight w:val="1234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  <w:textDirection w:val="btLr"/>
          </w:tcPr>
          <w:p w:rsidR="006169DB" w:rsidRPr="00A47C06" w:rsidRDefault="006169DB" w:rsidP="002113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10.03.2011</w:t>
            </w:r>
          </w:p>
        </w:tc>
        <w:tc>
          <w:tcPr>
            <w:tcW w:w="2115" w:type="dxa"/>
            <w:shd w:val="clear" w:color="auto" w:fill="FFFFFF"/>
            <w:vAlign w:val="center"/>
          </w:tcPr>
          <w:p w:rsidR="006169DB" w:rsidRPr="00262128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262128">
              <w:rPr>
                <w:b/>
                <w:sz w:val="20"/>
                <w:szCs w:val="20"/>
              </w:rPr>
              <w:t>REHBERLİK</w:t>
            </w:r>
          </w:p>
          <w:p w:rsidR="006169DB" w:rsidRPr="00262128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262128">
              <w:rPr>
                <w:b/>
                <w:sz w:val="20"/>
                <w:szCs w:val="20"/>
              </w:rPr>
              <w:t>Kişiler Arası İlişkiler</w:t>
            </w:r>
          </w:p>
        </w:tc>
        <w:tc>
          <w:tcPr>
            <w:tcW w:w="3465" w:type="dxa"/>
            <w:shd w:val="clear" w:color="auto" w:fill="FFFFFF"/>
            <w:vAlign w:val="center"/>
          </w:tcPr>
          <w:p w:rsidR="006169DB" w:rsidRPr="00EA7EAF" w:rsidRDefault="006169DB" w:rsidP="0021136D">
            <w:pPr>
              <w:widowControl w:val="0"/>
              <w:tabs>
                <w:tab w:val="left" w:pos="284"/>
              </w:tabs>
              <w:spacing w:before="80"/>
              <w:rPr>
                <w:b/>
                <w:sz w:val="20"/>
                <w:szCs w:val="20"/>
              </w:rPr>
            </w:pPr>
            <w:r w:rsidRPr="00EA7EAF">
              <w:rPr>
                <w:b/>
                <w:sz w:val="20"/>
                <w:szCs w:val="20"/>
              </w:rPr>
              <w:t>Arkadaşlık ilişkilerinde yardımlaşmanın önemini fark eder. (Kazanım Numarası 94)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6169DB" w:rsidRPr="00EA7EAF" w:rsidRDefault="006169DB" w:rsidP="0021136D">
            <w:pPr>
              <w:rPr>
                <w:b/>
                <w:sz w:val="20"/>
                <w:szCs w:val="20"/>
              </w:rPr>
            </w:pPr>
            <w:r w:rsidRPr="00EA7EAF">
              <w:rPr>
                <w:b/>
                <w:sz w:val="20"/>
                <w:szCs w:val="20"/>
              </w:rPr>
              <w:t>YARDIMLAŞMANIN ÖNEMİ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Anlatım, Gösterip Yaptırma,  Gösteri, Beyin Fırtınası</w:t>
            </w:r>
          </w:p>
          <w:p w:rsidR="006169DB" w:rsidRPr="00A47C06" w:rsidRDefault="006169DB" w:rsidP="005172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Bensetim,Drama</w:t>
            </w:r>
          </w:p>
        </w:tc>
        <w:tc>
          <w:tcPr>
            <w:tcW w:w="2445" w:type="dxa"/>
            <w:vMerge/>
            <w:shd w:val="clear" w:color="auto" w:fill="FFFFFF"/>
            <w:vAlign w:val="center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1 ders saati</w:t>
            </w:r>
          </w:p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169DB" w:rsidRPr="00635815" w:rsidRDefault="006169DB" w:rsidP="008B786B">
      <w:pPr>
        <w:rPr>
          <w:sz w:val="20"/>
          <w:szCs w:val="20"/>
        </w:rPr>
      </w:pPr>
    </w:p>
    <w:p w:rsidR="006169DB" w:rsidRDefault="006169DB" w:rsidP="00E11A59">
      <w:pPr>
        <w:rPr>
          <w:b/>
          <w:sz w:val="20"/>
          <w:szCs w:val="20"/>
        </w:rPr>
      </w:pPr>
      <w:r w:rsidRPr="00635815">
        <w:rPr>
          <w:sz w:val="20"/>
          <w:szCs w:val="20"/>
        </w:rPr>
        <w:t xml:space="preserve">       </w:t>
      </w:r>
      <w:r w:rsidRPr="0063581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Mehmet Emin AKDEMİR</w:t>
      </w:r>
      <w:r w:rsidRPr="00635815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</w:t>
      </w:r>
      <w:r w:rsidRPr="0063581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Orhan ÇELİK</w:t>
      </w:r>
    </w:p>
    <w:p w:rsidR="006169DB" w:rsidRPr="00E11A59" w:rsidRDefault="006169DB" w:rsidP="00E11A5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</w:t>
      </w:r>
      <w:r w:rsidRPr="00635815">
        <w:rPr>
          <w:b/>
          <w:sz w:val="20"/>
          <w:szCs w:val="20"/>
        </w:rPr>
        <w:t>Sınıf Öğretmeni                                                                                                                                                                           Okul Müdürü</w:t>
      </w:r>
    </w:p>
    <w:p w:rsidR="006169DB" w:rsidRDefault="006169DB" w:rsidP="008B786B">
      <w:pPr>
        <w:jc w:val="center"/>
        <w:rPr>
          <w:b/>
        </w:rPr>
      </w:pPr>
      <w:r>
        <w:rPr>
          <w:b/>
        </w:rPr>
        <w:t>2010–2011 EĞİTİM-ÖĞRETİM YILI BİNTAŞ İLKÖĞRETİM OKULU</w:t>
      </w:r>
    </w:p>
    <w:p w:rsidR="006169DB" w:rsidRDefault="006169DB" w:rsidP="008B786B">
      <w:pPr>
        <w:jc w:val="center"/>
        <w:rPr>
          <w:rFonts w:ascii="Arial" w:hAnsi="Arial" w:cs="Arial"/>
          <w:sz w:val="20"/>
          <w:szCs w:val="20"/>
        </w:rPr>
      </w:pPr>
      <w:r>
        <w:rPr>
          <w:b/>
        </w:rPr>
        <w:t>2- A SINIFI  SERBEST ETKİNLİKLER DERSİ MART AYI FAALİYET PLANI</w:t>
      </w: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720"/>
        <w:gridCol w:w="2340"/>
        <w:gridCol w:w="3240"/>
        <w:gridCol w:w="2520"/>
        <w:gridCol w:w="1245"/>
        <w:gridCol w:w="2551"/>
        <w:gridCol w:w="1784"/>
        <w:gridCol w:w="768"/>
      </w:tblGrid>
      <w:tr w:rsidR="006169DB" w:rsidRPr="00303A4E" w:rsidTr="005172CD">
        <w:trPr>
          <w:cantSplit/>
          <w:trHeight w:val="1086"/>
        </w:trPr>
        <w:tc>
          <w:tcPr>
            <w:tcW w:w="540" w:type="dxa"/>
            <w:textDirection w:val="btLr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AY</w:t>
            </w:r>
          </w:p>
        </w:tc>
        <w:tc>
          <w:tcPr>
            <w:tcW w:w="720" w:type="dxa"/>
            <w:textDirection w:val="btLr"/>
          </w:tcPr>
          <w:p w:rsidR="006169DB" w:rsidRDefault="006169DB" w:rsidP="0021136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24.-25.</w:t>
            </w:r>
          </w:p>
          <w:p w:rsidR="006169DB" w:rsidRPr="00E5752C" w:rsidRDefault="006169DB" w:rsidP="0021136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5752C">
              <w:rPr>
                <w:b/>
                <w:color w:val="FF0000"/>
                <w:sz w:val="20"/>
                <w:szCs w:val="20"/>
              </w:rPr>
              <w:t>HAFTA</w:t>
            </w:r>
          </w:p>
          <w:p w:rsidR="006169DB" w:rsidRPr="00E5752C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YETERLİK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ALANI</w:t>
            </w:r>
          </w:p>
        </w:tc>
        <w:tc>
          <w:tcPr>
            <w:tcW w:w="3240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KAZANIMLAR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20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ETKİNLİK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245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AÇIKLAMA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51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KULLANILACAK ARAÇ GEREÇ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YÖNTEM</w:t>
            </w:r>
          </w:p>
        </w:tc>
        <w:tc>
          <w:tcPr>
            <w:tcW w:w="1784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DEĞER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LENDİRME</w:t>
            </w:r>
          </w:p>
        </w:tc>
        <w:tc>
          <w:tcPr>
            <w:tcW w:w="768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5172CD" w:rsidRDefault="006169DB" w:rsidP="0021136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172CD">
              <w:rPr>
                <w:b/>
                <w:color w:val="FF0000"/>
                <w:sz w:val="20"/>
                <w:szCs w:val="20"/>
              </w:rPr>
              <w:t>SÜRE</w:t>
            </w:r>
          </w:p>
        </w:tc>
      </w:tr>
      <w:tr w:rsidR="006169DB" w:rsidRPr="00635815" w:rsidTr="005172CD">
        <w:trPr>
          <w:cantSplit/>
          <w:trHeight w:val="1236"/>
        </w:trPr>
        <w:tc>
          <w:tcPr>
            <w:tcW w:w="540" w:type="dxa"/>
            <w:vMerge w:val="restart"/>
            <w:textDirection w:val="btLr"/>
            <w:vAlign w:val="center"/>
          </w:tcPr>
          <w:p w:rsidR="006169DB" w:rsidRPr="00635815" w:rsidRDefault="006169DB" w:rsidP="002113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ŞUBAT - MART </w:t>
            </w:r>
          </w:p>
        </w:tc>
        <w:tc>
          <w:tcPr>
            <w:tcW w:w="720" w:type="dxa"/>
            <w:textDirection w:val="btLr"/>
            <w:vAlign w:val="center"/>
          </w:tcPr>
          <w:p w:rsidR="006169DB" w:rsidRDefault="006169DB" w:rsidP="0021136D">
            <w:pPr>
              <w:ind w:left="163" w:right="113"/>
              <w:rPr>
                <w:b/>
                <w:sz w:val="20"/>
                <w:szCs w:val="20"/>
              </w:rPr>
            </w:pPr>
          </w:p>
          <w:p w:rsidR="006169DB" w:rsidRDefault="006169DB" w:rsidP="0021136D">
            <w:pPr>
              <w:ind w:left="16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14.03.2011</w:t>
            </w:r>
          </w:p>
          <w:p w:rsidR="006169DB" w:rsidRDefault="006169DB" w:rsidP="000228AB">
            <w:pPr>
              <w:ind w:left="16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15.03.2011</w:t>
            </w:r>
          </w:p>
          <w:p w:rsidR="006169DB" w:rsidRPr="00A47C06" w:rsidRDefault="006169DB" w:rsidP="0021136D">
            <w:pPr>
              <w:ind w:left="163" w:right="113"/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6169DB" w:rsidRDefault="006169DB" w:rsidP="002113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MONOLOG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r w:rsidRPr="007C71E3">
              <w:rPr>
                <w:sz w:val="22"/>
                <w:szCs w:val="22"/>
              </w:rPr>
              <w:t>Topluluk karşısında konuşabilme</w:t>
            </w:r>
          </w:p>
        </w:tc>
        <w:tc>
          <w:tcPr>
            <w:tcW w:w="3240" w:type="dxa"/>
            <w:vAlign w:val="center"/>
          </w:tcPr>
          <w:p w:rsidR="006169DB" w:rsidRPr="007C71E3" w:rsidRDefault="006169DB" w:rsidP="00BC785D">
            <w:pPr>
              <w:tabs>
                <w:tab w:val="left" w:pos="907"/>
              </w:tabs>
              <w:spacing w:line="240" w:lineRule="exact"/>
            </w:pPr>
            <w:r w:rsidRPr="007C71E3">
              <w:rPr>
                <w:sz w:val="22"/>
                <w:szCs w:val="22"/>
              </w:rPr>
              <w:t>1. Monolog söylemeye istekli oluş.</w:t>
            </w:r>
          </w:p>
          <w:p w:rsidR="006169DB" w:rsidRPr="007C71E3" w:rsidRDefault="006169DB" w:rsidP="00BC785D">
            <w:pPr>
              <w:tabs>
                <w:tab w:val="left" w:pos="907"/>
              </w:tabs>
              <w:spacing w:line="240" w:lineRule="exact"/>
            </w:pPr>
            <w:r w:rsidRPr="007C71E3">
              <w:rPr>
                <w:sz w:val="22"/>
                <w:szCs w:val="22"/>
              </w:rPr>
              <w:t>2. Monologu söylerken el kol hareketleri ve mimiklerle destekleme.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6169DB" w:rsidRPr="00BC785D" w:rsidRDefault="006169DB" w:rsidP="00BC785D">
            <w:pPr>
              <w:rPr>
                <w:sz w:val="16"/>
                <w:szCs w:val="16"/>
              </w:rPr>
            </w:pPr>
            <w:r w:rsidRPr="00BC785D">
              <w:rPr>
                <w:sz w:val="16"/>
                <w:szCs w:val="16"/>
              </w:rPr>
              <w:t>Konuşmamız sırasında insanlarda iyi izlenimler bırakmak için mimikler, el ve kol hareketleri yapmamız gerekir.”açıklamaları öğretmen tarafından yapılır.</w:t>
            </w:r>
          </w:p>
          <w:p w:rsidR="006169DB" w:rsidRPr="00A47C06" w:rsidRDefault="006169DB" w:rsidP="00BC785D">
            <w:pPr>
              <w:rPr>
                <w:b/>
                <w:sz w:val="20"/>
                <w:szCs w:val="20"/>
              </w:rPr>
            </w:pPr>
            <w:r w:rsidRPr="00BC785D">
              <w:rPr>
                <w:sz w:val="16"/>
                <w:szCs w:val="16"/>
              </w:rPr>
              <w:t>Sınıfta monolog çalışmaları yapılır</w:t>
            </w:r>
            <w:r w:rsidRPr="007C71E3">
              <w:rPr>
                <w:sz w:val="22"/>
                <w:szCs w:val="22"/>
              </w:rPr>
              <w:t>.</w:t>
            </w:r>
          </w:p>
        </w:tc>
        <w:tc>
          <w:tcPr>
            <w:tcW w:w="1245" w:type="dxa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2551" w:type="dxa"/>
            <w:vMerge w:val="restart"/>
            <w:vAlign w:val="center"/>
          </w:tcPr>
          <w:p w:rsidR="006169DB" w:rsidRPr="007C71E3" w:rsidRDefault="006169DB" w:rsidP="00E11A59">
            <w:pPr>
              <w:tabs>
                <w:tab w:val="left" w:pos="213"/>
                <w:tab w:val="left" w:pos="355"/>
              </w:tabs>
              <w:spacing w:line="230" w:lineRule="exact"/>
            </w:pPr>
            <w:r w:rsidRPr="007C71E3">
              <w:rPr>
                <w:sz w:val="22"/>
                <w:szCs w:val="22"/>
              </w:rPr>
              <w:t>Sessiz Okuma, Yorumlama, Anlatma, Soru-Yanıt, Tartışma, Tümevarım, Tümdengelim</w:t>
            </w:r>
          </w:p>
          <w:p w:rsidR="006169DB" w:rsidRPr="00A47C06" w:rsidRDefault="006169DB" w:rsidP="00E11A5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Okuma parçası , parçaya</w:t>
            </w:r>
            <w:r w:rsidRPr="007C71E3">
              <w:rPr>
                <w:sz w:val="22"/>
                <w:szCs w:val="22"/>
              </w:rPr>
              <w:t>ait resimler</w:t>
            </w:r>
          </w:p>
        </w:tc>
        <w:tc>
          <w:tcPr>
            <w:tcW w:w="1784" w:type="dxa"/>
            <w:vMerge w:val="restart"/>
          </w:tcPr>
          <w:p w:rsidR="006169DB" w:rsidRPr="009E5FF2" w:rsidRDefault="006169DB" w:rsidP="00DB3350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 w:rsidRPr="009E5FF2">
              <w:rPr>
                <w:b/>
                <w:sz w:val="18"/>
                <w:szCs w:val="18"/>
              </w:rPr>
              <w:t>1.</w:t>
            </w:r>
            <w:r w:rsidRPr="009E5FF2">
              <w:rPr>
                <w:sz w:val="18"/>
                <w:szCs w:val="18"/>
              </w:rPr>
              <w:t>Sözcüklerin doğru söylenip, söylenmediği kontrol edilmesi.</w:t>
            </w:r>
          </w:p>
          <w:p w:rsidR="006169DB" w:rsidRPr="009E5FF2" w:rsidRDefault="006169DB" w:rsidP="00DB3350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 w:rsidRPr="009E5FF2">
              <w:rPr>
                <w:b/>
                <w:sz w:val="18"/>
                <w:szCs w:val="18"/>
              </w:rPr>
              <w:t>2.</w:t>
            </w:r>
            <w:r w:rsidRPr="009E5FF2">
              <w:rPr>
                <w:sz w:val="18"/>
                <w:szCs w:val="18"/>
              </w:rPr>
              <w:t>Konuşmacı öğrencilerin anlatımlarını dinleyici öğrencilerin sözlerini kesmeden dinlemeleri.</w:t>
            </w:r>
          </w:p>
          <w:p w:rsidR="006169DB" w:rsidRPr="009E5FF2" w:rsidRDefault="006169DB" w:rsidP="00DB3350">
            <w:pPr>
              <w:tabs>
                <w:tab w:val="left" w:pos="224"/>
                <w:tab w:val="left" w:pos="366"/>
              </w:tabs>
              <w:rPr>
                <w:b/>
                <w:sz w:val="18"/>
                <w:szCs w:val="18"/>
              </w:rPr>
            </w:pPr>
            <w:r w:rsidRPr="009E5FF2">
              <w:rPr>
                <w:b/>
                <w:sz w:val="18"/>
                <w:szCs w:val="18"/>
              </w:rPr>
              <w:t>3.</w:t>
            </w:r>
            <w:r w:rsidRPr="009E5FF2">
              <w:rPr>
                <w:sz w:val="18"/>
                <w:szCs w:val="18"/>
              </w:rPr>
              <w:t xml:space="preserve"> Konuşma güçlüğü olan öğrencilerle çalışmalar.</w:t>
            </w:r>
          </w:p>
          <w:p w:rsidR="006169DB" w:rsidRPr="009E5FF2" w:rsidRDefault="006169DB" w:rsidP="00DB3350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9E5FF2">
              <w:rPr>
                <w:sz w:val="18"/>
                <w:szCs w:val="18"/>
              </w:rPr>
              <w:t>. Oyun kurallarına uyuyor mu?</w:t>
            </w:r>
          </w:p>
          <w:p w:rsidR="006169DB" w:rsidRPr="009E5FF2" w:rsidRDefault="006169DB" w:rsidP="00DB3350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Pr="009E5FF2">
              <w:rPr>
                <w:b/>
                <w:sz w:val="18"/>
                <w:szCs w:val="18"/>
              </w:rPr>
              <w:t>.</w:t>
            </w:r>
            <w:r w:rsidRPr="009E5FF2">
              <w:rPr>
                <w:sz w:val="18"/>
                <w:szCs w:val="18"/>
              </w:rPr>
              <w:t xml:space="preserve"> Grup  içindeki davranışları arkadaşlarıyla uyumlumu.</w:t>
            </w:r>
          </w:p>
          <w:p w:rsidR="006169DB" w:rsidRPr="009E5FF2" w:rsidRDefault="006169DB" w:rsidP="00DB335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2 ders saati</w:t>
            </w:r>
          </w:p>
        </w:tc>
      </w:tr>
      <w:tr w:rsidR="006169DB" w:rsidRPr="00635815" w:rsidTr="005172CD">
        <w:trPr>
          <w:cantSplit/>
          <w:trHeight w:val="1198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169DB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</w:p>
          <w:p w:rsidR="006169DB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16.03.2011</w:t>
            </w:r>
          </w:p>
          <w:p w:rsidR="006169DB" w:rsidRDefault="006169DB" w:rsidP="000228AB">
            <w:pPr>
              <w:ind w:left="16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18.03.2011</w:t>
            </w:r>
          </w:p>
          <w:p w:rsidR="006169DB" w:rsidRPr="00A47C06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FFFFFF"/>
            <w:vAlign w:val="center"/>
          </w:tcPr>
          <w:p w:rsidR="006169DB" w:rsidRDefault="006169DB" w:rsidP="002113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OKUMA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r w:rsidRPr="007C71E3">
              <w:rPr>
                <w:sz w:val="22"/>
                <w:szCs w:val="22"/>
              </w:rPr>
              <w:t>Sesli ve sessiz okuyabilme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169DB" w:rsidRPr="00BC785D" w:rsidRDefault="006169DB" w:rsidP="00BC785D">
            <w:pPr>
              <w:spacing w:line="240" w:lineRule="exact"/>
            </w:pPr>
            <w:r w:rsidRPr="007C71E3">
              <w:rPr>
                <w:sz w:val="22"/>
                <w:szCs w:val="22"/>
              </w:rPr>
              <w:t>Dinlediklerini, izlediklerini, okuduklarını doğru anlayabilme ve yorumlaya</w:t>
            </w:r>
            <w:r>
              <w:rPr>
                <w:sz w:val="22"/>
                <w:szCs w:val="22"/>
              </w:rPr>
              <w:t>bilme.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FFFFFF"/>
            <w:vAlign w:val="center"/>
          </w:tcPr>
          <w:p w:rsidR="006169DB" w:rsidRPr="00BC785D" w:rsidRDefault="006169DB" w:rsidP="00BC785D">
            <w:pPr>
              <w:rPr>
                <w:sz w:val="16"/>
                <w:szCs w:val="16"/>
              </w:rPr>
            </w:pPr>
            <w:r w:rsidRPr="00BC785D">
              <w:rPr>
                <w:sz w:val="16"/>
                <w:szCs w:val="16"/>
              </w:rPr>
              <w:t>“Okuduğumuz parçanın adı neydi?”</w:t>
            </w:r>
          </w:p>
          <w:p w:rsidR="006169DB" w:rsidRPr="00BC785D" w:rsidRDefault="006169DB" w:rsidP="00BC785D">
            <w:pPr>
              <w:rPr>
                <w:sz w:val="16"/>
                <w:szCs w:val="16"/>
              </w:rPr>
            </w:pPr>
            <w:r w:rsidRPr="00BC785D">
              <w:rPr>
                <w:sz w:val="16"/>
                <w:szCs w:val="16"/>
              </w:rPr>
              <w:t>“Bu metinde yer alan olay kahramanları kimler?”</w:t>
            </w:r>
          </w:p>
          <w:p w:rsidR="006169DB" w:rsidRPr="00BC785D" w:rsidRDefault="006169DB" w:rsidP="00BC785D">
            <w:pPr>
              <w:rPr>
                <w:sz w:val="16"/>
                <w:szCs w:val="16"/>
              </w:rPr>
            </w:pPr>
            <w:r w:rsidRPr="00BC785D">
              <w:rPr>
                <w:sz w:val="16"/>
                <w:szCs w:val="16"/>
              </w:rPr>
              <w:t xml:space="preserve"> “Sizce okuduğumuz metnin ana düşüncesi ne olabilir?”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84" w:type="dxa"/>
            <w:vMerge/>
            <w:shd w:val="clear" w:color="auto" w:fill="FFFFFF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2 ders saati</w:t>
            </w:r>
          </w:p>
        </w:tc>
      </w:tr>
      <w:tr w:rsidR="006169DB" w:rsidRPr="00635815" w:rsidTr="005172CD">
        <w:trPr>
          <w:cantSplit/>
          <w:trHeight w:val="1239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169DB" w:rsidRPr="00A47C06" w:rsidRDefault="006169DB" w:rsidP="000228A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17.03.2011</w:t>
            </w:r>
          </w:p>
        </w:tc>
        <w:tc>
          <w:tcPr>
            <w:tcW w:w="2340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A47C06">
              <w:rPr>
                <w:b/>
                <w:sz w:val="20"/>
                <w:szCs w:val="20"/>
              </w:rPr>
              <w:t>SOSYAL ETKİNLİKLER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A47C06">
              <w:rPr>
                <w:b/>
                <w:sz w:val="20"/>
                <w:szCs w:val="20"/>
              </w:rPr>
              <w:t>İşbirliği yapar</w:t>
            </w:r>
          </w:p>
        </w:tc>
        <w:tc>
          <w:tcPr>
            <w:tcW w:w="2520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A47C06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hyperlink r:id="rId6" w:history="1">
              <w:r w:rsidRPr="0044372A">
                <w:rPr>
                  <w:rStyle w:val="Hyperlink"/>
                  <w:b/>
                  <w:sz w:val="20"/>
                  <w:szCs w:val="20"/>
                </w:rPr>
                <w:t>www.sorubak.com</w:t>
              </w:r>
            </w:hyperlink>
          </w:p>
        </w:tc>
        <w:tc>
          <w:tcPr>
            <w:tcW w:w="1784" w:type="dxa"/>
            <w:vMerge/>
            <w:shd w:val="clear" w:color="auto" w:fill="FFFFFF"/>
            <w:vAlign w:val="center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1 ders saati</w:t>
            </w:r>
          </w:p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169DB" w:rsidRPr="00635815" w:rsidTr="005172CD">
        <w:trPr>
          <w:cantSplit/>
          <w:trHeight w:val="1234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169DB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</w:p>
          <w:p w:rsidR="006169DB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21.03.2011</w:t>
            </w:r>
          </w:p>
          <w:p w:rsidR="006169DB" w:rsidRDefault="006169DB" w:rsidP="000228A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22.03.2011</w:t>
            </w:r>
          </w:p>
          <w:p w:rsidR="006169DB" w:rsidRPr="00A47C06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FFFFFF"/>
            <w:vAlign w:val="center"/>
          </w:tcPr>
          <w:p w:rsidR="006169DB" w:rsidRDefault="006169DB" w:rsidP="002113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KAĞIT İŞLERİ</w:t>
            </w:r>
          </w:p>
          <w:p w:rsidR="006169DB" w:rsidRPr="00E11A59" w:rsidRDefault="006169DB" w:rsidP="0021136D">
            <w:pPr>
              <w:rPr>
                <w:b/>
              </w:rPr>
            </w:pPr>
            <w:r w:rsidRPr="00E11A59">
              <w:rPr>
                <w:sz w:val="22"/>
                <w:szCs w:val="22"/>
              </w:rPr>
              <w:t>Kâğıt işleri yaparak yaratıcılık ve yapıcılık yönlerini geliştirebilme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169DB" w:rsidRPr="00E11A59" w:rsidRDefault="006169DB" w:rsidP="00E11A59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0"/>
                <w:szCs w:val="20"/>
              </w:rPr>
            </w:pPr>
            <w:r w:rsidRPr="00E11A59">
              <w:rPr>
                <w:b/>
                <w:sz w:val="20"/>
                <w:szCs w:val="20"/>
              </w:rPr>
              <w:t>1.</w:t>
            </w:r>
            <w:r w:rsidRPr="00E11A59">
              <w:rPr>
                <w:sz w:val="20"/>
                <w:szCs w:val="20"/>
              </w:rPr>
              <w:t xml:space="preserve"> Kăğıt çeşitlerini kullanarak uygun çalışmalar yapabilmek.</w:t>
            </w:r>
          </w:p>
          <w:p w:rsidR="006169DB" w:rsidRPr="00A47C06" w:rsidRDefault="006169DB" w:rsidP="00E11A59">
            <w:pPr>
              <w:rPr>
                <w:b/>
                <w:sz w:val="20"/>
                <w:szCs w:val="20"/>
              </w:rPr>
            </w:pPr>
            <w:r w:rsidRPr="00E11A59">
              <w:rPr>
                <w:b/>
                <w:sz w:val="20"/>
                <w:szCs w:val="20"/>
              </w:rPr>
              <w:t>2.</w:t>
            </w:r>
            <w:r w:rsidRPr="00E11A59">
              <w:rPr>
                <w:sz w:val="20"/>
                <w:szCs w:val="20"/>
              </w:rPr>
              <w:t xml:space="preserve"> Çalışmalarında   dikkatli olabilmek ve çalıştığı yeri kirletmemek</w:t>
            </w:r>
          </w:p>
        </w:tc>
        <w:tc>
          <w:tcPr>
            <w:tcW w:w="2520" w:type="dxa"/>
            <w:shd w:val="clear" w:color="auto" w:fill="FFFFFF"/>
            <w:vAlign w:val="center"/>
          </w:tcPr>
          <w:p w:rsidR="006169DB" w:rsidRPr="00E11A59" w:rsidRDefault="006169DB" w:rsidP="0021136D">
            <w:pPr>
              <w:rPr>
                <w:b/>
                <w:sz w:val="16"/>
                <w:szCs w:val="16"/>
              </w:rPr>
            </w:pPr>
            <w:r w:rsidRPr="00E11A59">
              <w:rPr>
                <w:sz w:val="16"/>
                <w:szCs w:val="16"/>
              </w:rPr>
              <w:t>Atık kăğıt, gazete kăğıtları, karton , makas ve yapıştırıcı kullanarak herkes serbest teknik kullanarak dilediği şeyi yapabileceği anlatılır</w:t>
            </w:r>
            <w:r w:rsidRPr="00E11A59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2551" w:type="dxa"/>
            <w:vMerge w:val="restart"/>
            <w:shd w:val="clear" w:color="auto" w:fill="FFFFFF"/>
            <w:vAlign w:val="center"/>
          </w:tcPr>
          <w:p w:rsidR="006169DB" w:rsidRPr="00E11A59" w:rsidRDefault="006169DB" w:rsidP="00E11A59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</w:pPr>
            <w:r w:rsidRPr="000306C1">
              <w:t>Birlikte çalışmalar, gözlem, inceleme, bireysel çalışmalar, yaparak-yaşayarak öğrenme.</w:t>
            </w:r>
            <w:r w:rsidRPr="000306C1">
              <w:rPr>
                <w:color w:val="000000"/>
              </w:rPr>
              <w:t>Kăğıt, gazete, karton, makas, yapıştırıcı</w:t>
            </w:r>
          </w:p>
        </w:tc>
        <w:tc>
          <w:tcPr>
            <w:tcW w:w="1784" w:type="dxa"/>
            <w:vMerge w:val="restart"/>
          </w:tcPr>
          <w:p w:rsidR="006169DB" w:rsidRPr="00E11A59" w:rsidRDefault="006169DB" w:rsidP="00DB3350">
            <w:pPr>
              <w:spacing w:line="240" w:lineRule="exact"/>
              <w:rPr>
                <w:sz w:val="16"/>
                <w:szCs w:val="16"/>
              </w:rPr>
            </w:pPr>
            <w:r w:rsidRPr="00E11A59">
              <w:rPr>
                <w:b/>
                <w:sz w:val="16"/>
                <w:szCs w:val="16"/>
              </w:rPr>
              <w:t>1.</w:t>
            </w:r>
            <w:r w:rsidRPr="00E11A59">
              <w:rPr>
                <w:sz w:val="16"/>
                <w:szCs w:val="16"/>
              </w:rPr>
              <w:t>Yapılan çalışmaların incelenmesi</w:t>
            </w:r>
          </w:p>
          <w:p w:rsidR="006169DB" w:rsidRPr="00E11A59" w:rsidRDefault="006169DB" w:rsidP="00DB3350">
            <w:pPr>
              <w:spacing w:line="240" w:lineRule="exact"/>
              <w:rPr>
                <w:sz w:val="16"/>
                <w:szCs w:val="16"/>
              </w:rPr>
            </w:pPr>
            <w:r w:rsidRPr="00E11A59">
              <w:rPr>
                <w:b/>
                <w:sz w:val="16"/>
                <w:szCs w:val="16"/>
              </w:rPr>
              <w:t>2.</w:t>
            </w:r>
            <w:r w:rsidRPr="00E11A59">
              <w:rPr>
                <w:sz w:val="16"/>
                <w:szCs w:val="16"/>
              </w:rPr>
              <w:t>Yapılan çalışmaların sınıfça belirlenenlerinin sergilenmesi</w:t>
            </w:r>
          </w:p>
          <w:p w:rsidR="006169DB" w:rsidRPr="00E11A59" w:rsidRDefault="006169DB" w:rsidP="00DB3350">
            <w:pPr>
              <w:rPr>
                <w:color w:val="000000"/>
                <w:sz w:val="16"/>
                <w:szCs w:val="16"/>
              </w:rPr>
            </w:pPr>
            <w:r w:rsidRPr="00E11A59">
              <w:rPr>
                <w:b/>
                <w:sz w:val="16"/>
                <w:szCs w:val="16"/>
              </w:rPr>
              <w:t>3.</w:t>
            </w:r>
            <w:r w:rsidRPr="00E11A59">
              <w:rPr>
                <w:sz w:val="16"/>
                <w:szCs w:val="16"/>
              </w:rPr>
              <w:t xml:space="preserve">  Grup çalışmalarının kontrol edilmesi ve sınıf panosuna asılması.</w:t>
            </w:r>
          </w:p>
          <w:p w:rsidR="006169DB" w:rsidRPr="00E11A59" w:rsidRDefault="006169DB" w:rsidP="00DB3350">
            <w:pPr>
              <w:spacing w:line="240" w:lineRule="exac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E11A59">
              <w:rPr>
                <w:b/>
                <w:sz w:val="16"/>
                <w:szCs w:val="16"/>
              </w:rPr>
              <w:t>.</w:t>
            </w:r>
            <w:r w:rsidRPr="00E11A59">
              <w:rPr>
                <w:sz w:val="16"/>
                <w:szCs w:val="16"/>
              </w:rPr>
              <w:t>Yapılan çalışmaların incelenmesi</w:t>
            </w:r>
          </w:p>
          <w:p w:rsidR="006169DB" w:rsidRPr="00E11A59" w:rsidRDefault="006169DB" w:rsidP="00DB3350">
            <w:pPr>
              <w:spacing w:line="240" w:lineRule="exac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  <w:r w:rsidRPr="00E11A59">
              <w:rPr>
                <w:b/>
                <w:sz w:val="16"/>
                <w:szCs w:val="16"/>
              </w:rPr>
              <w:t>.</w:t>
            </w:r>
            <w:r w:rsidRPr="00E11A59">
              <w:rPr>
                <w:sz w:val="16"/>
                <w:szCs w:val="16"/>
              </w:rPr>
              <w:t>Yapılan çalışmaların sınıfça belirlenenlerinin sergilenmesi</w:t>
            </w:r>
          </w:p>
          <w:p w:rsidR="006169DB" w:rsidRPr="00E11A59" w:rsidRDefault="006169DB" w:rsidP="00DB3350">
            <w:pPr>
              <w:rPr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Pr="00E11A59">
              <w:rPr>
                <w:b/>
                <w:sz w:val="16"/>
                <w:szCs w:val="16"/>
              </w:rPr>
              <w:t>.</w:t>
            </w:r>
            <w:r w:rsidRPr="00E11A59">
              <w:rPr>
                <w:sz w:val="16"/>
                <w:szCs w:val="16"/>
              </w:rPr>
              <w:t xml:space="preserve">  Grup çalışmalarının kontrol edilmesi ve sınıf panosuna asılması.</w:t>
            </w:r>
          </w:p>
        </w:tc>
        <w:tc>
          <w:tcPr>
            <w:tcW w:w="768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2 ders saati</w:t>
            </w:r>
          </w:p>
        </w:tc>
      </w:tr>
      <w:tr w:rsidR="006169DB" w:rsidRPr="00635815" w:rsidTr="005172CD">
        <w:trPr>
          <w:cantSplit/>
          <w:trHeight w:val="1234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169DB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</w:p>
          <w:p w:rsidR="006169DB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23.03.2011</w:t>
            </w:r>
          </w:p>
          <w:p w:rsidR="006169DB" w:rsidRDefault="006169DB" w:rsidP="000228A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25.03.2011</w:t>
            </w:r>
          </w:p>
          <w:p w:rsidR="006169DB" w:rsidRPr="00A47C06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FFFFFF"/>
            <w:vAlign w:val="center"/>
          </w:tcPr>
          <w:p w:rsidR="006169DB" w:rsidRDefault="006169DB" w:rsidP="00E11A59">
            <w:pPr>
              <w:rPr>
                <w:b/>
                <w:sz w:val="20"/>
                <w:szCs w:val="20"/>
              </w:rPr>
            </w:pPr>
          </w:p>
          <w:p w:rsidR="006169DB" w:rsidRDefault="006169DB" w:rsidP="00E11A5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KAĞIT İŞLERİ</w:t>
            </w:r>
          </w:p>
          <w:p w:rsidR="006169DB" w:rsidRPr="00E11A59" w:rsidRDefault="006169DB" w:rsidP="00E11A59">
            <w:pPr>
              <w:rPr>
                <w:b/>
                <w:szCs w:val="20"/>
              </w:rPr>
            </w:pPr>
            <w:r w:rsidRPr="00E11A59">
              <w:rPr>
                <w:b/>
                <w:sz w:val="21"/>
                <w:szCs w:val="21"/>
              </w:rPr>
              <w:t>Renkli Kâğıtlarla Sihirli Fenerler Yapma</w:t>
            </w:r>
          </w:p>
          <w:p w:rsidR="006169DB" w:rsidRDefault="006169DB" w:rsidP="00E11A59">
            <w:pPr>
              <w:rPr>
                <w:b/>
                <w:sz w:val="20"/>
                <w:szCs w:val="20"/>
              </w:rPr>
            </w:pPr>
          </w:p>
          <w:p w:rsidR="006169DB" w:rsidRDefault="006169DB" w:rsidP="00E11A59">
            <w:pPr>
              <w:rPr>
                <w:b/>
                <w:sz w:val="20"/>
                <w:szCs w:val="20"/>
              </w:rPr>
            </w:pP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r w:rsidRPr="00985C28">
              <w:rPr>
                <w:sz w:val="21"/>
                <w:szCs w:val="21"/>
              </w:rPr>
              <w:t>El işi çalışmalarıyla yapıcılık ve yaratıcılık yönlerini geliştirebilme</w:t>
            </w:r>
          </w:p>
        </w:tc>
        <w:tc>
          <w:tcPr>
            <w:tcW w:w="2520" w:type="dxa"/>
            <w:shd w:val="clear" w:color="auto" w:fill="FFFFFF"/>
            <w:vAlign w:val="center"/>
          </w:tcPr>
          <w:p w:rsidR="006169DB" w:rsidRDefault="006169DB" w:rsidP="0021136D">
            <w:pPr>
              <w:rPr>
                <w:b/>
                <w:sz w:val="20"/>
                <w:szCs w:val="20"/>
              </w:rPr>
            </w:pP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  <w:r w:rsidRPr="00E11A59">
              <w:rPr>
                <w:sz w:val="16"/>
                <w:szCs w:val="16"/>
              </w:rPr>
              <w:t>El işi becerilerinin arttırılması için makas kullanma, kâğıt kesme, ürün ortaya çıkarma, yapılanların sergilenmesi hatırlatılacak</w:t>
            </w:r>
            <w:r w:rsidRPr="00985C28">
              <w:rPr>
                <w:sz w:val="21"/>
                <w:szCs w:val="21"/>
              </w:rPr>
              <w:t>.</w:t>
            </w:r>
          </w:p>
        </w:tc>
        <w:tc>
          <w:tcPr>
            <w:tcW w:w="1245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84" w:type="dxa"/>
            <w:vMerge/>
            <w:shd w:val="clear" w:color="auto" w:fill="FFFFFF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2 ders saati</w:t>
            </w:r>
          </w:p>
        </w:tc>
      </w:tr>
      <w:tr w:rsidR="006169DB" w:rsidRPr="00635815" w:rsidTr="005172CD">
        <w:trPr>
          <w:cantSplit/>
          <w:trHeight w:val="1234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169DB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24.03.2011</w:t>
            </w:r>
          </w:p>
        </w:tc>
        <w:tc>
          <w:tcPr>
            <w:tcW w:w="2340" w:type="dxa"/>
            <w:shd w:val="clear" w:color="auto" w:fill="FFFFFF"/>
            <w:vAlign w:val="center"/>
          </w:tcPr>
          <w:p w:rsidR="006169DB" w:rsidRPr="007B7CBB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7B7CBB">
              <w:rPr>
                <w:b/>
                <w:sz w:val="20"/>
                <w:szCs w:val="20"/>
              </w:rPr>
              <w:t>REHBERLİK</w:t>
            </w:r>
          </w:p>
          <w:p w:rsidR="006169DB" w:rsidRPr="007B7CBB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7B7CBB">
              <w:rPr>
                <w:b/>
                <w:sz w:val="20"/>
                <w:szCs w:val="20"/>
              </w:rPr>
              <w:t>Kendini Kabul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169DB" w:rsidRPr="007B7CBB" w:rsidRDefault="006169DB" w:rsidP="0021136D">
            <w:pPr>
              <w:widowControl w:val="0"/>
              <w:tabs>
                <w:tab w:val="left" w:pos="284"/>
              </w:tabs>
              <w:spacing w:before="80"/>
              <w:rPr>
                <w:b/>
                <w:sz w:val="20"/>
                <w:szCs w:val="20"/>
              </w:rPr>
            </w:pPr>
            <w:r w:rsidRPr="007B7CBB">
              <w:rPr>
                <w:b/>
                <w:sz w:val="20"/>
                <w:szCs w:val="20"/>
              </w:rPr>
              <w:t>Başkalarının kendisinde gördüğü olumlu özellikleri fark eder. (Kazanım Numarası 66)</w:t>
            </w:r>
          </w:p>
        </w:tc>
        <w:tc>
          <w:tcPr>
            <w:tcW w:w="2520" w:type="dxa"/>
            <w:shd w:val="clear" w:color="auto" w:fill="FFFFFF"/>
            <w:vAlign w:val="center"/>
          </w:tcPr>
          <w:p w:rsidR="006169DB" w:rsidRPr="007B7CBB" w:rsidRDefault="006169DB" w:rsidP="0021136D">
            <w:pPr>
              <w:rPr>
                <w:b/>
                <w:sz w:val="20"/>
                <w:szCs w:val="20"/>
              </w:rPr>
            </w:pPr>
            <w:r w:rsidRPr="007B7CBB">
              <w:rPr>
                <w:b/>
                <w:sz w:val="20"/>
                <w:szCs w:val="20"/>
              </w:rPr>
              <w:t>OLUMLU ÖZELLİKLERİM</w:t>
            </w:r>
          </w:p>
        </w:tc>
        <w:tc>
          <w:tcPr>
            <w:tcW w:w="1245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Anlatım, Gösterip Yaptırma,  Gösteri, Beyin Fırtınası</w:t>
            </w:r>
          </w:p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Bensetim,Drama</w:t>
            </w:r>
          </w:p>
        </w:tc>
        <w:tc>
          <w:tcPr>
            <w:tcW w:w="1784" w:type="dxa"/>
            <w:vMerge/>
            <w:shd w:val="clear" w:color="auto" w:fill="FFFFFF"/>
            <w:vAlign w:val="center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68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1 ders saati</w:t>
            </w:r>
          </w:p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169DB" w:rsidRPr="00635815" w:rsidRDefault="006169DB" w:rsidP="008B786B">
      <w:pPr>
        <w:rPr>
          <w:sz w:val="20"/>
          <w:szCs w:val="20"/>
        </w:rPr>
      </w:pPr>
    </w:p>
    <w:p w:rsidR="006169DB" w:rsidRPr="00635815" w:rsidRDefault="006169DB" w:rsidP="008B786B">
      <w:pPr>
        <w:rPr>
          <w:b/>
          <w:sz w:val="20"/>
          <w:szCs w:val="20"/>
        </w:rPr>
      </w:pPr>
      <w:r w:rsidRPr="00635815">
        <w:rPr>
          <w:sz w:val="20"/>
          <w:szCs w:val="20"/>
        </w:rPr>
        <w:t xml:space="preserve">       </w:t>
      </w:r>
      <w:r w:rsidRPr="0063581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Mehmet Emin AKDEMİR</w:t>
      </w:r>
      <w:r w:rsidRPr="00635815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</w:t>
      </w:r>
      <w:r w:rsidRPr="0063581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Orhan ÇELİK</w:t>
      </w:r>
    </w:p>
    <w:p w:rsidR="006169DB" w:rsidRDefault="006169DB" w:rsidP="008B786B">
      <w:pPr>
        <w:rPr>
          <w:b/>
          <w:sz w:val="20"/>
          <w:szCs w:val="20"/>
        </w:rPr>
      </w:pPr>
      <w:r w:rsidRPr="00635815"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</w:rPr>
        <w:t xml:space="preserve">   </w:t>
      </w:r>
      <w:r w:rsidRPr="00635815">
        <w:rPr>
          <w:b/>
          <w:sz w:val="20"/>
          <w:szCs w:val="20"/>
        </w:rPr>
        <w:t>Sınıf Öğretmeni                                                                                                                                                                           Okul Müdürü</w:t>
      </w:r>
    </w:p>
    <w:p w:rsidR="006169DB" w:rsidRDefault="006169DB" w:rsidP="008B786B">
      <w:pPr>
        <w:jc w:val="center"/>
        <w:rPr>
          <w:b/>
        </w:rPr>
      </w:pPr>
    </w:p>
    <w:p w:rsidR="006169DB" w:rsidRDefault="006169DB" w:rsidP="008B786B">
      <w:pPr>
        <w:jc w:val="center"/>
        <w:rPr>
          <w:b/>
        </w:rPr>
      </w:pPr>
    </w:p>
    <w:p w:rsidR="006169DB" w:rsidRDefault="006169DB" w:rsidP="008B786B">
      <w:pPr>
        <w:jc w:val="center"/>
        <w:rPr>
          <w:b/>
        </w:rPr>
      </w:pPr>
    </w:p>
    <w:p w:rsidR="006169DB" w:rsidRDefault="006169DB" w:rsidP="008B786B">
      <w:pPr>
        <w:jc w:val="center"/>
        <w:rPr>
          <w:b/>
        </w:rPr>
      </w:pPr>
    </w:p>
    <w:p w:rsidR="006169DB" w:rsidRDefault="006169DB" w:rsidP="008B786B">
      <w:pPr>
        <w:jc w:val="center"/>
        <w:rPr>
          <w:b/>
        </w:rPr>
      </w:pPr>
      <w:r>
        <w:rPr>
          <w:b/>
        </w:rPr>
        <w:t>2010–2011 EĞİTİM-ÖĞRETİM YILI BİNTAŞ İLKÖĞRETİM OKULU</w:t>
      </w:r>
    </w:p>
    <w:p w:rsidR="006169DB" w:rsidRDefault="006169DB" w:rsidP="008B786B">
      <w:pPr>
        <w:jc w:val="center"/>
        <w:rPr>
          <w:rFonts w:ascii="Arial" w:hAnsi="Arial" w:cs="Arial"/>
          <w:sz w:val="20"/>
          <w:szCs w:val="20"/>
        </w:rPr>
      </w:pPr>
      <w:r>
        <w:rPr>
          <w:b/>
        </w:rPr>
        <w:t>2- A SINIFI  SERBEST ETKİNLİKLER DERSİ  MART AYI FAALİYET PLANI</w:t>
      </w:r>
    </w:p>
    <w:tbl>
      <w:tblPr>
        <w:tblW w:w="158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720"/>
        <w:gridCol w:w="2340"/>
        <w:gridCol w:w="3240"/>
        <w:gridCol w:w="2520"/>
        <w:gridCol w:w="1670"/>
        <w:gridCol w:w="2126"/>
        <w:gridCol w:w="1784"/>
        <w:gridCol w:w="909"/>
      </w:tblGrid>
      <w:tr w:rsidR="006169DB" w:rsidRPr="00303A4E" w:rsidTr="005172CD">
        <w:trPr>
          <w:cantSplit/>
          <w:trHeight w:val="1086"/>
        </w:trPr>
        <w:tc>
          <w:tcPr>
            <w:tcW w:w="540" w:type="dxa"/>
            <w:textDirection w:val="btLr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AY</w:t>
            </w:r>
          </w:p>
        </w:tc>
        <w:tc>
          <w:tcPr>
            <w:tcW w:w="720" w:type="dxa"/>
            <w:textDirection w:val="btLr"/>
          </w:tcPr>
          <w:p w:rsidR="006169DB" w:rsidRDefault="006169DB" w:rsidP="0021136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26.</w:t>
            </w:r>
          </w:p>
          <w:p w:rsidR="006169DB" w:rsidRPr="00E5752C" w:rsidRDefault="006169DB" w:rsidP="0021136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5752C">
              <w:rPr>
                <w:b/>
                <w:color w:val="FF0000"/>
                <w:sz w:val="20"/>
                <w:szCs w:val="20"/>
              </w:rPr>
              <w:t>HAFTA</w:t>
            </w:r>
          </w:p>
          <w:p w:rsidR="006169DB" w:rsidRPr="00E5752C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YETERLİK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ALANI</w:t>
            </w:r>
          </w:p>
        </w:tc>
        <w:tc>
          <w:tcPr>
            <w:tcW w:w="3240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KAZANIMLAR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20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ETKİNLİK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670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AÇIKLAMA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26" w:type="dxa"/>
          </w:tcPr>
          <w:p w:rsidR="006169DB" w:rsidRPr="00635815" w:rsidRDefault="006169DB" w:rsidP="005172CD">
            <w:pPr>
              <w:ind w:left="-108"/>
              <w:jc w:val="center"/>
              <w:rPr>
                <w:b/>
                <w:color w:val="FF0000"/>
              </w:rPr>
            </w:pPr>
          </w:p>
          <w:p w:rsidR="006169DB" w:rsidRPr="00635815" w:rsidRDefault="006169DB" w:rsidP="005172CD">
            <w:pPr>
              <w:ind w:left="-108"/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KULLANILACAK ARAÇ GEREÇ</w:t>
            </w:r>
          </w:p>
          <w:p w:rsidR="006169DB" w:rsidRPr="00635815" w:rsidRDefault="006169DB" w:rsidP="005172CD">
            <w:pPr>
              <w:ind w:left="-108"/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YÖNTEM</w:t>
            </w:r>
          </w:p>
        </w:tc>
        <w:tc>
          <w:tcPr>
            <w:tcW w:w="1784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DEĞER</w:t>
            </w:r>
          </w:p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  <w:r w:rsidRPr="00635815">
              <w:rPr>
                <w:b/>
                <w:color w:val="FF0000"/>
              </w:rPr>
              <w:t>LENDİRME</w:t>
            </w:r>
          </w:p>
        </w:tc>
        <w:tc>
          <w:tcPr>
            <w:tcW w:w="909" w:type="dxa"/>
          </w:tcPr>
          <w:p w:rsidR="006169DB" w:rsidRPr="00635815" w:rsidRDefault="006169DB" w:rsidP="0021136D">
            <w:pPr>
              <w:jc w:val="center"/>
              <w:rPr>
                <w:b/>
                <w:color w:val="FF0000"/>
              </w:rPr>
            </w:pPr>
          </w:p>
          <w:p w:rsidR="006169DB" w:rsidRPr="005172CD" w:rsidRDefault="006169DB" w:rsidP="0021136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5172CD">
              <w:rPr>
                <w:b/>
                <w:color w:val="FF0000"/>
                <w:sz w:val="20"/>
                <w:szCs w:val="20"/>
              </w:rPr>
              <w:t>SÜRE</w:t>
            </w:r>
          </w:p>
        </w:tc>
      </w:tr>
      <w:tr w:rsidR="006169DB" w:rsidRPr="00635815" w:rsidTr="005172CD">
        <w:trPr>
          <w:cantSplit/>
          <w:trHeight w:val="1236"/>
        </w:trPr>
        <w:tc>
          <w:tcPr>
            <w:tcW w:w="540" w:type="dxa"/>
            <w:vMerge w:val="restart"/>
            <w:textDirection w:val="btLr"/>
            <w:vAlign w:val="center"/>
          </w:tcPr>
          <w:p w:rsidR="006169DB" w:rsidRPr="00635815" w:rsidRDefault="006169DB" w:rsidP="002113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MART </w:t>
            </w:r>
          </w:p>
        </w:tc>
        <w:tc>
          <w:tcPr>
            <w:tcW w:w="720" w:type="dxa"/>
            <w:textDirection w:val="btLr"/>
            <w:vAlign w:val="center"/>
          </w:tcPr>
          <w:p w:rsidR="006169DB" w:rsidRDefault="006169DB" w:rsidP="0021136D">
            <w:pPr>
              <w:ind w:left="16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28.03.2011</w:t>
            </w:r>
          </w:p>
          <w:p w:rsidR="006169DB" w:rsidRPr="00A47C06" w:rsidRDefault="006169DB" w:rsidP="0021136D">
            <w:pPr>
              <w:ind w:left="16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29.03.2011</w:t>
            </w:r>
          </w:p>
        </w:tc>
        <w:tc>
          <w:tcPr>
            <w:tcW w:w="2340" w:type="dxa"/>
            <w:vAlign w:val="center"/>
          </w:tcPr>
          <w:p w:rsidR="006169DB" w:rsidRPr="00582020" w:rsidRDefault="006169DB" w:rsidP="002113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RESİMLERİ YORUMLAMA</w:t>
            </w:r>
          </w:p>
          <w:p w:rsidR="006169DB" w:rsidRPr="00262128" w:rsidRDefault="006169DB" w:rsidP="0021136D">
            <w:pPr>
              <w:rPr>
                <w:b/>
                <w:color w:val="000000"/>
                <w:szCs w:val="20"/>
              </w:rPr>
            </w:pPr>
            <w:r w:rsidRPr="00981342">
              <w:rPr>
                <w:szCs w:val="20"/>
              </w:rPr>
              <w:t>Seviyelerine uygun resimler arasında ilişki kurarak gördüklerini alay sırasına göre anlatabilme</w:t>
            </w:r>
          </w:p>
        </w:tc>
        <w:tc>
          <w:tcPr>
            <w:tcW w:w="3240" w:type="dxa"/>
            <w:vAlign w:val="center"/>
          </w:tcPr>
          <w:p w:rsidR="006169DB" w:rsidRPr="00981342" w:rsidRDefault="006169DB" w:rsidP="00E11A59">
            <w:pPr>
              <w:tabs>
                <w:tab w:val="left" w:pos="2268"/>
                <w:tab w:val="left" w:pos="2608"/>
              </w:tabs>
              <w:spacing w:line="240" w:lineRule="exact"/>
              <w:rPr>
                <w:szCs w:val="20"/>
              </w:rPr>
            </w:pPr>
            <w:r w:rsidRPr="00981342">
              <w:rPr>
                <w:b/>
                <w:szCs w:val="20"/>
              </w:rPr>
              <w:t>1.</w:t>
            </w:r>
            <w:r w:rsidRPr="00981342">
              <w:rPr>
                <w:szCs w:val="20"/>
              </w:rPr>
              <w:t xml:space="preserve"> Resimleri inceleme aralarında ilişki kurma</w:t>
            </w:r>
          </w:p>
          <w:p w:rsidR="006169DB" w:rsidRPr="00981342" w:rsidRDefault="006169DB" w:rsidP="00E11A59">
            <w:pPr>
              <w:tabs>
                <w:tab w:val="left" w:pos="2268"/>
                <w:tab w:val="left" w:pos="2608"/>
              </w:tabs>
              <w:spacing w:line="240" w:lineRule="exact"/>
              <w:rPr>
                <w:szCs w:val="20"/>
              </w:rPr>
            </w:pPr>
            <w:r w:rsidRPr="00981342">
              <w:rPr>
                <w:b/>
                <w:szCs w:val="20"/>
              </w:rPr>
              <w:t>2.</w:t>
            </w:r>
            <w:r w:rsidRPr="00981342">
              <w:rPr>
                <w:szCs w:val="20"/>
              </w:rPr>
              <w:t xml:space="preserve"> Resimleri olay sırasına göre sıralama</w:t>
            </w:r>
          </w:p>
          <w:p w:rsidR="006169DB" w:rsidRPr="00A47C06" w:rsidRDefault="006169DB" w:rsidP="00E11A59">
            <w:pPr>
              <w:rPr>
                <w:b/>
                <w:sz w:val="20"/>
                <w:szCs w:val="20"/>
              </w:rPr>
            </w:pPr>
            <w:r w:rsidRPr="00981342">
              <w:rPr>
                <w:b/>
                <w:szCs w:val="20"/>
              </w:rPr>
              <w:t>3.</w:t>
            </w:r>
            <w:r w:rsidRPr="00981342">
              <w:rPr>
                <w:szCs w:val="20"/>
              </w:rPr>
              <w:t xml:space="preserve"> Resimlerde gördüklerini düzgün tümcelerle ses tonunu ayarlayarak anlatma</w:t>
            </w:r>
          </w:p>
        </w:tc>
        <w:tc>
          <w:tcPr>
            <w:tcW w:w="2520" w:type="dxa"/>
            <w:vAlign w:val="center"/>
          </w:tcPr>
          <w:p w:rsidR="006169DB" w:rsidRPr="00E11A59" w:rsidRDefault="006169DB" w:rsidP="00E11A59">
            <w:pPr>
              <w:rPr>
                <w:sz w:val="18"/>
                <w:szCs w:val="18"/>
              </w:rPr>
            </w:pPr>
            <w:r w:rsidRPr="00E11A59">
              <w:rPr>
                <w:sz w:val="18"/>
                <w:szCs w:val="18"/>
              </w:rPr>
              <w:t>Şimdi herkes elimdeki resme dikkatlice baksın.</w:t>
            </w:r>
          </w:p>
          <w:p w:rsidR="006169DB" w:rsidRPr="00E11A59" w:rsidRDefault="006169DB" w:rsidP="00E11A59">
            <w:pPr>
              <w:rPr>
                <w:sz w:val="18"/>
                <w:szCs w:val="18"/>
              </w:rPr>
            </w:pPr>
            <w:r w:rsidRPr="00E11A59">
              <w:rPr>
                <w:sz w:val="18"/>
                <w:szCs w:val="18"/>
              </w:rPr>
              <w:t>Yukarıdaki resme bakarak, anladıklarınızı kısaca arkadaşlarınıza anlatır mısınız?</w:t>
            </w:r>
          </w:p>
          <w:p w:rsidR="006169DB" w:rsidRPr="00E11A59" w:rsidRDefault="006169DB" w:rsidP="00E11A59">
            <w:pPr>
              <w:rPr>
                <w:sz w:val="18"/>
                <w:szCs w:val="18"/>
              </w:rPr>
            </w:pPr>
            <w:r w:rsidRPr="00E11A59">
              <w:rPr>
                <w:sz w:val="18"/>
                <w:szCs w:val="18"/>
              </w:rPr>
              <w:t>Bir resme bakıp bize ne anlattığını bulabilmemiz için resmi dikkatle incelemeliyiz.</w:t>
            </w:r>
          </w:p>
          <w:p w:rsidR="006169DB" w:rsidRPr="00A47C06" w:rsidRDefault="006169DB" w:rsidP="00E11A59">
            <w:pPr>
              <w:rPr>
                <w:b/>
                <w:sz w:val="20"/>
                <w:szCs w:val="20"/>
              </w:rPr>
            </w:pPr>
            <w:r w:rsidRPr="00E11A59">
              <w:rPr>
                <w:sz w:val="18"/>
                <w:szCs w:val="18"/>
              </w:rPr>
              <w:t>Öğretmen tarafından, öğrencilere gösterilen resimlerin; öğrenciler tarafından düzgün ve doğru cümlelerle  anlatılması istenecek</w:t>
            </w:r>
            <w:r w:rsidRPr="00981342">
              <w:rPr>
                <w:szCs w:val="20"/>
              </w:rPr>
              <w:t>.</w:t>
            </w:r>
          </w:p>
        </w:tc>
        <w:tc>
          <w:tcPr>
            <w:tcW w:w="1670" w:type="dxa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A47C06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2126" w:type="dxa"/>
            <w:vMerge w:val="restart"/>
            <w:vAlign w:val="center"/>
          </w:tcPr>
          <w:p w:rsidR="006169DB" w:rsidRPr="00981342" w:rsidRDefault="006169DB" w:rsidP="005172CD">
            <w:pPr>
              <w:spacing w:line="240" w:lineRule="exact"/>
              <w:ind w:left="-108"/>
              <w:rPr>
                <w:szCs w:val="20"/>
              </w:rPr>
            </w:pPr>
            <w:r w:rsidRPr="00981342">
              <w:rPr>
                <w:szCs w:val="20"/>
              </w:rPr>
              <w:t>Soru-cevap, gözlem, inceleme, anlatım, tartışma, öyküleme.</w:t>
            </w:r>
          </w:p>
          <w:p w:rsidR="006169DB" w:rsidRPr="00A47C06" w:rsidRDefault="006169DB" w:rsidP="005172CD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981342">
              <w:rPr>
                <w:szCs w:val="20"/>
              </w:rPr>
              <w:t>Ders kitabı, örnek resimler</w:t>
            </w:r>
          </w:p>
        </w:tc>
        <w:tc>
          <w:tcPr>
            <w:tcW w:w="1784" w:type="dxa"/>
            <w:vMerge w:val="restart"/>
          </w:tcPr>
          <w:p w:rsidR="006169DB" w:rsidRPr="00E11A59" w:rsidRDefault="006169DB" w:rsidP="00DB3350">
            <w:pPr>
              <w:tabs>
                <w:tab w:val="left" w:pos="224"/>
                <w:tab w:val="left" w:pos="366"/>
              </w:tabs>
              <w:rPr>
                <w:sz w:val="20"/>
                <w:szCs w:val="20"/>
              </w:rPr>
            </w:pPr>
            <w:r w:rsidRPr="00E11A59">
              <w:rPr>
                <w:b/>
                <w:sz w:val="20"/>
                <w:szCs w:val="20"/>
              </w:rPr>
              <w:t>1</w:t>
            </w:r>
            <w:r w:rsidRPr="00E11A59">
              <w:rPr>
                <w:sz w:val="20"/>
                <w:szCs w:val="20"/>
              </w:rPr>
              <w:t>.Anlatımların doğru yapılıp yapılmadığının kontrol edilmesi.</w:t>
            </w:r>
          </w:p>
          <w:p w:rsidR="006169DB" w:rsidRPr="00E11A59" w:rsidRDefault="006169DB" w:rsidP="00DB3350">
            <w:pPr>
              <w:tabs>
                <w:tab w:val="left" w:pos="224"/>
                <w:tab w:val="left" w:pos="366"/>
              </w:tabs>
              <w:rPr>
                <w:sz w:val="20"/>
                <w:szCs w:val="20"/>
              </w:rPr>
            </w:pPr>
            <w:r w:rsidRPr="00E11A59">
              <w:rPr>
                <w:b/>
                <w:sz w:val="20"/>
                <w:szCs w:val="20"/>
              </w:rPr>
              <w:t>2.</w:t>
            </w:r>
            <w:r w:rsidRPr="00E11A59">
              <w:rPr>
                <w:sz w:val="20"/>
                <w:szCs w:val="20"/>
              </w:rPr>
              <w:t>Konuşmacı öğrencilerin anlatımlarını , dinleyici öğrencilerin sözlerini kesmeden dinlemeleri.</w:t>
            </w:r>
          </w:p>
          <w:p w:rsidR="006169DB" w:rsidRPr="00E11A59" w:rsidRDefault="006169DB" w:rsidP="00DB3350">
            <w:pPr>
              <w:tabs>
                <w:tab w:val="left" w:pos="224"/>
                <w:tab w:val="left" w:pos="366"/>
              </w:tabs>
              <w:rPr>
                <w:b/>
                <w:sz w:val="20"/>
                <w:szCs w:val="20"/>
              </w:rPr>
            </w:pPr>
            <w:r w:rsidRPr="00E11A59">
              <w:rPr>
                <w:b/>
                <w:sz w:val="20"/>
                <w:szCs w:val="20"/>
              </w:rPr>
              <w:t>3.</w:t>
            </w:r>
            <w:r w:rsidRPr="00E11A59">
              <w:rPr>
                <w:sz w:val="20"/>
                <w:szCs w:val="20"/>
              </w:rPr>
              <w:t>Anlatma güçlüğü olan öğrencilerle çalışmalar.</w:t>
            </w:r>
          </w:p>
          <w:p w:rsidR="006169DB" w:rsidRPr="00E11A59" w:rsidRDefault="006169DB" w:rsidP="00DB3350">
            <w:pPr>
              <w:tabs>
                <w:tab w:val="left" w:pos="224"/>
                <w:tab w:val="left" w:pos="366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E11A59">
              <w:rPr>
                <w:b/>
                <w:sz w:val="20"/>
                <w:szCs w:val="20"/>
              </w:rPr>
              <w:t>.</w:t>
            </w:r>
            <w:r w:rsidRPr="00E11A59">
              <w:rPr>
                <w:sz w:val="20"/>
                <w:szCs w:val="20"/>
              </w:rPr>
              <w:t>Tekerleme söylenirken arkadaşını dinliyor mu?</w:t>
            </w:r>
          </w:p>
          <w:p w:rsidR="006169DB" w:rsidRPr="00981342" w:rsidRDefault="006169DB" w:rsidP="00DB3350">
            <w:pPr>
              <w:tabs>
                <w:tab w:val="left" w:pos="224"/>
                <w:tab w:val="left" w:pos="366"/>
              </w:tabs>
              <w:rPr>
                <w:b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E11A59">
              <w:rPr>
                <w:b/>
                <w:sz w:val="20"/>
                <w:szCs w:val="20"/>
              </w:rPr>
              <w:t>.</w:t>
            </w:r>
            <w:r w:rsidRPr="00E11A59">
              <w:rPr>
                <w:sz w:val="20"/>
                <w:szCs w:val="20"/>
              </w:rPr>
              <w:t>En güzel tekerleme söyleyen grup seçilir, alkışlanır</w:t>
            </w:r>
            <w:r w:rsidRPr="00981342">
              <w:rPr>
                <w:szCs w:val="20"/>
              </w:rPr>
              <w:t>.</w:t>
            </w:r>
          </w:p>
          <w:p w:rsidR="006169DB" w:rsidRPr="00981342" w:rsidRDefault="006169DB" w:rsidP="00DB3350">
            <w:pPr>
              <w:rPr>
                <w:color w:val="000000"/>
                <w:szCs w:val="20"/>
              </w:rPr>
            </w:pPr>
          </w:p>
        </w:tc>
        <w:tc>
          <w:tcPr>
            <w:tcW w:w="909" w:type="dxa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2 ders saati</w:t>
            </w:r>
          </w:p>
        </w:tc>
      </w:tr>
      <w:tr w:rsidR="006169DB" w:rsidRPr="00635815" w:rsidTr="005172CD">
        <w:trPr>
          <w:cantSplit/>
          <w:trHeight w:val="1198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169DB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30.03.2011</w:t>
            </w:r>
          </w:p>
          <w:p w:rsidR="006169DB" w:rsidRPr="00A47C06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01.04.2011</w:t>
            </w:r>
          </w:p>
        </w:tc>
        <w:tc>
          <w:tcPr>
            <w:tcW w:w="2340" w:type="dxa"/>
            <w:shd w:val="clear" w:color="auto" w:fill="FFFFFF"/>
            <w:vAlign w:val="center"/>
          </w:tcPr>
          <w:p w:rsidR="006169DB" w:rsidRPr="00582020" w:rsidRDefault="006169DB" w:rsidP="002113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TEKERLEME</w:t>
            </w:r>
          </w:p>
          <w:p w:rsidR="006169DB" w:rsidRPr="00262128" w:rsidRDefault="006169DB" w:rsidP="0021136D">
            <w:pPr>
              <w:rPr>
                <w:b/>
                <w:color w:val="000000"/>
                <w:szCs w:val="20"/>
              </w:rPr>
            </w:pPr>
            <w:r w:rsidRPr="00981342">
              <w:rPr>
                <w:szCs w:val="20"/>
              </w:rPr>
              <w:t>Sayışma söyleyebilme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169DB" w:rsidRPr="00981342" w:rsidRDefault="006169DB" w:rsidP="00E11A59">
            <w:pPr>
              <w:spacing w:line="240" w:lineRule="exact"/>
              <w:ind w:left="568" w:hanging="284"/>
              <w:jc w:val="both"/>
              <w:rPr>
                <w:szCs w:val="20"/>
              </w:rPr>
            </w:pPr>
            <w:r w:rsidRPr="00981342">
              <w:rPr>
                <w:b/>
                <w:szCs w:val="20"/>
              </w:rPr>
              <w:t>1.</w:t>
            </w:r>
            <w:r w:rsidRPr="00981342">
              <w:rPr>
                <w:szCs w:val="20"/>
              </w:rPr>
              <w:tab/>
              <w:t>Bildiği ve yeni öğrendiği bir tekerlemeyi söyleme</w:t>
            </w:r>
          </w:p>
          <w:p w:rsidR="006169DB" w:rsidRPr="00981342" w:rsidRDefault="006169DB" w:rsidP="00E11A59">
            <w:pPr>
              <w:spacing w:line="240" w:lineRule="exact"/>
              <w:ind w:left="568" w:hanging="284"/>
              <w:jc w:val="both"/>
              <w:rPr>
                <w:szCs w:val="20"/>
              </w:rPr>
            </w:pPr>
            <w:r w:rsidRPr="00981342">
              <w:rPr>
                <w:b/>
                <w:szCs w:val="20"/>
              </w:rPr>
              <w:t>2.</w:t>
            </w:r>
            <w:r w:rsidRPr="00981342">
              <w:rPr>
                <w:szCs w:val="20"/>
              </w:rPr>
              <w:tab/>
              <w:t>Çevresindeki yeni tekerleme</w:t>
            </w:r>
            <w:r>
              <w:rPr>
                <w:szCs w:val="20"/>
              </w:rPr>
              <w:t xml:space="preserve"> </w:t>
            </w:r>
            <w:r w:rsidRPr="00981342">
              <w:rPr>
                <w:szCs w:val="20"/>
              </w:rPr>
              <w:t>söyleme</w:t>
            </w:r>
          </w:p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FFFFFF"/>
            <w:vAlign w:val="center"/>
          </w:tcPr>
          <w:p w:rsidR="006169DB" w:rsidRPr="00E11A59" w:rsidRDefault="006169DB" w:rsidP="00E11A59">
            <w:pPr>
              <w:rPr>
                <w:color w:val="000000"/>
                <w:sz w:val="18"/>
                <w:szCs w:val="18"/>
              </w:rPr>
            </w:pPr>
            <w:r w:rsidRPr="00E11A59">
              <w:rPr>
                <w:rStyle w:val="Strong"/>
                <w:color w:val="000000"/>
                <w:sz w:val="18"/>
                <w:szCs w:val="18"/>
              </w:rPr>
              <w:t>YAĞMUR</w:t>
            </w:r>
            <w:r w:rsidRPr="00E11A59">
              <w:rPr>
                <w:color w:val="000000"/>
                <w:sz w:val="18"/>
                <w:szCs w:val="18"/>
              </w:rPr>
              <w:br/>
              <w:t xml:space="preserve">Yağ yağ yağmur, </w:t>
            </w:r>
            <w:r w:rsidRPr="00E11A59">
              <w:rPr>
                <w:color w:val="000000"/>
                <w:sz w:val="18"/>
                <w:szCs w:val="18"/>
              </w:rPr>
              <w:br/>
              <w:t xml:space="preserve">Teknede hamur, </w:t>
            </w:r>
            <w:r w:rsidRPr="00E11A59">
              <w:rPr>
                <w:color w:val="000000"/>
                <w:sz w:val="18"/>
                <w:szCs w:val="18"/>
              </w:rPr>
              <w:br/>
              <w:t xml:space="preserve">Bahçede çamur, </w:t>
            </w:r>
            <w:r w:rsidRPr="00E11A59">
              <w:rPr>
                <w:color w:val="000000"/>
                <w:sz w:val="18"/>
                <w:szCs w:val="18"/>
              </w:rPr>
              <w:br/>
              <w:t xml:space="preserve">Ver Allah'ım ver, </w:t>
            </w:r>
            <w:r w:rsidRPr="00E11A59">
              <w:rPr>
                <w:color w:val="000000"/>
                <w:sz w:val="18"/>
                <w:szCs w:val="18"/>
              </w:rPr>
              <w:br/>
              <w:t>Sicim gibi yağmur.</w:t>
            </w:r>
          </w:p>
          <w:p w:rsidR="006169DB" w:rsidRPr="00A47C06" w:rsidRDefault="006169DB" w:rsidP="00E11A59">
            <w:pPr>
              <w:rPr>
                <w:b/>
                <w:sz w:val="20"/>
                <w:szCs w:val="20"/>
              </w:rPr>
            </w:pPr>
            <w:r w:rsidRPr="00E11A59">
              <w:rPr>
                <w:rStyle w:val="Strong"/>
                <w:color w:val="000000"/>
                <w:sz w:val="18"/>
                <w:szCs w:val="18"/>
              </w:rPr>
              <w:t>TOP</w:t>
            </w:r>
            <w:r w:rsidRPr="00E11A59">
              <w:rPr>
                <w:color w:val="000000"/>
                <w:sz w:val="18"/>
                <w:szCs w:val="18"/>
              </w:rPr>
              <w:br/>
              <w:t xml:space="preserve">Bir iki üç </w:t>
            </w:r>
            <w:r w:rsidRPr="00E11A59">
              <w:rPr>
                <w:color w:val="000000"/>
                <w:sz w:val="18"/>
                <w:szCs w:val="18"/>
              </w:rPr>
              <w:br/>
              <w:t xml:space="preserve">Söylemesi güç </w:t>
            </w:r>
            <w:r w:rsidRPr="00E11A59">
              <w:rPr>
                <w:color w:val="000000"/>
                <w:sz w:val="18"/>
                <w:szCs w:val="18"/>
              </w:rPr>
              <w:br/>
              <w:t xml:space="preserve">Sana verdim bir elma </w:t>
            </w:r>
            <w:r w:rsidRPr="00E11A59">
              <w:rPr>
                <w:color w:val="000000"/>
                <w:sz w:val="18"/>
                <w:szCs w:val="18"/>
              </w:rPr>
              <w:br/>
              <w:t xml:space="preserve">Adını koydum Fatma </w:t>
            </w:r>
            <w:r w:rsidRPr="00E11A59">
              <w:rPr>
                <w:color w:val="000000"/>
                <w:sz w:val="18"/>
                <w:szCs w:val="18"/>
              </w:rPr>
              <w:br/>
              <w:t xml:space="preserve">Hop hop hop </w:t>
            </w:r>
            <w:r w:rsidRPr="00E11A59">
              <w:rPr>
                <w:color w:val="000000"/>
                <w:sz w:val="18"/>
                <w:szCs w:val="18"/>
              </w:rPr>
              <w:br/>
              <w:t>Bir büyük altın top</w:t>
            </w:r>
          </w:p>
        </w:tc>
        <w:tc>
          <w:tcPr>
            <w:tcW w:w="1670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A47C06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6169DB" w:rsidRPr="00A47C06" w:rsidRDefault="006169DB" w:rsidP="005172CD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84" w:type="dxa"/>
            <w:vMerge/>
            <w:shd w:val="clear" w:color="auto" w:fill="FFFFFF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2 ders saati</w:t>
            </w:r>
          </w:p>
        </w:tc>
      </w:tr>
      <w:tr w:rsidR="006169DB" w:rsidRPr="00635815" w:rsidTr="005172CD">
        <w:trPr>
          <w:cantSplit/>
          <w:trHeight w:val="1239"/>
        </w:trPr>
        <w:tc>
          <w:tcPr>
            <w:tcW w:w="540" w:type="dxa"/>
            <w:vMerge/>
            <w:vAlign w:val="center"/>
          </w:tcPr>
          <w:p w:rsidR="006169DB" w:rsidRPr="00635815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/>
            <w:textDirection w:val="btLr"/>
            <w:vAlign w:val="center"/>
          </w:tcPr>
          <w:p w:rsidR="006169DB" w:rsidRPr="00A47C06" w:rsidRDefault="006169DB" w:rsidP="0021136D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30.03.2011</w:t>
            </w:r>
          </w:p>
        </w:tc>
        <w:tc>
          <w:tcPr>
            <w:tcW w:w="2340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A47C06">
              <w:rPr>
                <w:b/>
                <w:sz w:val="20"/>
                <w:szCs w:val="20"/>
              </w:rPr>
              <w:t>SOSYAL ETKİNLİKLER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A47C06">
              <w:rPr>
                <w:b/>
                <w:sz w:val="20"/>
                <w:szCs w:val="20"/>
              </w:rPr>
              <w:t>İşbirliği yapar</w:t>
            </w:r>
          </w:p>
        </w:tc>
        <w:tc>
          <w:tcPr>
            <w:tcW w:w="2520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FFFFFF"/>
            <w:vAlign w:val="center"/>
          </w:tcPr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A47C06">
              <w:rPr>
                <w:b/>
                <w:sz w:val="20"/>
                <w:szCs w:val="20"/>
              </w:rPr>
              <w:t>Sınıf rehber öğretmeni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169DB" w:rsidRPr="00A47C06" w:rsidRDefault="006169DB" w:rsidP="005172CD">
            <w:pPr>
              <w:ind w:left="-108"/>
              <w:rPr>
                <w:b/>
                <w:sz w:val="20"/>
                <w:szCs w:val="20"/>
              </w:rPr>
            </w:pPr>
          </w:p>
        </w:tc>
        <w:tc>
          <w:tcPr>
            <w:tcW w:w="1784" w:type="dxa"/>
            <w:vMerge/>
            <w:shd w:val="clear" w:color="auto" w:fill="FFFFFF"/>
            <w:vAlign w:val="center"/>
          </w:tcPr>
          <w:p w:rsidR="006169DB" w:rsidRPr="00A47C06" w:rsidRDefault="006169DB" w:rsidP="0021136D">
            <w:pPr>
              <w:rPr>
                <w:b/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FFFFFF"/>
            <w:vAlign w:val="center"/>
          </w:tcPr>
          <w:p w:rsidR="006169DB" w:rsidRPr="00635815" w:rsidRDefault="006169DB" w:rsidP="0021136D">
            <w:pPr>
              <w:jc w:val="center"/>
              <w:rPr>
                <w:b/>
                <w:sz w:val="20"/>
                <w:szCs w:val="20"/>
              </w:rPr>
            </w:pPr>
            <w:r w:rsidRPr="00635815">
              <w:rPr>
                <w:b/>
                <w:sz w:val="20"/>
                <w:szCs w:val="20"/>
              </w:rPr>
              <w:t>1 ders saati</w:t>
            </w:r>
          </w:p>
          <w:p w:rsidR="006169DB" w:rsidRPr="00A47C06" w:rsidRDefault="006169DB" w:rsidP="0021136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169DB" w:rsidRPr="00635815" w:rsidRDefault="006169DB" w:rsidP="008B786B">
      <w:pPr>
        <w:rPr>
          <w:sz w:val="20"/>
          <w:szCs w:val="20"/>
        </w:rPr>
      </w:pPr>
    </w:p>
    <w:p w:rsidR="006169DB" w:rsidRPr="00635815" w:rsidRDefault="006169DB" w:rsidP="008B786B">
      <w:pPr>
        <w:rPr>
          <w:b/>
          <w:sz w:val="20"/>
          <w:szCs w:val="20"/>
        </w:rPr>
      </w:pPr>
      <w:r w:rsidRPr="00635815">
        <w:rPr>
          <w:sz w:val="20"/>
          <w:szCs w:val="20"/>
        </w:rPr>
        <w:t xml:space="preserve">       </w:t>
      </w:r>
      <w:r>
        <w:rPr>
          <w:b/>
          <w:sz w:val="20"/>
          <w:szCs w:val="20"/>
        </w:rPr>
        <w:t xml:space="preserve"> Mehmet Emin AKDEMİR</w:t>
      </w:r>
      <w:r w:rsidRPr="00635815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</w:t>
      </w:r>
      <w:r w:rsidRPr="0063581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Orhan ÇELİK</w:t>
      </w:r>
    </w:p>
    <w:p w:rsidR="006169DB" w:rsidRDefault="006169DB" w:rsidP="008B786B">
      <w:pPr>
        <w:rPr>
          <w:b/>
          <w:sz w:val="20"/>
          <w:szCs w:val="20"/>
        </w:rPr>
      </w:pPr>
      <w:r w:rsidRPr="00635815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</w:t>
      </w:r>
      <w:r w:rsidRPr="00635815">
        <w:rPr>
          <w:b/>
          <w:sz w:val="20"/>
          <w:szCs w:val="20"/>
        </w:rPr>
        <w:t xml:space="preserve">    Sınıf Öğretmeni                                                                                                                                                                           Okul Müdürü</w:t>
      </w:r>
    </w:p>
    <w:p w:rsidR="006169DB" w:rsidRDefault="006169DB"/>
    <w:sectPr w:rsidR="006169DB" w:rsidSect="005172CD">
      <w:pgSz w:w="16838" w:h="11906" w:orient="landscape"/>
      <w:pgMar w:top="28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9DB" w:rsidRDefault="006169DB" w:rsidP="00E11A59">
      <w:r>
        <w:separator/>
      </w:r>
    </w:p>
  </w:endnote>
  <w:endnote w:type="continuationSeparator" w:id="0">
    <w:p w:rsidR="006169DB" w:rsidRDefault="006169DB" w:rsidP="00E11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9DB" w:rsidRDefault="006169DB" w:rsidP="00E11A59">
      <w:r>
        <w:separator/>
      </w:r>
    </w:p>
  </w:footnote>
  <w:footnote w:type="continuationSeparator" w:id="0">
    <w:p w:rsidR="006169DB" w:rsidRDefault="006169DB" w:rsidP="00E11A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86B"/>
    <w:rsid w:val="00012EDF"/>
    <w:rsid w:val="000228AB"/>
    <w:rsid w:val="000306C1"/>
    <w:rsid w:val="000E0A9E"/>
    <w:rsid w:val="001241FD"/>
    <w:rsid w:val="0021136D"/>
    <w:rsid w:val="00262128"/>
    <w:rsid w:val="00303A4E"/>
    <w:rsid w:val="0044372A"/>
    <w:rsid w:val="00466A5A"/>
    <w:rsid w:val="005172CD"/>
    <w:rsid w:val="00566311"/>
    <w:rsid w:val="00582020"/>
    <w:rsid w:val="005D50F3"/>
    <w:rsid w:val="006169DB"/>
    <w:rsid w:val="00635815"/>
    <w:rsid w:val="00653E5E"/>
    <w:rsid w:val="006F3E7C"/>
    <w:rsid w:val="00750D81"/>
    <w:rsid w:val="007B7CBB"/>
    <w:rsid w:val="007C71E3"/>
    <w:rsid w:val="00851158"/>
    <w:rsid w:val="008B786B"/>
    <w:rsid w:val="00981342"/>
    <w:rsid w:val="00985C28"/>
    <w:rsid w:val="009E5FF2"/>
    <w:rsid w:val="00A47C06"/>
    <w:rsid w:val="00A810CC"/>
    <w:rsid w:val="00AC5F4D"/>
    <w:rsid w:val="00B0610E"/>
    <w:rsid w:val="00B64DEB"/>
    <w:rsid w:val="00BC785D"/>
    <w:rsid w:val="00D21CC8"/>
    <w:rsid w:val="00DB3350"/>
    <w:rsid w:val="00E11A59"/>
    <w:rsid w:val="00E5752C"/>
    <w:rsid w:val="00EA7EAF"/>
    <w:rsid w:val="00FB4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86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785D"/>
    <w:pPr>
      <w:keepNext/>
      <w:ind w:left="360"/>
      <w:jc w:val="center"/>
      <w:outlineLvl w:val="0"/>
    </w:pPr>
    <w:rPr>
      <w:rFonts w:ascii="Comic Sans MS" w:hAnsi="Comic Sans MS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785D"/>
    <w:rPr>
      <w:rFonts w:ascii="Comic Sans MS" w:hAnsi="Comic Sans MS" w:cs="Times New Roman"/>
      <w:b/>
      <w:sz w:val="20"/>
      <w:szCs w:val="20"/>
      <w:lang w:eastAsia="tr-TR"/>
    </w:rPr>
  </w:style>
  <w:style w:type="character" w:customStyle="1" w:styleId="Normal1">
    <w:name w:val="Normal1"/>
    <w:uiPriority w:val="99"/>
    <w:rsid w:val="008B786B"/>
    <w:rPr>
      <w:rFonts w:ascii="Helvetica" w:hAnsi="Helvetica"/>
      <w:sz w:val="24"/>
    </w:rPr>
  </w:style>
  <w:style w:type="character" w:styleId="Strong">
    <w:name w:val="Strong"/>
    <w:basedOn w:val="DefaultParagraphFont"/>
    <w:uiPriority w:val="99"/>
    <w:qFormat/>
    <w:rsid w:val="00E11A5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E11A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1A5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E11A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1A59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1241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3</Pages>
  <Words>1307</Words>
  <Characters>7454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edanur</cp:lastModifiedBy>
  <cp:revision>7</cp:revision>
  <dcterms:created xsi:type="dcterms:W3CDTF">2011-02-26T11:31:00Z</dcterms:created>
  <dcterms:modified xsi:type="dcterms:W3CDTF">2011-02-27T19:14:00Z</dcterms:modified>
</cp:coreProperties>
</file>