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110" w:rsidRDefault="00D71110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7.45pt;margin-top:-12.95pt;width:0;height:786.75pt;z-index:251658240" o:connectortype="straight"/>
        </w:pict>
      </w:r>
      <w:r w:rsidRPr="00E42B84">
        <w:rPr>
          <w:rFonts w:ascii="Hand writing Mutlu" w:hAnsi="Hand writing Mutlu"/>
        </w:rPr>
        <w:t>Adı Soyadı:</w:t>
      </w:r>
      <w:r w:rsidRPr="00E42B84">
        <w:t>………………………………………</w:t>
      </w:r>
      <w:r w:rsidRPr="00E42B84">
        <w:rPr>
          <w:rFonts w:ascii="Hand writing Mutlu" w:hAnsi="Hand writing Mutlu"/>
        </w:rPr>
        <w:t>..</w:t>
      </w: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1) En büyük ısı ve ışık kaynağı aşağıdaki</w:t>
      </w:r>
      <w:r>
        <w:rPr>
          <w:rFonts w:ascii="Century Gothic" w:hAnsi="Century Gothic"/>
          <w:b/>
          <w:sz w:val="24"/>
          <w:szCs w:val="24"/>
        </w:rPr>
        <w:t>-</w:t>
      </w:r>
      <w:r w:rsidRPr="002C66CD">
        <w:rPr>
          <w:rFonts w:ascii="Century Gothic" w:hAnsi="Century Gothic"/>
          <w:b/>
          <w:sz w:val="24"/>
          <w:szCs w:val="24"/>
        </w:rPr>
        <w:t>lerden hangisidir?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Dünya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Ay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Güneş</w:t>
      </w:r>
    </w:p>
    <w:p w:rsidR="00D71110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2) Dünya'mızın güneş ışınlarını alan kısmı ne olur?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Gece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 xml:space="preserve">B) </w:t>
      </w:r>
      <w:r w:rsidRPr="002C66CD">
        <w:rPr>
          <w:rFonts w:ascii="Century Gothic" w:hAnsi="Century Gothic"/>
          <w:sz w:val="24"/>
          <w:szCs w:val="24"/>
        </w:rPr>
        <w:t>Gündüz</w:t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Hiçbir şey olmaz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2C66CD">
        <w:rPr>
          <w:rFonts w:ascii="Century Gothic" w:hAnsi="Century Gothic"/>
          <w:b/>
          <w:sz w:val="24"/>
          <w:szCs w:val="24"/>
        </w:rPr>
        <w:t xml:space="preserve">3) </w:t>
      </w:r>
      <w:r w:rsidRPr="002C66CD">
        <w:rPr>
          <w:rFonts w:ascii="Century Gothic" w:hAnsi="Century Gothic"/>
          <w:b/>
          <w:bCs/>
          <w:sz w:val="24"/>
          <w:szCs w:val="24"/>
        </w:rPr>
        <w:t>Sabah okula gelince arkadaşlarımıza ne demeliyiz.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İyi geceler.</w:t>
      </w:r>
      <w:r w:rsidRPr="002C66CD">
        <w:rPr>
          <w:rFonts w:ascii="Century Gothic" w:hAnsi="Century Gothic"/>
          <w:sz w:val="24"/>
          <w:szCs w:val="24"/>
        </w:rPr>
        <w:tab/>
        <w:t xml:space="preserve">  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 xml:space="preserve">B) </w:t>
      </w:r>
      <w:r w:rsidRPr="002C66CD">
        <w:rPr>
          <w:rFonts w:ascii="Century Gothic" w:hAnsi="Century Gothic"/>
          <w:sz w:val="24"/>
          <w:szCs w:val="24"/>
        </w:rPr>
        <w:t>Günaydın.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Görüşürüz.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4)</w:t>
      </w:r>
      <w:r w:rsidRPr="002C66CD">
        <w:rPr>
          <w:rFonts w:ascii="Century Gothic" w:hAnsi="Century Gothic"/>
          <w:sz w:val="24"/>
          <w:szCs w:val="24"/>
        </w:rPr>
        <w:t xml:space="preserve"> </w:t>
      </w:r>
      <w:r w:rsidRPr="002C66CD">
        <w:rPr>
          <w:rFonts w:ascii="Century Gothic" w:hAnsi="Century Gothic" w:cs="Arial TUR"/>
          <w:b/>
          <w:bCs/>
          <w:sz w:val="24"/>
          <w:szCs w:val="24"/>
        </w:rPr>
        <w:t>Yazı tahtamızın üst tarafında kimin resmi durmaktadır.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Mehmet Akif Ersoy’un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Ziya Gökalp’ın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 xml:space="preserve">C) </w:t>
      </w:r>
      <w:r w:rsidRPr="002C66CD">
        <w:rPr>
          <w:rFonts w:ascii="Century Gothic" w:hAnsi="Century Gothic"/>
          <w:sz w:val="24"/>
          <w:szCs w:val="24"/>
        </w:rPr>
        <w:t>Atatürk’ün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5)</w:t>
      </w:r>
      <w:r w:rsidRPr="002C66CD">
        <w:rPr>
          <w:rFonts w:ascii="Century Gothic" w:hAnsi="Century Gothic"/>
          <w:sz w:val="24"/>
          <w:szCs w:val="24"/>
        </w:rPr>
        <w:t xml:space="preserve"> </w:t>
      </w:r>
      <w:r w:rsidRPr="002C66CD">
        <w:rPr>
          <w:rFonts w:ascii="Century Gothic" w:hAnsi="Century Gothic"/>
          <w:b/>
          <w:sz w:val="24"/>
          <w:szCs w:val="24"/>
        </w:rPr>
        <w:t>Bir cismi  görmemiz için ne gerekir?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Gözlük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ısı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b/>
          <w:sz w:val="24"/>
          <w:szCs w:val="24"/>
        </w:rPr>
        <w:t xml:space="preserve">C) </w:t>
      </w:r>
      <w:r w:rsidRPr="002C66CD">
        <w:rPr>
          <w:rFonts w:ascii="Century Gothic" w:hAnsi="Century Gothic"/>
          <w:sz w:val="24"/>
          <w:szCs w:val="24"/>
        </w:rPr>
        <w:t>Işık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6)</w:t>
      </w:r>
      <w:r w:rsidRPr="002C66CD">
        <w:rPr>
          <w:rFonts w:ascii="Century Gothic" w:hAnsi="Century Gothic"/>
          <w:sz w:val="24"/>
          <w:szCs w:val="24"/>
        </w:rPr>
        <w:t xml:space="preserve"> </w:t>
      </w:r>
      <w:r w:rsidRPr="002C66CD">
        <w:rPr>
          <w:rFonts w:ascii="Century Gothic" w:hAnsi="Century Gothic"/>
          <w:b/>
          <w:sz w:val="24"/>
          <w:szCs w:val="24"/>
        </w:rPr>
        <w:t>Gök  kuşağında  kaç  renk  vardır?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altı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yedi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 xml:space="preserve">C) </w:t>
      </w:r>
      <w:r w:rsidRPr="002C66CD">
        <w:rPr>
          <w:rFonts w:ascii="Century Gothic" w:hAnsi="Century Gothic"/>
          <w:sz w:val="24"/>
          <w:szCs w:val="24"/>
        </w:rPr>
        <w:t>sekiz</w:t>
      </w:r>
    </w:p>
    <w:p w:rsidR="00D71110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7) Işık az geldiğinde , göz  bebeği  ne  olur?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Göz bebeği büyür.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Göz bebeği küçülür.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Bir değişiklik olmaz.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2C66CD">
        <w:rPr>
          <w:rFonts w:ascii="Century Gothic" w:hAnsi="Century Gothic"/>
          <w:b/>
          <w:sz w:val="24"/>
          <w:szCs w:val="24"/>
        </w:rPr>
        <w:t>8) İşitme  duyumuz  nedir?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Göz                  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Kulak                            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 xml:space="preserve">C) </w:t>
      </w:r>
      <w:r w:rsidRPr="002C66CD">
        <w:rPr>
          <w:rFonts w:ascii="Century Gothic" w:hAnsi="Century Gothic"/>
          <w:sz w:val="24"/>
          <w:szCs w:val="24"/>
        </w:rPr>
        <w:t>Burun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9) Hangisi aydınlatma  aracıdır?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</w:t>
      </w:r>
      <w:r w:rsidRPr="002C66CD">
        <w:rPr>
          <w:rFonts w:ascii="Century Gothic" w:hAnsi="Century Gothic"/>
          <w:sz w:val="24"/>
          <w:szCs w:val="24"/>
        </w:rPr>
        <w:t xml:space="preserve">) cam          </w:t>
      </w:r>
      <w:r w:rsidRPr="002C66CD">
        <w:rPr>
          <w:rFonts w:ascii="Century Gothic" w:hAnsi="Century Gothic"/>
          <w:b/>
          <w:sz w:val="24"/>
          <w:szCs w:val="24"/>
        </w:rPr>
        <w:t>B</w:t>
      </w:r>
      <w:r w:rsidRPr="002C66CD">
        <w:rPr>
          <w:rFonts w:ascii="Century Gothic" w:hAnsi="Century Gothic"/>
          <w:sz w:val="24"/>
          <w:szCs w:val="24"/>
        </w:rPr>
        <w:t xml:space="preserve">) mum              </w:t>
      </w:r>
      <w:r w:rsidRPr="002C66CD">
        <w:rPr>
          <w:rFonts w:ascii="Century Gothic" w:hAnsi="Century Gothic"/>
          <w:b/>
          <w:sz w:val="24"/>
          <w:szCs w:val="24"/>
        </w:rPr>
        <w:t>C</w:t>
      </w:r>
      <w:r w:rsidRPr="002C66CD">
        <w:rPr>
          <w:rFonts w:ascii="Century Gothic" w:hAnsi="Century Gothic"/>
          <w:sz w:val="24"/>
          <w:szCs w:val="24"/>
        </w:rPr>
        <w:t>) ayna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2C66CD">
        <w:rPr>
          <w:rFonts w:ascii="Century Gothic" w:hAnsi="Century Gothic"/>
          <w:b/>
          <w:sz w:val="24"/>
          <w:szCs w:val="24"/>
        </w:rPr>
        <w:t>10) Anî ve şiddetli  ses duyduğumuzda kulağımızı korumak için ne yapmalıyız?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Kaçmalıyız.</w:t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Masanın altına saklanmalıyız.</w:t>
      </w:r>
      <w:r w:rsidRPr="002C66CD">
        <w:rPr>
          <w:rFonts w:ascii="Century Gothic" w:hAnsi="Century Gothic"/>
          <w:b/>
          <w:sz w:val="24"/>
          <w:szCs w:val="24"/>
        </w:rPr>
        <w:t xml:space="preserve">    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Ağzımızı  açmalıyız.</w:t>
      </w:r>
    </w:p>
    <w:p w:rsidR="00D71110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11)</w:t>
      </w:r>
      <w:r w:rsidRPr="002C66CD">
        <w:rPr>
          <w:rFonts w:ascii="Century Gothic" w:hAnsi="Century Gothic"/>
          <w:sz w:val="24"/>
          <w:szCs w:val="24"/>
        </w:rPr>
        <w:t xml:space="preserve"> </w:t>
      </w:r>
      <w:r w:rsidRPr="002C66CD">
        <w:rPr>
          <w:rFonts w:ascii="Century Gothic" w:hAnsi="Century Gothic"/>
          <w:b/>
          <w:sz w:val="24"/>
          <w:szCs w:val="24"/>
        </w:rPr>
        <w:t>Aşağıdakilerden  hangisi  göz  için  zararlıdır?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Kitabı çok yakından  okumak.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Gözümüzü  temiz  tutmak.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Fazla  ışıktan  gözü  korumak.</w:t>
      </w:r>
    </w:p>
    <w:p w:rsidR="00D71110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2C66CD">
        <w:rPr>
          <w:rFonts w:ascii="Century Gothic" w:hAnsi="Century Gothic"/>
          <w:b/>
          <w:sz w:val="24"/>
          <w:szCs w:val="24"/>
        </w:rPr>
        <w:t>12)</w:t>
      </w:r>
      <w:r w:rsidRPr="002C66CD">
        <w:rPr>
          <w:rFonts w:ascii="Century Gothic" w:hAnsi="Century Gothic"/>
          <w:sz w:val="24"/>
          <w:szCs w:val="24"/>
        </w:rPr>
        <w:t xml:space="preserve"> </w:t>
      </w:r>
      <w:r w:rsidRPr="002C66CD">
        <w:rPr>
          <w:rFonts w:ascii="Century Gothic" w:hAnsi="Century Gothic"/>
          <w:b/>
          <w:sz w:val="24"/>
          <w:szCs w:val="24"/>
        </w:rPr>
        <w:t>Dünya, kendi çevresinde  dönerken güneş  ışınlarını  almayan  kısmında  ne  olur?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gündüz           </w:t>
      </w: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gece                </w:t>
      </w: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kış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 xml:space="preserve">13) Aşağıdakilerden hangisi  </w:t>
      </w:r>
      <w:r w:rsidRPr="002C66CD">
        <w:rPr>
          <w:rFonts w:ascii="Century Gothic" w:hAnsi="Century Gothic"/>
          <w:b/>
          <w:sz w:val="24"/>
          <w:szCs w:val="24"/>
          <w:u w:val="single"/>
        </w:rPr>
        <w:t>milli</w:t>
      </w:r>
      <w:r w:rsidRPr="002C66CD">
        <w:rPr>
          <w:rFonts w:ascii="Century Gothic" w:hAnsi="Century Gothic"/>
          <w:b/>
          <w:sz w:val="24"/>
          <w:szCs w:val="24"/>
        </w:rPr>
        <w:t xml:space="preserve"> bir bayramdır?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Kurban Bayramı                  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Zafer Bayramı                           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Ramazan Bayramı</w:t>
      </w:r>
    </w:p>
    <w:p w:rsidR="00D71110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14)</w:t>
      </w:r>
      <w:r w:rsidRPr="002C66CD">
        <w:rPr>
          <w:rFonts w:ascii="Century Gothic" w:hAnsi="Century Gothic"/>
          <w:sz w:val="24"/>
          <w:szCs w:val="24"/>
        </w:rPr>
        <w:t xml:space="preserve"> </w:t>
      </w:r>
      <w:r w:rsidRPr="002C66CD">
        <w:rPr>
          <w:rFonts w:ascii="Century Gothic" w:hAnsi="Century Gothic"/>
          <w:b/>
          <w:sz w:val="24"/>
          <w:szCs w:val="24"/>
        </w:rPr>
        <w:t>Aşağıdakilerden  hangisi  yumuşak  bir  sestir?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davulun  sesi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kuzunun  sesi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uçağın  sesi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15)</w:t>
      </w:r>
      <w:r w:rsidRPr="002C66CD">
        <w:rPr>
          <w:rFonts w:ascii="Century Gothic" w:hAnsi="Century Gothic"/>
          <w:sz w:val="24"/>
          <w:szCs w:val="24"/>
        </w:rPr>
        <w:t xml:space="preserve"> </w:t>
      </w:r>
      <w:r w:rsidRPr="002C66CD">
        <w:rPr>
          <w:rFonts w:ascii="Century Gothic" w:hAnsi="Century Gothic" w:cs="Arial TUR"/>
          <w:b/>
          <w:bCs/>
          <w:sz w:val="24"/>
          <w:szCs w:val="24"/>
        </w:rPr>
        <w:t>Boş zamanlarımızı nasıl değerlendirmeliyiz</w:t>
      </w:r>
      <w:r w:rsidRPr="002C66CD">
        <w:rPr>
          <w:rFonts w:ascii="Century Gothic" w:hAnsi="Century Gothic"/>
          <w:b/>
          <w:sz w:val="24"/>
          <w:szCs w:val="24"/>
        </w:rPr>
        <w:t>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Oyun oynayarak              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Bol bol televizyon izleyerek                  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Kitap okuyarak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255.95pt;margin-top:-9.2pt;width:0;height:786.75pt;z-index:251659264" o:connectortype="straight"/>
        </w:pict>
      </w:r>
      <w:r w:rsidRPr="002C66CD">
        <w:rPr>
          <w:rFonts w:ascii="Century Gothic" w:hAnsi="Century Gothic"/>
          <w:b/>
          <w:sz w:val="24"/>
          <w:szCs w:val="24"/>
        </w:rPr>
        <w:t>16)</w:t>
      </w:r>
      <w:r w:rsidRPr="002C66CD">
        <w:rPr>
          <w:rFonts w:ascii="Century Gothic" w:hAnsi="Century Gothic"/>
          <w:sz w:val="24"/>
          <w:szCs w:val="24"/>
        </w:rPr>
        <w:t xml:space="preserve"> </w:t>
      </w:r>
      <w:r w:rsidRPr="002C66CD">
        <w:rPr>
          <w:rFonts w:ascii="Century Gothic" w:hAnsi="Century Gothic" w:cs="Arial TUR"/>
          <w:b/>
          <w:bCs/>
          <w:sz w:val="24"/>
          <w:szCs w:val="24"/>
        </w:rPr>
        <w:t>Okulumuz hangi mevsiminde açılır</w:t>
      </w:r>
      <w:r w:rsidRPr="002C66CD">
        <w:rPr>
          <w:rFonts w:ascii="Century Gothic" w:hAnsi="Century Gothic"/>
          <w:b/>
          <w:sz w:val="24"/>
          <w:szCs w:val="24"/>
        </w:rPr>
        <w:t>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Sonbahar                  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Kış                           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İlkbahar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17)</w:t>
      </w:r>
      <w:r w:rsidRPr="002C66CD">
        <w:rPr>
          <w:rFonts w:ascii="Century Gothic" w:hAnsi="Century Gothic"/>
          <w:sz w:val="24"/>
          <w:szCs w:val="24"/>
        </w:rPr>
        <w:t xml:space="preserve"> </w:t>
      </w:r>
      <w:r w:rsidRPr="002C66CD">
        <w:rPr>
          <w:rFonts w:ascii="Century Gothic" w:hAnsi="Century Gothic" w:cs="Arial TUR"/>
          <w:b/>
          <w:bCs/>
          <w:sz w:val="24"/>
          <w:szCs w:val="24"/>
        </w:rPr>
        <w:t>Ülkemizde ........... zorunludur ve sekiz yıldır. Boş bırakılan yere ne yazılmalıdır</w:t>
      </w:r>
      <w:r w:rsidRPr="002C66CD">
        <w:rPr>
          <w:rFonts w:ascii="Century Gothic" w:hAnsi="Century Gothic"/>
          <w:b/>
          <w:sz w:val="24"/>
          <w:szCs w:val="24"/>
        </w:rPr>
        <w:t>?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Lise                  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İlköğretim                           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Üniversite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18)</w:t>
      </w:r>
      <w:r w:rsidRPr="002C66CD">
        <w:rPr>
          <w:rFonts w:ascii="Century Gothic" w:hAnsi="Century Gothic"/>
          <w:sz w:val="24"/>
          <w:szCs w:val="24"/>
        </w:rPr>
        <w:t xml:space="preserve"> </w:t>
      </w:r>
      <w:r w:rsidRPr="002C66CD">
        <w:rPr>
          <w:rFonts w:ascii="Century Gothic" w:hAnsi="Century Gothic" w:cs="Arial TUR"/>
          <w:b/>
          <w:bCs/>
          <w:sz w:val="24"/>
          <w:szCs w:val="24"/>
        </w:rPr>
        <w:t>Okulumuzda ders yaptığımız yere ne ad verilir?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Kütüphane                  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Derslik                           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Kantin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19)</w:t>
      </w:r>
      <w:r w:rsidRPr="002C66CD">
        <w:rPr>
          <w:rFonts w:ascii="Century Gothic" w:hAnsi="Century Gothic"/>
          <w:sz w:val="24"/>
          <w:szCs w:val="24"/>
        </w:rPr>
        <w:t xml:space="preserve"> </w:t>
      </w:r>
      <w:r w:rsidRPr="002C66CD">
        <w:rPr>
          <w:rFonts w:ascii="Century Gothic" w:hAnsi="Century Gothic" w:cs="Arial TUR"/>
          <w:b/>
          <w:bCs/>
          <w:sz w:val="24"/>
          <w:szCs w:val="24"/>
        </w:rPr>
        <w:t>İlköğretim Haftasını ne zaman  kutlarız?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Okulların açıldığı ilk hafta               </w:t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Okullar açılmadan bir hafta önce 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Okullar açıldıktan bir hafta sonra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2C66CD">
        <w:rPr>
          <w:rFonts w:ascii="Century Gothic" w:hAnsi="Century Gothic"/>
          <w:b/>
          <w:sz w:val="24"/>
          <w:szCs w:val="24"/>
        </w:rPr>
        <w:t xml:space="preserve">20) </w:t>
      </w:r>
      <w:r w:rsidRPr="002C66CD">
        <w:rPr>
          <w:rFonts w:ascii="Century Gothic" w:hAnsi="Century Gothic" w:cs="Arial TUR"/>
          <w:b/>
          <w:bCs/>
          <w:sz w:val="24"/>
          <w:szCs w:val="24"/>
        </w:rPr>
        <w:t>Okullar hangi ayda açılır.</w:t>
      </w:r>
      <w:r w:rsidRPr="002C66CD">
        <w:rPr>
          <w:rFonts w:ascii="Century Gothic" w:hAnsi="Century Gothic"/>
          <w:b/>
          <w:sz w:val="24"/>
          <w:szCs w:val="24"/>
        </w:rPr>
        <w:t>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Haziran        </w:t>
      </w: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Eylül             </w:t>
      </w: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Ocak</w:t>
      </w:r>
    </w:p>
    <w:p w:rsidR="00D71110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21)</w:t>
      </w:r>
      <w:r w:rsidRPr="002C66CD">
        <w:rPr>
          <w:rFonts w:ascii="Century Gothic" w:hAnsi="Century Gothic"/>
          <w:sz w:val="24"/>
          <w:szCs w:val="24"/>
        </w:rPr>
        <w:t xml:space="preserve"> </w:t>
      </w:r>
      <w:r w:rsidRPr="002C66CD">
        <w:rPr>
          <w:rFonts w:ascii="Century Gothic" w:hAnsi="Century Gothic"/>
          <w:b/>
          <w:sz w:val="24"/>
          <w:szCs w:val="24"/>
        </w:rPr>
        <w:t>Aşağıdakilerden hangisi “ Eğitici Çalışmaların” yararlarından değildir?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Sorumluluk bilinci kazanılır.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İşbirliği ve dayanışma  bilinci edinilir.</w:t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Ders çalışma ve ödev yapma alışkanlığı kazanılır.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22)</w:t>
      </w:r>
      <w:r w:rsidRPr="002C66CD">
        <w:rPr>
          <w:rFonts w:ascii="Century Gothic" w:hAnsi="Century Gothic"/>
          <w:b/>
          <w:sz w:val="24"/>
          <w:szCs w:val="24"/>
        </w:rPr>
        <w:t xml:space="preserve"> Aşağıda duyularımız ve organları eşleştirilmiştir. Bu eşleştirmelerden hangisi doğrudur?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dil – dokunma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göz – tat alma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kulak – işitme</w:t>
      </w: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23) Vücudumuzda kanın dolaşmasını sağlayan organ  aşağıdakilerden hangisidir?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kalp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2C66CD">
        <w:rPr>
          <w:rFonts w:ascii="Century Gothic" w:hAnsi="Century Gothic"/>
          <w:sz w:val="24"/>
          <w:szCs w:val="24"/>
        </w:rPr>
        <w:t>mide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akciğerler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24)</w:t>
      </w:r>
      <w:r w:rsidRPr="002C66CD">
        <w:rPr>
          <w:rFonts w:ascii="Century Gothic" w:hAnsi="Century Gothic"/>
          <w:sz w:val="24"/>
          <w:szCs w:val="24"/>
        </w:rPr>
        <w:t xml:space="preserve"> </w:t>
      </w:r>
      <w:r w:rsidRPr="002C66CD">
        <w:rPr>
          <w:rFonts w:ascii="Century Gothic" w:hAnsi="Century Gothic"/>
          <w:b/>
          <w:sz w:val="24"/>
          <w:szCs w:val="24"/>
        </w:rPr>
        <w:t>Sağlıklı olabilmek için aşağıda</w:t>
      </w:r>
      <w:r>
        <w:rPr>
          <w:rFonts w:ascii="Century Gothic" w:hAnsi="Century Gothic"/>
          <w:b/>
          <w:sz w:val="24"/>
          <w:szCs w:val="24"/>
        </w:rPr>
        <w:t>-</w:t>
      </w:r>
      <w:r w:rsidRPr="002C66CD">
        <w:rPr>
          <w:rFonts w:ascii="Century Gothic" w:hAnsi="Century Gothic"/>
          <w:b/>
          <w:sz w:val="24"/>
          <w:szCs w:val="24"/>
        </w:rPr>
        <w:t>kilerden hangisinin yapılması uygun olmaz?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Düzenli spor yapmak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>Günde 4-5 öğün yemek yemek</w:t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Abur cubur yememek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Pr="002C66CD" w:rsidRDefault="00D71110" w:rsidP="002C66CD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25)</w:t>
      </w:r>
      <w:r w:rsidRPr="002C66CD">
        <w:rPr>
          <w:rFonts w:ascii="Century Gothic" w:hAnsi="Century Gothic"/>
          <w:sz w:val="24"/>
          <w:szCs w:val="24"/>
        </w:rPr>
        <w:t xml:space="preserve"> Bir futbol oyununda yan hakem topun oyun dışına çıktığını elindeki bayrağı havaya kaldırarak belirtmektedir. </w:t>
      </w:r>
      <w:r w:rsidRPr="002C66CD">
        <w:rPr>
          <w:rFonts w:ascii="Century Gothic" w:hAnsi="Century Gothic"/>
          <w:b/>
          <w:sz w:val="24"/>
          <w:szCs w:val="24"/>
        </w:rPr>
        <w:t>Buna göre futbolcu ile hakem arasında hangi duyu organı kullanılarak iletişim kurulmuştur?</w:t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sz w:val="24"/>
          <w:szCs w:val="24"/>
        </w:rPr>
        <w:tab/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A)</w:t>
      </w:r>
      <w:r w:rsidRPr="002C66CD">
        <w:rPr>
          <w:rFonts w:ascii="Century Gothic" w:hAnsi="Century Gothic"/>
          <w:sz w:val="24"/>
          <w:szCs w:val="24"/>
        </w:rPr>
        <w:t xml:space="preserve"> görme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B)</w:t>
      </w:r>
      <w:r w:rsidRPr="002C66CD">
        <w:rPr>
          <w:rFonts w:ascii="Century Gothic" w:hAnsi="Century Gothic"/>
          <w:sz w:val="24"/>
          <w:szCs w:val="24"/>
        </w:rPr>
        <w:t xml:space="preserve"> işitme</w:t>
      </w:r>
      <w:r w:rsidRPr="002C66CD">
        <w:rPr>
          <w:rFonts w:ascii="Century Gothic" w:hAnsi="Century Gothic"/>
          <w:sz w:val="24"/>
          <w:szCs w:val="24"/>
        </w:rPr>
        <w:tab/>
      </w:r>
      <w:r w:rsidRPr="002C66CD">
        <w:rPr>
          <w:rFonts w:ascii="Century Gothic" w:hAnsi="Century Gothic"/>
          <w:sz w:val="24"/>
          <w:szCs w:val="24"/>
        </w:rPr>
        <w:tab/>
      </w:r>
    </w:p>
    <w:p w:rsidR="00D71110" w:rsidRPr="002C66CD" w:rsidRDefault="00D71110" w:rsidP="002C66CD">
      <w:pPr>
        <w:pStyle w:val="NoSpacing"/>
        <w:rPr>
          <w:rFonts w:ascii="Century Gothic" w:hAnsi="Century Gothic"/>
          <w:sz w:val="24"/>
          <w:szCs w:val="24"/>
        </w:rPr>
      </w:pPr>
      <w:r w:rsidRPr="002C66CD">
        <w:rPr>
          <w:rFonts w:ascii="Century Gothic" w:hAnsi="Century Gothic"/>
          <w:b/>
          <w:sz w:val="24"/>
          <w:szCs w:val="24"/>
        </w:rPr>
        <w:t>C)</w:t>
      </w:r>
      <w:r w:rsidRPr="002C66CD">
        <w:rPr>
          <w:rFonts w:ascii="Century Gothic" w:hAnsi="Century Gothic"/>
          <w:sz w:val="24"/>
          <w:szCs w:val="24"/>
        </w:rPr>
        <w:t xml:space="preserve"> dokunma</w:t>
      </w:r>
    </w:p>
    <w:p w:rsidR="00D71110" w:rsidRDefault="00D71110" w:rsidP="0041254E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41254E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41254E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41254E">
      <w:pPr>
        <w:pStyle w:val="NoSpacing"/>
        <w:rPr>
          <w:rFonts w:ascii="Century Gothic" w:hAnsi="Century Gothic"/>
          <w:sz w:val="24"/>
          <w:szCs w:val="24"/>
        </w:rPr>
      </w:pPr>
    </w:p>
    <w:p w:rsidR="00D71110" w:rsidRDefault="00D71110" w:rsidP="0041254E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…..    </w:t>
      </w:r>
      <w:r w:rsidRPr="00E81C76">
        <w:rPr>
          <w:rFonts w:ascii="Century Gothic" w:hAnsi="Century Gothic"/>
          <w:sz w:val="24"/>
          <w:szCs w:val="24"/>
        </w:rPr>
        <w:t xml:space="preserve">BAŞARILAR                                                                                                          </w:t>
      </w:r>
      <w:r w:rsidRPr="00E81C76">
        <w:rPr>
          <w:rFonts w:ascii="Century Gothic" w:hAnsi="Century Gothic"/>
          <w:b/>
          <w:sz w:val="24"/>
          <w:szCs w:val="24"/>
        </w:rPr>
        <w:t xml:space="preserve">   </w:t>
      </w:r>
    </w:p>
    <w:p w:rsidR="00D71110" w:rsidRDefault="00D71110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Default="00D71110" w:rsidP="0041254E">
      <w:pPr>
        <w:pStyle w:val="NoSpacing"/>
        <w:rPr>
          <w:rFonts w:ascii="Century Gothic" w:hAnsi="Century Gothic"/>
          <w:b/>
          <w:sz w:val="24"/>
          <w:szCs w:val="24"/>
        </w:rPr>
      </w:pPr>
      <w:hyperlink r:id="rId5" w:history="1">
        <w:r>
          <w:rPr>
            <w:rStyle w:val="Hyperlink"/>
            <w:rFonts w:ascii="Times New Roman" w:hAnsi="Times New Roman"/>
            <w:color w:val="C0C0C0"/>
            <w:sz w:val="16"/>
            <w:szCs w:val="16"/>
          </w:rPr>
          <w:t>www.sorubak.com</w:t>
        </w:r>
      </w:hyperlink>
    </w:p>
    <w:p w:rsidR="00D71110" w:rsidRDefault="00D71110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D71110" w:rsidRPr="00E42B84" w:rsidRDefault="00D71110" w:rsidP="0041254E">
      <w:pPr>
        <w:pStyle w:val="NoSpacing"/>
        <w:rPr>
          <w:rFonts w:ascii="Hand writing Mutlu" w:hAnsi="Hand writing Mutlu"/>
        </w:rPr>
      </w:pPr>
      <w:r w:rsidRPr="00E81C76">
        <w:rPr>
          <w:rFonts w:ascii="Century Gothic" w:hAnsi="Century Gothic"/>
          <w:sz w:val="24"/>
          <w:szCs w:val="24"/>
        </w:rPr>
        <w:t>Not: Her soru</w:t>
      </w:r>
      <w:r w:rsidRPr="00E81C76">
        <w:rPr>
          <w:rFonts w:ascii="Century Gothic" w:hAnsi="Century Gothic"/>
          <w:b/>
          <w:sz w:val="24"/>
          <w:szCs w:val="24"/>
        </w:rPr>
        <w:t xml:space="preserve"> 4</w:t>
      </w:r>
      <w:r w:rsidRPr="00E81C76">
        <w:rPr>
          <w:rFonts w:ascii="Century Gothic" w:hAnsi="Century Gothic"/>
          <w:sz w:val="24"/>
          <w:szCs w:val="24"/>
        </w:rPr>
        <w:t xml:space="preserve"> puandır.   </w:t>
      </w:r>
    </w:p>
    <w:sectPr w:rsidR="00D71110" w:rsidRPr="00E42B84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72B1D"/>
    <w:multiLevelType w:val="hybridMultilevel"/>
    <w:tmpl w:val="667E617C"/>
    <w:lvl w:ilvl="0" w:tplc="F4CE3220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D951880"/>
    <w:multiLevelType w:val="hybridMultilevel"/>
    <w:tmpl w:val="4AF286F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954"/>
    <w:rsid w:val="00024CE9"/>
    <w:rsid w:val="00032095"/>
    <w:rsid w:val="000372B7"/>
    <w:rsid w:val="0004106E"/>
    <w:rsid w:val="000D46F9"/>
    <w:rsid w:val="00114928"/>
    <w:rsid w:val="001327CE"/>
    <w:rsid w:val="001527F6"/>
    <w:rsid w:val="00171CE1"/>
    <w:rsid w:val="001B7BD6"/>
    <w:rsid w:val="001C4AAB"/>
    <w:rsid w:val="0021729B"/>
    <w:rsid w:val="00254AD4"/>
    <w:rsid w:val="002A5520"/>
    <w:rsid w:val="002C663F"/>
    <w:rsid w:val="002C66CD"/>
    <w:rsid w:val="002E024B"/>
    <w:rsid w:val="00374DEF"/>
    <w:rsid w:val="003D17B3"/>
    <w:rsid w:val="0041254E"/>
    <w:rsid w:val="00416477"/>
    <w:rsid w:val="004A25A5"/>
    <w:rsid w:val="004C434B"/>
    <w:rsid w:val="004F1EC5"/>
    <w:rsid w:val="005036FB"/>
    <w:rsid w:val="00520954"/>
    <w:rsid w:val="005252BD"/>
    <w:rsid w:val="005323A1"/>
    <w:rsid w:val="005E75A5"/>
    <w:rsid w:val="00627856"/>
    <w:rsid w:val="00633194"/>
    <w:rsid w:val="00633B30"/>
    <w:rsid w:val="006366BE"/>
    <w:rsid w:val="0066357C"/>
    <w:rsid w:val="006C27D8"/>
    <w:rsid w:val="006D5512"/>
    <w:rsid w:val="006E2B93"/>
    <w:rsid w:val="0072072B"/>
    <w:rsid w:val="007720AD"/>
    <w:rsid w:val="007A1616"/>
    <w:rsid w:val="007C3F43"/>
    <w:rsid w:val="00814B3D"/>
    <w:rsid w:val="00845DD0"/>
    <w:rsid w:val="008A7F54"/>
    <w:rsid w:val="008D5A2A"/>
    <w:rsid w:val="008E48D7"/>
    <w:rsid w:val="00983CD9"/>
    <w:rsid w:val="00985D71"/>
    <w:rsid w:val="009D28A6"/>
    <w:rsid w:val="00AB7C6D"/>
    <w:rsid w:val="00AC7A67"/>
    <w:rsid w:val="00B13690"/>
    <w:rsid w:val="00B147E3"/>
    <w:rsid w:val="00BB602D"/>
    <w:rsid w:val="00BE7F9E"/>
    <w:rsid w:val="00C3073D"/>
    <w:rsid w:val="00C3086E"/>
    <w:rsid w:val="00C47878"/>
    <w:rsid w:val="00C86CC3"/>
    <w:rsid w:val="00CB1D31"/>
    <w:rsid w:val="00CC6694"/>
    <w:rsid w:val="00D62386"/>
    <w:rsid w:val="00D71110"/>
    <w:rsid w:val="00D828FF"/>
    <w:rsid w:val="00E00549"/>
    <w:rsid w:val="00E42B84"/>
    <w:rsid w:val="00E67527"/>
    <w:rsid w:val="00E75AA3"/>
    <w:rsid w:val="00E77FE9"/>
    <w:rsid w:val="00E81C76"/>
    <w:rsid w:val="00EB1571"/>
    <w:rsid w:val="00EE3D83"/>
    <w:rsid w:val="00F3082D"/>
    <w:rsid w:val="00F82147"/>
    <w:rsid w:val="00FA4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7A67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/>
      <w:iCs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C7A67"/>
    <w:rPr>
      <w:rFonts w:ascii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NoSpacing">
    <w:name w:val="No Spacing"/>
    <w:uiPriority w:val="99"/>
    <w:qFormat/>
    <w:rsid w:val="0052095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AC7A67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C7A67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odyTextIndent">
    <w:name w:val="Body Text Indent"/>
    <w:basedOn w:val="Normal"/>
    <w:link w:val="BodyTextIndentChar"/>
    <w:uiPriority w:val="99"/>
    <w:rsid w:val="00AC7A6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C7A67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F3082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2</Pages>
  <Words>527</Words>
  <Characters>3008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47</cp:revision>
  <dcterms:created xsi:type="dcterms:W3CDTF">2008-11-17T21:53:00Z</dcterms:created>
  <dcterms:modified xsi:type="dcterms:W3CDTF">2011-04-04T18:18:00Z</dcterms:modified>
</cp:coreProperties>
</file>