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75" w:rsidRDefault="001F2675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7.45pt;margin-top:-12.95pt;width:0;height:786.75pt;z-index:251658240" o:connectortype="straight"/>
        </w:pict>
      </w:r>
      <w:r w:rsidRPr="00E42B84">
        <w:rPr>
          <w:rFonts w:ascii="Hand writing Mutlu" w:hAnsi="Hand writing Mutlu"/>
        </w:rPr>
        <w:t>Adı Soyadı:</w:t>
      </w:r>
      <w:r w:rsidRPr="00E42B84">
        <w:t>………………………………………</w:t>
      </w:r>
      <w:r w:rsidRPr="00E42B84">
        <w:rPr>
          <w:rFonts w:ascii="Hand writing Mutlu" w:hAnsi="Hand writing Mutlu"/>
        </w:rPr>
        <w:t>..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1) Müdür, müdür yardımcıları, öğretmen ve öğrenciler nerede eğitim yapmak</w:t>
      </w:r>
      <w:r>
        <w:rPr>
          <w:rFonts w:ascii="Century Gothic" w:hAnsi="Century Gothic"/>
          <w:b/>
          <w:sz w:val="24"/>
          <w:szCs w:val="24"/>
        </w:rPr>
        <w:t>-</w:t>
      </w:r>
      <w:r w:rsidRPr="00F82147">
        <w:rPr>
          <w:rFonts w:ascii="Century Gothic" w:hAnsi="Century Gothic"/>
          <w:b/>
          <w:sz w:val="24"/>
          <w:szCs w:val="24"/>
        </w:rPr>
        <w:t>tadır?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Hastane</w:t>
      </w:r>
      <w:r w:rsidRPr="00F82147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</w:t>
      </w: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Okul</w:t>
      </w:r>
      <w:r w:rsidRPr="00F82147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</w:t>
      </w: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Postane</w:t>
      </w:r>
    </w:p>
    <w:p w:rsidR="001F2675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2) Atatürk’ün kimlik belgesinde doğum yeri olarak neresi yazmaktadır?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Ankara </w:t>
      </w:r>
      <w:r w:rsidRPr="00F82147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</w:t>
      </w: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İstanbul</w:t>
      </w:r>
      <w:r w:rsidRPr="00F82147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</w:t>
      </w: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Selanik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F82147">
        <w:rPr>
          <w:rFonts w:ascii="Century Gothic" w:hAnsi="Century Gothic"/>
          <w:b/>
          <w:sz w:val="24"/>
          <w:szCs w:val="24"/>
        </w:rPr>
        <w:t xml:space="preserve">3) Aşağıdakilerden hangisi Atatürk’ün okuduğu ilkokullardan biri </w:t>
      </w:r>
      <w:r w:rsidRPr="00F82147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Mahalle Mektebi</w:t>
      </w:r>
      <w:r w:rsidRPr="00F82147">
        <w:rPr>
          <w:rFonts w:ascii="Century Gothic" w:hAnsi="Century Gothic"/>
          <w:sz w:val="24"/>
          <w:szCs w:val="24"/>
        </w:rPr>
        <w:tab/>
        <w:t xml:space="preserve">      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Şemsi Efendi İlkokulu</w:t>
      </w:r>
      <w:r w:rsidRPr="00F82147">
        <w:rPr>
          <w:rFonts w:ascii="Century Gothic" w:hAnsi="Century Gothic"/>
          <w:sz w:val="24"/>
          <w:szCs w:val="24"/>
        </w:rPr>
        <w:tab/>
      </w:r>
      <w:r w:rsidRPr="00F82147">
        <w:rPr>
          <w:rFonts w:ascii="Century Gothic" w:hAnsi="Century Gothic"/>
          <w:sz w:val="24"/>
          <w:szCs w:val="24"/>
        </w:rPr>
        <w:tab/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Ali Efendi İlkokulu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4) “</w:t>
      </w:r>
      <w:r w:rsidRPr="00F82147">
        <w:rPr>
          <w:rFonts w:ascii="Century Gothic" w:hAnsi="Century Gothic"/>
          <w:sz w:val="24"/>
          <w:szCs w:val="24"/>
        </w:rPr>
        <w:t xml:space="preserve">Ali’nin geçen yıl boyu 1 20 cm idi. Bu yıl yapılan ölçümde boyunun 1 26 cm olduğunu gördü. Öğretmen Ali’ye bu yıl bayağı boyun uzamış dedi. </w:t>
      </w:r>
      <w:r w:rsidRPr="00F82147">
        <w:rPr>
          <w:rFonts w:ascii="Century Gothic" w:hAnsi="Century Gothic"/>
          <w:b/>
          <w:sz w:val="24"/>
          <w:szCs w:val="24"/>
        </w:rPr>
        <w:t>Bu durumda aşağıdakilerden</w:t>
      </w:r>
      <w:r w:rsidRPr="00F82147">
        <w:rPr>
          <w:rFonts w:ascii="Century Gothic" w:hAnsi="Century Gothic"/>
          <w:sz w:val="24"/>
          <w:szCs w:val="24"/>
        </w:rPr>
        <w:t xml:space="preserve"> </w:t>
      </w:r>
      <w:r w:rsidRPr="00F82147">
        <w:rPr>
          <w:rFonts w:ascii="Century Gothic" w:hAnsi="Century Gothic"/>
          <w:b/>
          <w:sz w:val="24"/>
          <w:szCs w:val="24"/>
        </w:rPr>
        <w:t>hangisi söylenebilir?</w:t>
      </w:r>
    </w:p>
    <w:p w:rsidR="001F2675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Boyumuz her aynı kalır </w:t>
      </w:r>
      <w:r w:rsidRPr="00F82147">
        <w:rPr>
          <w:rFonts w:ascii="Century Gothic" w:hAnsi="Century Gothic"/>
          <w:sz w:val="24"/>
          <w:szCs w:val="24"/>
        </w:rPr>
        <w:tab/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Çocukların boyu her yıl uzar.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Boyumuz sürekli aynı kalır.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5)</w:t>
      </w:r>
      <w:r w:rsidRPr="00F82147">
        <w:rPr>
          <w:rFonts w:ascii="Century Gothic" w:hAnsi="Century Gothic"/>
          <w:sz w:val="24"/>
          <w:szCs w:val="24"/>
        </w:rPr>
        <w:t xml:space="preserve"> Geçen yıl sınıfı “ </w:t>
      </w:r>
      <w:r w:rsidRPr="00F82147">
        <w:rPr>
          <w:rFonts w:ascii="Century Gothic" w:hAnsi="Century Gothic"/>
          <w:b/>
          <w:sz w:val="24"/>
          <w:szCs w:val="24"/>
        </w:rPr>
        <w:t>Pekiyi</w:t>
      </w:r>
      <w:r w:rsidRPr="00F82147">
        <w:rPr>
          <w:rFonts w:ascii="Century Gothic" w:hAnsi="Century Gothic"/>
          <w:sz w:val="24"/>
          <w:szCs w:val="24"/>
        </w:rPr>
        <w:t>” derece ile geçince, Oya’ya babası bir bisiklet almıştı.</w:t>
      </w:r>
      <w:r w:rsidRPr="00F82147">
        <w:rPr>
          <w:rFonts w:ascii="Century Gothic" w:hAnsi="Century Gothic"/>
          <w:b/>
          <w:sz w:val="24"/>
          <w:szCs w:val="24"/>
        </w:rPr>
        <w:t xml:space="preserve"> Aşağıdakilerden hangisi Oya’nın o anda yaşadığı duygudur.?</w:t>
      </w:r>
      <w:r w:rsidRPr="00F82147">
        <w:rPr>
          <w:rFonts w:ascii="Century Gothic" w:hAnsi="Century Gothic"/>
          <w:sz w:val="24"/>
          <w:szCs w:val="24"/>
        </w:rPr>
        <w:t xml:space="preserve"> </w:t>
      </w:r>
    </w:p>
    <w:p w:rsidR="001F2675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Çok sevinmişti.                 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Çok üzülmüştü.     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Çok korkmuştu.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F82147">
        <w:rPr>
          <w:rFonts w:ascii="Century Gothic" w:hAnsi="Century Gothic"/>
          <w:b/>
          <w:sz w:val="24"/>
          <w:szCs w:val="24"/>
        </w:rPr>
        <w:t xml:space="preserve">6) Aşağıdakilerden hangisi milli bir bayramdır? 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Kurban Bayramı</w:t>
      </w:r>
      <w:r w:rsidRPr="00F82147">
        <w:rPr>
          <w:rFonts w:ascii="Century Gothic" w:hAnsi="Century Gothic"/>
          <w:sz w:val="24"/>
          <w:szCs w:val="24"/>
        </w:rPr>
        <w:tab/>
      </w:r>
      <w:r w:rsidRPr="00F82147">
        <w:rPr>
          <w:rFonts w:ascii="Century Gothic" w:hAnsi="Century Gothic"/>
          <w:sz w:val="24"/>
          <w:szCs w:val="24"/>
        </w:rPr>
        <w:tab/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Ramazan Bayramı</w:t>
      </w:r>
      <w:r w:rsidRPr="00F82147">
        <w:rPr>
          <w:rFonts w:ascii="Century Gothic" w:hAnsi="Century Gothic"/>
          <w:sz w:val="24"/>
          <w:szCs w:val="24"/>
        </w:rPr>
        <w:tab/>
      </w:r>
      <w:r w:rsidRPr="00F82147">
        <w:rPr>
          <w:rFonts w:ascii="Century Gothic" w:hAnsi="Century Gothic"/>
          <w:sz w:val="24"/>
          <w:szCs w:val="24"/>
        </w:rPr>
        <w:tab/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Cumhuriyet Bayramı</w:t>
      </w:r>
    </w:p>
    <w:p w:rsidR="001F2675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F82147">
        <w:rPr>
          <w:rFonts w:ascii="Century Gothic" w:hAnsi="Century Gothic"/>
          <w:b/>
          <w:sz w:val="24"/>
          <w:szCs w:val="24"/>
        </w:rPr>
        <w:t xml:space="preserve">7) Aşağıdakilerden hangisi ailemizde bulunan bireylerden biri </w:t>
      </w:r>
      <w:r w:rsidRPr="00F82147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Anne</w:t>
      </w:r>
      <w:r w:rsidRPr="00F82147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 </w:t>
      </w: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Baba</w:t>
      </w:r>
      <w:r w:rsidRPr="00F82147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  </w:t>
      </w: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Komşu</w:t>
      </w: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F82147">
        <w:rPr>
          <w:rFonts w:ascii="Century Gothic" w:hAnsi="Century Gothic"/>
          <w:b/>
          <w:sz w:val="24"/>
          <w:szCs w:val="24"/>
        </w:rPr>
        <w:t xml:space="preserve">8) Aşağıdakilerden hangisi fiziksel bir görünüm </w:t>
      </w:r>
      <w:r w:rsidRPr="00F82147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Boyumuz    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Kilomuz             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 xml:space="preserve">C) </w:t>
      </w:r>
      <w:r w:rsidRPr="00F82147">
        <w:rPr>
          <w:rFonts w:ascii="Century Gothic" w:hAnsi="Century Gothic"/>
          <w:sz w:val="24"/>
          <w:szCs w:val="24"/>
        </w:rPr>
        <w:t>Midemiz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 xml:space="preserve">9) </w:t>
      </w:r>
      <w:r w:rsidRPr="00F82147">
        <w:rPr>
          <w:rFonts w:ascii="Century Gothic" w:hAnsi="Century Gothic"/>
          <w:sz w:val="24"/>
          <w:szCs w:val="24"/>
        </w:rPr>
        <w:t xml:space="preserve">Bizim ve arkadaşlarımızın fiziksel görünümün zaman içinde değiştiğini fark ederiz. Geçmiş senelerdeki elbiselerimizin bize küçük geldiğini görürüz.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Aşağıdaki fiziksel özelliklerden hangisi zaman içinde değişmez?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Göz rengimiz</w:t>
      </w:r>
      <w:r w:rsidRPr="00F82147">
        <w:rPr>
          <w:rFonts w:ascii="Century Gothic" w:hAnsi="Century Gothic"/>
          <w:sz w:val="24"/>
          <w:szCs w:val="24"/>
        </w:rPr>
        <w:tab/>
      </w:r>
      <w:r w:rsidRPr="00F82147">
        <w:rPr>
          <w:rFonts w:ascii="Century Gothic" w:hAnsi="Century Gothic"/>
          <w:sz w:val="24"/>
          <w:szCs w:val="24"/>
        </w:rPr>
        <w:tab/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Boyumuz</w:t>
      </w:r>
      <w:r w:rsidRPr="00F82147">
        <w:rPr>
          <w:rFonts w:ascii="Century Gothic" w:hAnsi="Century Gothic"/>
          <w:sz w:val="24"/>
          <w:szCs w:val="24"/>
        </w:rPr>
        <w:tab/>
      </w:r>
      <w:r w:rsidRPr="00F82147">
        <w:rPr>
          <w:rFonts w:ascii="Century Gothic" w:hAnsi="Century Gothic"/>
          <w:sz w:val="24"/>
          <w:szCs w:val="24"/>
        </w:rPr>
        <w:tab/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Kilomuz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 xml:space="preserve">10) </w:t>
      </w:r>
      <w:r w:rsidRPr="00F82147">
        <w:rPr>
          <w:rFonts w:ascii="Century Gothic" w:hAnsi="Century Gothic"/>
          <w:sz w:val="24"/>
          <w:szCs w:val="24"/>
        </w:rPr>
        <w:t>Arkadaşım Erdal geçen ders çok neşeliydi. Matematik dersinde ise üzgün olduğunu gördüm. Okulda olsun, evde olsun değişik duyguları bir arada yaşadığımız olur. Yüz ifademiz de o an değişir?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F82147">
        <w:rPr>
          <w:rFonts w:ascii="Century Gothic" w:hAnsi="Century Gothic"/>
          <w:b/>
          <w:sz w:val="24"/>
          <w:szCs w:val="24"/>
        </w:rPr>
        <w:t>Bunun temel nedeni aşağıdakilerden hangisidir?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Bazen sevinçli olmayı severiz.     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Duygularımız da zaman içinde değişebilir.         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Televizyonda izlediklerimize benzemeye çalışırız.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11) TBMM’nin açıldığı günde kutlanan bayramın adı nedir?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Cumhuriyet Bayramı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Ulusal Egemenlik ve Çocuk Bayramı        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Zafer Bayramı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F82147">
        <w:rPr>
          <w:rFonts w:ascii="Century Gothic" w:hAnsi="Century Gothic"/>
          <w:b/>
          <w:sz w:val="24"/>
          <w:szCs w:val="24"/>
        </w:rPr>
        <w:t>12) Aşağıdakilerden hangisi çocukların oynadığı oyunlardan değildir?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Körebe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Saklambaç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Cirit atma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13) Aşağıdakilerden hangisi insanları mutlu eder?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Temiz bir çevre                   </w:t>
      </w:r>
      <w:r w:rsidRPr="00F82147">
        <w:rPr>
          <w:rFonts w:ascii="Century Gothic" w:hAnsi="Century Gothic"/>
          <w:sz w:val="24"/>
          <w:szCs w:val="24"/>
        </w:rPr>
        <w:tab/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Ağaçsız bir çevre       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Kirli, sağlıksız bir çevre</w:t>
      </w: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14)</w:t>
      </w:r>
      <w:r w:rsidRPr="00F82147">
        <w:rPr>
          <w:rFonts w:ascii="Century Gothic" w:hAnsi="Century Gothic"/>
          <w:sz w:val="24"/>
          <w:szCs w:val="24"/>
        </w:rPr>
        <w:t xml:space="preserve"> Günümüzde insanların çevreye verdiği zararlar çoktur. </w:t>
      </w:r>
      <w:r w:rsidRPr="00F82147">
        <w:rPr>
          <w:rFonts w:ascii="Century Gothic" w:hAnsi="Century Gothic"/>
          <w:b/>
          <w:sz w:val="24"/>
          <w:szCs w:val="24"/>
        </w:rPr>
        <w:t>Aşağıdakilerden hangisi buna ait bir örnek sayılır?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Ağaçların kesilmesi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Yeni yollar yapılması        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Yağmur ve karın çok yağması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15)</w:t>
      </w:r>
      <w:r w:rsidRPr="00F82147">
        <w:rPr>
          <w:rFonts w:ascii="Century Gothic" w:hAnsi="Century Gothic"/>
          <w:sz w:val="24"/>
          <w:szCs w:val="24"/>
        </w:rPr>
        <w:t xml:space="preserve"> “Ayşe, Ali, Hasan ve Esma okul bahçesinde oyun oynuyorlardı. Yanlarına gelen Yusuf’u oyuna almak istemediler.” </w:t>
      </w:r>
      <w:r w:rsidRPr="00F82147">
        <w:rPr>
          <w:rFonts w:ascii="Century Gothic" w:hAnsi="Century Gothic"/>
          <w:b/>
          <w:sz w:val="24"/>
          <w:szCs w:val="24"/>
        </w:rPr>
        <w:t>Bu durumda Yusuf aşağıdaki duygulardan hangisini hissetmiştir?</w:t>
      </w:r>
      <w:r w:rsidRPr="00F82147">
        <w:rPr>
          <w:rFonts w:ascii="Century Gothic" w:hAnsi="Century Gothic"/>
          <w:sz w:val="24"/>
          <w:szCs w:val="24"/>
        </w:rPr>
        <w:t xml:space="preserve"> </w:t>
      </w:r>
    </w:p>
    <w:p w:rsidR="001F2675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sevinç    </w:t>
      </w: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üzüntü       </w:t>
      </w: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korku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16)</w:t>
      </w:r>
      <w:r w:rsidRPr="00F82147">
        <w:rPr>
          <w:rFonts w:ascii="Century Gothic" w:hAnsi="Century Gothic"/>
          <w:sz w:val="24"/>
          <w:szCs w:val="24"/>
        </w:rPr>
        <w:t xml:space="preserve"> “Hastaları muayene eder. Onlara ilaç yazar. Çalışma yeri hastaneler ve sağlık ocaklarıdır.”</w:t>
      </w: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Çalışma özelikleri verilen bu mesleğin adı nedir?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doktor       </w:t>
      </w: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Hemşire        </w:t>
      </w: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Eczacı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17)</w:t>
      </w:r>
      <w:r w:rsidRPr="00F82147">
        <w:rPr>
          <w:rFonts w:ascii="Century Gothic" w:hAnsi="Century Gothic"/>
          <w:sz w:val="24"/>
          <w:szCs w:val="24"/>
        </w:rPr>
        <w:t xml:space="preserve"> </w:t>
      </w:r>
      <w:r w:rsidRPr="00F82147">
        <w:rPr>
          <w:rFonts w:ascii="Century Gothic" w:hAnsi="Century Gothic"/>
          <w:b/>
          <w:sz w:val="24"/>
          <w:szCs w:val="24"/>
        </w:rPr>
        <w:t>“</w:t>
      </w:r>
      <w:r w:rsidRPr="00F82147">
        <w:rPr>
          <w:rFonts w:ascii="Century Gothic" w:hAnsi="Century Gothic"/>
          <w:sz w:val="24"/>
          <w:szCs w:val="24"/>
        </w:rPr>
        <w:t xml:space="preserve"> Öğrencilere bilgi ve beceriler kazandırır. Çalışma yeri okuldur. Toplumu geleceğe hazırlayan ışık gibidir.  </w:t>
      </w:r>
      <w:r w:rsidRPr="00F82147">
        <w:rPr>
          <w:rFonts w:ascii="Century Gothic" w:hAnsi="Century Gothic"/>
          <w:b/>
          <w:sz w:val="24"/>
          <w:szCs w:val="24"/>
        </w:rPr>
        <w:t>Çalışma özelikleri verilen bu mesleğin adı nedir?</w:t>
      </w:r>
    </w:p>
    <w:p w:rsidR="001F2675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Müdür      </w:t>
      </w: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Mühendis  </w:t>
      </w:r>
      <w:r>
        <w:rPr>
          <w:rFonts w:ascii="Century Gothic" w:hAnsi="Century Gothic"/>
          <w:sz w:val="24"/>
          <w:szCs w:val="24"/>
        </w:rPr>
        <w:t xml:space="preserve"> </w:t>
      </w: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Öğretmen 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18)</w:t>
      </w:r>
      <w:r w:rsidRPr="00F82147">
        <w:rPr>
          <w:rFonts w:ascii="Century Gothic" w:hAnsi="Century Gothic"/>
          <w:sz w:val="24"/>
          <w:szCs w:val="24"/>
        </w:rPr>
        <w:t xml:space="preserve"> “ Geçen yıl okula kendim gidemiyordum. Ama şimdi tek başıma gidebiliyorum. Geçen yıl tek başıma hazırlanmıyordum. Bu yıl daha rahat hazırlanıyorum. Artık kendim de başarabiliyorum.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Anlatılardan hangi sonuç çıkabilir?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Artık büyüdük ve geliştik.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Yeni şeyler öğrendik</w:t>
      </w:r>
      <w:r w:rsidRPr="00F82147">
        <w:rPr>
          <w:rFonts w:ascii="Century Gothic" w:hAnsi="Century Gothic"/>
          <w:sz w:val="24"/>
          <w:szCs w:val="24"/>
        </w:rPr>
        <w:tab/>
      </w:r>
      <w:r w:rsidRPr="00F82147">
        <w:rPr>
          <w:rFonts w:ascii="Century Gothic" w:hAnsi="Century Gothic"/>
          <w:sz w:val="24"/>
          <w:szCs w:val="24"/>
        </w:rPr>
        <w:tab/>
        <w:t xml:space="preserve">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Okulun yolunu öğrendim.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19)</w:t>
      </w:r>
      <w:r w:rsidRPr="00F82147">
        <w:rPr>
          <w:rFonts w:ascii="Century Gothic" w:hAnsi="Century Gothic"/>
          <w:sz w:val="24"/>
          <w:szCs w:val="24"/>
        </w:rPr>
        <w:t xml:space="preserve"> Fatih uzun zamandır göremediği arkadaşı Mete’yi birden bire karşısında gördü. </w:t>
      </w:r>
      <w:r w:rsidRPr="00F82147">
        <w:rPr>
          <w:rFonts w:ascii="Century Gothic" w:hAnsi="Century Gothic"/>
          <w:b/>
          <w:sz w:val="24"/>
          <w:szCs w:val="24"/>
        </w:rPr>
        <w:t>Bu</w:t>
      </w:r>
      <w:r w:rsidRPr="00F82147">
        <w:rPr>
          <w:rFonts w:ascii="Century Gothic" w:hAnsi="Century Gothic"/>
          <w:sz w:val="24"/>
          <w:szCs w:val="24"/>
        </w:rPr>
        <w:t xml:space="preserve"> </w:t>
      </w:r>
      <w:r w:rsidRPr="00F82147">
        <w:rPr>
          <w:rFonts w:ascii="Century Gothic" w:hAnsi="Century Gothic"/>
          <w:b/>
          <w:sz w:val="24"/>
          <w:szCs w:val="24"/>
        </w:rPr>
        <w:t>durumda Fatih aşağıdaki duygulardan hangisini hissetmiş olamaz?</w:t>
      </w:r>
      <w:r w:rsidRPr="00F82147">
        <w:rPr>
          <w:rFonts w:ascii="Century Gothic" w:hAnsi="Century Gothic"/>
          <w:sz w:val="24"/>
          <w:szCs w:val="24"/>
        </w:rPr>
        <w:t xml:space="preserve"> 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</w:t>
      </w: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sevinç                  </w:t>
      </w:r>
      <w:r w:rsidRPr="00F82147">
        <w:rPr>
          <w:rFonts w:ascii="Century Gothic" w:hAnsi="Century Gothic"/>
          <w:sz w:val="24"/>
          <w:szCs w:val="24"/>
        </w:rPr>
        <w:tab/>
      </w:r>
      <w:r w:rsidRPr="00F82147">
        <w:rPr>
          <w:rFonts w:ascii="Century Gothic" w:hAnsi="Century Gothic"/>
          <w:sz w:val="24"/>
          <w:szCs w:val="24"/>
        </w:rPr>
        <w:tab/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</w:t>
      </w: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şaşırma         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</w:t>
      </w: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üzüntü</w:t>
      </w: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20) Aşağıdakilerden hangisi günümüzde daha çok bulunan bir oyuncaklardır?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Elektronik oyuncaklar      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Tahta topaçlar           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Bez bebekler</w:t>
      </w:r>
    </w:p>
    <w:p w:rsidR="001F2675" w:rsidRDefault="001F2675" w:rsidP="00E81C76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Default="001F2675" w:rsidP="00E81C76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 xml:space="preserve">21) Sağlıklı olmak için aşağıdakilerden hangisi </w:t>
      </w:r>
      <w:r w:rsidRPr="00F82147">
        <w:rPr>
          <w:rFonts w:ascii="Century Gothic" w:hAnsi="Century Gothic"/>
          <w:b/>
          <w:sz w:val="24"/>
          <w:szCs w:val="24"/>
          <w:u w:val="single"/>
        </w:rPr>
        <w:t>yapılmaz</w:t>
      </w:r>
      <w:r w:rsidRPr="00F82147">
        <w:rPr>
          <w:rFonts w:ascii="Century Gothic" w:hAnsi="Century Gothic"/>
          <w:b/>
          <w:sz w:val="24"/>
          <w:szCs w:val="24"/>
        </w:rPr>
        <w:t>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 Düzenli beslenmeliyiz.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 Yemekten önce ve sonra ellerimizi yıkamalıyız.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 xml:space="preserve"> Bulduğumuz ilaçları içmeliyiz.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22) Okul kuralları niçin konulmuştur?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Okul yaşantımızın planlı ,düzenli ve sağlıklı bir şekilde devam etmesi için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Çevremizdeki insanların bizi ayıplamaması için        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>Müdür belirlediği için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 xml:space="preserve">23)Aşağıdakilerden hangisi okulumuzun bölümlerinden birisi </w:t>
      </w:r>
      <w:r w:rsidRPr="00F82147">
        <w:rPr>
          <w:rFonts w:ascii="Century Gothic" w:hAnsi="Century Gothic"/>
          <w:b/>
          <w:sz w:val="24"/>
          <w:szCs w:val="24"/>
          <w:u w:val="single"/>
        </w:rPr>
        <w:t>değildir</w:t>
      </w:r>
      <w:r w:rsidRPr="00F82147">
        <w:rPr>
          <w:rFonts w:ascii="Century Gothic" w:hAnsi="Century Gothic"/>
          <w:b/>
          <w:sz w:val="24"/>
          <w:szCs w:val="24"/>
        </w:rPr>
        <w:t>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 xml:space="preserve">Kütüphane                                </w:t>
      </w: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 xml:space="preserve">Ameliyathane                                    </w:t>
      </w: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>Rehberlik odası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b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24) Yemek yerken aşağıdakilerden hangisini yaparsak hatalı davranmış oluruz?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>Lokmaları yerken ağzımızı şapırdatmalıyız.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>Tabağımıza yiyebileceğimiz kadar yemek almalıyız.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>Kendi tabağımıza konulan yemekleri yemeliyiz.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25)</w:t>
      </w:r>
      <w:r w:rsidRPr="00F82147">
        <w:rPr>
          <w:rFonts w:ascii="Century Gothic" w:hAnsi="Century Gothic"/>
          <w:sz w:val="24"/>
          <w:szCs w:val="24"/>
        </w:rPr>
        <w:t>Aşağıda verilenlerden hangisi okulda yapılan kişisel bakımlardan birisidir?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A)</w:t>
      </w:r>
      <w:r w:rsidRPr="00F82147">
        <w:rPr>
          <w:rFonts w:ascii="Century Gothic" w:hAnsi="Century Gothic"/>
          <w:sz w:val="24"/>
          <w:szCs w:val="24"/>
        </w:rPr>
        <w:t>Banyo yapmak.</w:t>
      </w:r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B)</w:t>
      </w:r>
      <w:r w:rsidRPr="00F82147">
        <w:rPr>
          <w:rFonts w:ascii="Century Gothic" w:hAnsi="Century Gothic"/>
          <w:sz w:val="24"/>
          <w:szCs w:val="24"/>
        </w:rPr>
        <w:t>Tuvaletten çıkınca ellerimizi yıkamak.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r w:rsidRPr="00F82147">
        <w:rPr>
          <w:rFonts w:ascii="Century Gothic" w:hAnsi="Century Gothic"/>
          <w:b/>
          <w:sz w:val="24"/>
          <w:szCs w:val="24"/>
        </w:rPr>
        <w:t>C)</w:t>
      </w:r>
      <w:r w:rsidRPr="00F82147">
        <w:rPr>
          <w:rFonts w:ascii="Century Gothic" w:hAnsi="Century Gothic"/>
          <w:sz w:val="24"/>
          <w:szCs w:val="24"/>
        </w:rPr>
        <w:t>Saçımızı kestirmek.</w:t>
      </w:r>
    </w:p>
    <w:p w:rsidR="001F2675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/>
            <w:color w:val="C0C0C0"/>
            <w:sz w:val="16"/>
            <w:szCs w:val="16"/>
          </w:rPr>
          <w:t>www.sorubak.com</w:t>
        </w:r>
      </w:hyperlink>
    </w:p>
    <w:p w:rsidR="001F2675" w:rsidRPr="00F82147" w:rsidRDefault="001F2675" w:rsidP="00F82147">
      <w:pPr>
        <w:pStyle w:val="NoSpacing"/>
        <w:rPr>
          <w:rFonts w:ascii="Century Gothic" w:hAnsi="Century Gothic"/>
          <w:sz w:val="24"/>
          <w:szCs w:val="24"/>
        </w:rPr>
      </w:pPr>
    </w:p>
    <w:p w:rsidR="001F2675" w:rsidRPr="00E42B84" w:rsidRDefault="001F2675" w:rsidP="0041254E">
      <w:pPr>
        <w:pStyle w:val="NoSpacing"/>
        <w:rPr>
          <w:rFonts w:ascii="Hand writing Mutlu" w:hAnsi="Hand writing Mutlu"/>
        </w:rPr>
      </w:pPr>
      <w:r>
        <w:rPr>
          <w:rFonts w:ascii="Century Gothic" w:hAnsi="Century Gothic"/>
          <w:sz w:val="24"/>
          <w:szCs w:val="24"/>
        </w:rPr>
        <w:t xml:space="preserve">                              …..    </w:t>
      </w:r>
      <w:r w:rsidRPr="00E81C76">
        <w:rPr>
          <w:rFonts w:ascii="Century Gothic" w:hAnsi="Century Gothic"/>
          <w:sz w:val="24"/>
          <w:szCs w:val="24"/>
        </w:rPr>
        <w:t xml:space="preserve">BAŞARILAR                                                                                                          </w:t>
      </w:r>
      <w:r w:rsidRPr="00E81C76">
        <w:rPr>
          <w:rFonts w:ascii="Century Gothic" w:hAnsi="Century Gothic"/>
          <w:b/>
          <w:sz w:val="24"/>
          <w:szCs w:val="24"/>
        </w:rPr>
        <w:t xml:space="preserve">   </w:t>
      </w: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</w:t>
      </w:r>
    </w:p>
    <w:sectPr w:rsidR="001F2675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D951880"/>
    <w:multiLevelType w:val="hybridMultilevel"/>
    <w:tmpl w:val="4AF286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954"/>
    <w:rsid w:val="00032095"/>
    <w:rsid w:val="000372B7"/>
    <w:rsid w:val="0004106E"/>
    <w:rsid w:val="00114928"/>
    <w:rsid w:val="001327CE"/>
    <w:rsid w:val="00171CE1"/>
    <w:rsid w:val="001B7BD6"/>
    <w:rsid w:val="001C4AAB"/>
    <w:rsid w:val="001F2675"/>
    <w:rsid w:val="0021729B"/>
    <w:rsid w:val="00254AD4"/>
    <w:rsid w:val="002A5520"/>
    <w:rsid w:val="002E024B"/>
    <w:rsid w:val="003D17B3"/>
    <w:rsid w:val="0041254E"/>
    <w:rsid w:val="00416477"/>
    <w:rsid w:val="004A25A5"/>
    <w:rsid w:val="004C434B"/>
    <w:rsid w:val="004F1EC5"/>
    <w:rsid w:val="005036FB"/>
    <w:rsid w:val="00520954"/>
    <w:rsid w:val="005252BD"/>
    <w:rsid w:val="00627856"/>
    <w:rsid w:val="006366BE"/>
    <w:rsid w:val="006C27D8"/>
    <w:rsid w:val="006C6362"/>
    <w:rsid w:val="006D5512"/>
    <w:rsid w:val="0072072B"/>
    <w:rsid w:val="007720AD"/>
    <w:rsid w:val="007C3F43"/>
    <w:rsid w:val="00814B3D"/>
    <w:rsid w:val="00845DD0"/>
    <w:rsid w:val="008D5A2A"/>
    <w:rsid w:val="008E48D7"/>
    <w:rsid w:val="00927E9C"/>
    <w:rsid w:val="00983CD9"/>
    <w:rsid w:val="00985D71"/>
    <w:rsid w:val="009D28A6"/>
    <w:rsid w:val="00AB7C6D"/>
    <w:rsid w:val="00AC7A67"/>
    <w:rsid w:val="00B13690"/>
    <w:rsid w:val="00B147E3"/>
    <w:rsid w:val="00C47878"/>
    <w:rsid w:val="00CC6694"/>
    <w:rsid w:val="00D62386"/>
    <w:rsid w:val="00D828FF"/>
    <w:rsid w:val="00E00549"/>
    <w:rsid w:val="00E42B84"/>
    <w:rsid w:val="00E67527"/>
    <w:rsid w:val="00E75AA3"/>
    <w:rsid w:val="00E77FE9"/>
    <w:rsid w:val="00E81C76"/>
    <w:rsid w:val="00E8227D"/>
    <w:rsid w:val="00EB1571"/>
    <w:rsid w:val="00EE3D83"/>
    <w:rsid w:val="00F8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7A67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/>
      <w:i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C7A67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Spacing">
    <w:name w:val="No Spacing"/>
    <w:uiPriority w:val="99"/>
    <w:qFormat/>
    <w:rsid w:val="0052095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AC7A6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C7A67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AC7A6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7A67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C636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2</Pages>
  <Words>784</Words>
  <Characters>4472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33</cp:revision>
  <dcterms:created xsi:type="dcterms:W3CDTF">2008-11-17T21:53:00Z</dcterms:created>
  <dcterms:modified xsi:type="dcterms:W3CDTF">2011-04-04T18:17:00Z</dcterms:modified>
</cp:coreProperties>
</file>