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7C24D5">
        <w:rPr>
          <w:rFonts w:ascii="Times New Roman" w:hAnsi="Times New Roman"/>
          <w:sz w:val="24"/>
          <w:szCs w:val="24"/>
        </w:rPr>
        <w:t>2.SINIFLAR</w:t>
      </w:r>
      <w:r>
        <w:rPr>
          <w:rFonts w:ascii="Times New Roman" w:hAnsi="Times New Roman"/>
          <w:sz w:val="24"/>
          <w:szCs w:val="24"/>
        </w:rPr>
        <w:t xml:space="preserve"> HAYAT BİLGİSİ </w:t>
      </w:r>
      <w:r w:rsidRPr="007C24D5">
        <w:rPr>
          <w:rFonts w:ascii="Times New Roman" w:hAnsi="Times New Roman"/>
          <w:sz w:val="24"/>
          <w:szCs w:val="24"/>
        </w:rPr>
        <w:t xml:space="preserve"> EV ÖDEVİ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 w:rsidRPr="007C24D5">
        <w:rPr>
          <w:rFonts w:ascii="Times New Roman" w:hAnsi="Times New Roman"/>
          <w:sz w:val="24"/>
          <w:szCs w:val="24"/>
        </w:rPr>
        <w:t>1.Aşağıdaki cümlelerdeki boşlukları verilen kelimelerden uygun olanlarıyla tamamlayalım.</w:t>
      </w:r>
    </w:p>
    <w:p w:rsidR="00437B3E" w:rsidRDefault="00437B3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.15pt;margin-top:5.3pt;width:416.25pt;height:89.25pt;z-index:251658240">
            <v:textbox>
              <w:txbxContent>
                <w:p w:rsidR="00437B3E" w:rsidRDefault="00437B3E" w:rsidP="00F21858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2185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Burnumuz-yardım-dış-izin-derimiz-dengeli beslenme-</w:t>
                  </w:r>
                </w:p>
                <w:p w:rsidR="00437B3E" w:rsidRDefault="00437B3E" w:rsidP="00F21858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2185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dilimiz-meslek-beş-dayanışma-kulaklarımız-kendimiz-</w:t>
                  </w:r>
                </w:p>
                <w:p w:rsidR="00437B3E" w:rsidRPr="00F21858" w:rsidRDefault="00437B3E" w:rsidP="00F21858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2185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gözlerimiz-özenli-organ</w:t>
                  </w:r>
                </w:p>
                <w:p w:rsidR="00437B3E" w:rsidRDefault="00437B3E"/>
              </w:txbxContent>
            </v:textbox>
          </v:shape>
        </w:pict>
      </w:r>
    </w:p>
    <w:p w:rsidR="00437B3E" w:rsidRDefault="00437B3E">
      <w:pPr>
        <w:rPr>
          <w:rFonts w:ascii="Times New Roman" w:hAnsi="Times New Roman"/>
          <w:sz w:val="24"/>
          <w:szCs w:val="24"/>
        </w:rPr>
      </w:pPr>
    </w:p>
    <w:p w:rsidR="00437B3E" w:rsidRDefault="00437B3E">
      <w:pPr>
        <w:rPr>
          <w:rFonts w:ascii="Times New Roman" w:hAnsi="Times New Roman"/>
          <w:sz w:val="24"/>
          <w:szCs w:val="24"/>
        </w:rPr>
      </w:pPr>
    </w:p>
    <w:p w:rsidR="00437B3E" w:rsidRDefault="00437B3E">
      <w:pPr>
        <w:rPr>
          <w:rFonts w:ascii="Times New Roman" w:hAnsi="Times New Roman"/>
          <w:sz w:val="24"/>
          <w:szCs w:val="24"/>
        </w:rPr>
      </w:pPr>
    </w:p>
    <w:p w:rsidR="00437B3E" w:rsidRDefault="00437B3E">
      <w:pPr>
        <w:rPr>
          <w:rFonts w:ascii="Times New Roman" w:hAnsi="Times New Roman"/>
          <w:sz w:val="24"/>
          <w:szCs w:val="24"/>
        </w:rPr>
      </w:pP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 w:rsidRPr="007C24D5">
        <w:rPr>
          <w:rFonts w:ascii="Times New Roman" w:hAnsi="Times New Roman"/>
          <w:sz w:val="24"/>
          <w:szCs w:val="24"/>
        </w:rPr>
        <w:t>1.Duyu organlarımız …………….. tanedir.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 w:rsidRPr="007C24D5">
        <w:rPr>
          <w:rFonts w:ascii="Times New Roman" w:hAnsi="Times New Roman"/>
          <w:sz w:val="24"/>
          <w:szCs w:val="24"/>
        </w:rPr>
        <w:t>2.Yiyeceklerin tadını ……………….. ile alırız.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C24D5">
        <w:rPr>
          <w:rFonts w:ascii="Times New Roman" w:hAnsi="Times New Roman"/>
          <w:sz w:val="24"/>
          <w:szCs w:val="24"/>
        </w:rPr>
        <w:t>Kişisel eşyalarımızı ……………………. kullanmalıyız.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C24D5">
        <w:rPr>
          <w:rFonts w:ascii="Times New Roman" w:hAnsi="Times New Roman"/>
          <w:sz w:val="24"/>
          <w:szCs w:val="24"/>
        </w:rPr>
        <w:t>.Derimiz vücudumuzu ……………… etkilerden korur.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7C24D5">
        <w:rPr>
          <w:rFonts w:ascii="Times New Roman" w:hAnsi="Times New Roman"/>
          <w:sz w:val="24"/>
          <w:szCs w:val="24"/>
        </w:rPr>
        <w:t>Başkalarına ait özel eşyaları kullanma ihtiyacımız olduğunda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24D5">
        <w:rPr>
          <w:rFonts w:ascii="Times New Roman" w:hAnsi="Times New Roman"/>
          <w:sz w:val="24"/>
          <w:szCs w:val="24"/>
        </w:rPr>
        <w:t>…………….. istemeliyiz.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7C24D5">
        <w:rPr>
          <w:rFonts w:ascii="Times New Roman" w:hAnsi="Times New Roman"/>
          <w:sz w:val="24"/>
          <w:szCs w:val="24"/>
        </w:rPr>
        <w:t xml:space="preserve">.Ağaçları, çiçekleri ve her </w:t>
      </w:r>
      <w:r>
        <w:rPr>
          <w:rFonts w:ascii="Times New Roman" w:hAnsi="Times New Roman"/>
          <w:sz w:val="24"/>
          <w:szCs w:val="24"/>
        </w:rPr>
        <w:t>şeyi…………………………. i</w:t>
      </w:r>
      <w:r w:rsidRPr="007C24D5">
        <w:rPr>
          <w:rFonts w:ascii="Times New Roman" w:hAnsi="Times New Roman"/>
          <w:sz w:val="24"/>
          <w:szCs w:val="24"/>
        </w:rPr>
        <w:t>le görürüz.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7C24D5">
        <w:rPr>
          <w:rFonts w:ascii="Times New Roman" w:hAnsi="Times New Roman"/>
          <w:sz w:val="24"/>
          <w:szCs w:val="24"/>
        </w:rPr>
        <w:t>. …………………… olmasaydı, hiçbir sesi duyamazdık.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C24D5">
        <w:rPr>
          <w:rFonts w:ascii="Times New Roman" w:hAnsi="Times New Roman"/>
          <w:sz w:val="24"/>
          <w:szCs w:val="24"/>
        </w:rPr>
        <w:t xml:space="preserve">.Çikolatalı pastanın, annemizin kurabiyelerinin kokularını …………………. ile duyarız. 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7C24D5">
        <w:rPr>
          <w:rFonts w:ascii="Times New Roman" w:hAnsi="Times New Roman"/>
          <w:sz w:val="24"/>
          <w:szCs w:val="24"/>
        </w:rPr>
        <w:t>Toplumda veya ailede işlerin paylaşılarak birlikte yapılmasına …………………. denir.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7C24D5">
        <w:rPr>
          <w:rFonts w:ascii="Times New Roman" w:hAnsi="Times New Roman"/>
          <w:sz w:val="24"/>
          <w:szCs w:val="24"/>
        </w:rPr>
        <w:t>.Sıcağı,soğuğu, sertliği ve yumuşaklığı ……………… ile hissederiz.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7C24D5">
        <w:rPr>
          <w:rFonts w:ascii="Times New Roman" w:hAnsi="Times New Roman"/>
          <w:sz w:val="24"/>
          <w:szCs w:val="24"/>
        </w:rPr>
        <w:t>İnsanların geçimlerini sağlamak için yaptıkları işe …………………….. denir.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7C24D5">
        <w:rPr>
          <w:rFonts w:ascii="Times New Roman" w:hAnsi="Times New Roman"/>
          <w:sz w:val="24"/>
          <w:szCs w:val="24"/>
        </w:rPr>
        <w:t>Ev işlerinde anne ve babamıza ………………………. etmeliyiz.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7C24D5">
        <w:rPr>
          <w:rFonts w:ascii="Times New Roman" w:hAnsi="Times New Roman"/>
          <w:sz w:val="24"/>
          <w:szCs w:val="24"/>
        </w:rPr>
        <w:t>Kendi odamızı ve eşyalarımızı …………………………. toplamalıyız.</w:t>
      </w:r>
    </w:p>
    <w:p w:rsidR="00437B3E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14.Vücudumuzun bölümlerinden her birine …………………. denir.</w:t>
      </w:r>
    </w:p>
    <w:p w:rsidR="00437B3E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15.Her üründen ihtiyacımız olduğu kadar yemeye ………………………. denir.</w:t>
      </w:r>
    </w:p>
    <w:p w:rsidR="00437B3E" w:rsidRDefault="00437B3E" w:rsidP="00EF25B8">
      <w:pPr>
        <w:rPr>
          <w:color w:val="C0C0C0"/>
          <w:sz w:val="16"/>
          <w:szCs w:val="16"/>
        </w:rPr>
      </w:pPr>
      <w:hyperlink r:id="rId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437B3E" w:rsidRDefault="00437B3E">
      <w:pPr>
        <w:rPr>
          <w:rFonts w:ascii="Times New Roman" w:hAnsi="Times New Roman"/>
          <w:sz w:val="24"/>
          <w:szCs w:val="24"/>
        </w:rPr>
      </w:pPr>
    </w:p>
    <w:p w:rsidR="00437B3E" w:rsidRDefault="00437B3E">
      <w:pPr>
        <w:rPr>
          <w:rFonts w:ascii="Times New Roman" w:hAnsi="Times New Roman"/>
          <w:sz w:val="24"/>
          <w:szCs w:val="24"/>
        </w:rPr>
      </w:pP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Rukiye ŞEVİK</w:t>
      </w:r>
    </w:p>
    <w:p w:rsidR="00437B3E" w:rsidRPr="007C24D5" w:rsidRDefault="00437B3E">
      <w:pPr>
        <w:rPr>
          <w:rFonts w:ascii="Times New Roman" w:hAnsi="Times New Roman"/>
          <w:sz w:val="24"/>
          <w:szCs w:val="24"/>
        </w:rPr>
      </w:pPr>
    </w:p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p w:rsidR="00437B3E" w:rsidRDefault="00437B3E"/>
    <w:sectPr w:rsidR="00437B3E" w:rsidSect="00D50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418"/>
    <w:rsid w:val="002E313F"/>
    <w:rsid w:val="00335099"/>
    <w:rsid w:val="00431165"/>
    <w:rsid w:val="00437B3E"/>
    <w:rsid w:val="00594418"/>
    <w:rsid w:val="005F1017"/>
    <w:rsid w:val="007C24D5"/>
    <w:rsid w:val="00885CCF"/>
    <w:rsid w:val="00A5493C"/>
    <w:rsid w:val="00C51E62"/>
    <w:rsid w:val="00D50ED4"/>
    <w:rsid w:val="00EF25B8"/>
    <w:rsid w:val="00F2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E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C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24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25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54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189</Words>
  <Characters>1078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Senol</dc:creator>
  <cp:keywords/>
  <dc:description/>
  <cp:lastModifiedBy>edanur</cp:lastModifiedBy>
  <cp:revision>5</cp:revision>
  <dcterms:created xsi:type="dcterms:W3CDTF">2011-03-02T06:49:00Z</dcterms:created>
  <dcterms:modified xsi:type="dcterms:W3CDTF">2011-04-04T18:04:00Z</dcterms:modified>
</cp:coreProperties>
</file>