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C1" w:rsidRDefault="009E37C1">
      <w:bookmarkStart w:id="0" w:name="_GoBack"/>
      <w:r w:rsidRPr="00266AA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i1025" type="#_x0000_t75" style="width:555.75pt;height:290.25pt;visibility:visible" o:gfxdata="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">
            <v:imagedata r:id="rId6" o:title=""/>
            <o:lock v:ext="edit" aspectratio="f"/>
          </v:shape>
        </w:pict>
      </w:r>
      <w:bookmarkEnd w:id="0"/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5"/>
        <w:gridCol w:w="5386"/>
      </w:tblGrid>
      <w:tr w:rsidR="009E37C1" w:rsidRPr="00E64CFD" w:rsidTr="00E64CFD">
        <w:trPr>
          <w:trHeight w:val="8099"/>
        </w:trPr>
        <w:tc>
          <w:tcPr>
            <w:tcW w:w="5245" w:type="dxa"/>
          </w:tcPr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SORULAR: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1.Abdulsamet ile Bayram’ın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2.Ayşenur ile Busenur’un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3.Burak ile Kadir’in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4. Gizem ile İlayda’nın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5. Zeynep ile Ela’nın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6. M. Emin ile Musa’nın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7.Neslihan ile Rumeysa’nın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8.Ömer ile Ömür’ün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9. Ahmetcan ile Recep’in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 xml:space="preserve">10. Rumeysa ile Serenay’ın boyları toplamı kaç cm’dir?. 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11.Volkan ile Talha’nın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12. Yusuf ile Zafer’in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13. Rabia ile Nazar’ın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14. Alperen ile Selim’in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15. Erdinç ile Selim’in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16.Merve ile Mevlüde’nin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17. Ayşenur ile Merve’nin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CFD">
              <w:rPr>
                <w:rFonts w:ascii="Times New Roman" w:hAnsi="Times New Roman"/>
              </w:rPr>
              <w:t>18.</w:t>
            </w:r>
            <w:r w:rsidRPr="00E64CFD">
              <w:rPr>
                <w:rFonts w:ascii="Times New Roman" w:hAnsi="Times New Roman"/>
                <w:sz w:val="20"/>
                <w:szCs w:val="20"/>
              </w:rPr>
              <w:t>Ömür ile Ahmetcan’ın boylarının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19.Ömer ile Recep’in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20.Kadir ile Talha’nın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21.Bayram ile Recep’in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22.Ayşenur ile Nazar’ın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23.Gizem ile Nazar’ın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24. Mevlüde ile Neslihan’ın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25.Rümeysa ile İlayda’nın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26.Zeynep ile Buse’nin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27.Kadir ile Erdinç’in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28.Bayram ile Selim’in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29.Burak ile Zafer’in boyları toplamı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30.Yusuf ile M. Emin’in boyları toplamı kaç cm’dir?</w:t>
            </w:r>
          </w:p>
        </w:tc>
        <w:tc>
          <w:tcPr>
            <w:tcW w:w="5386" w:type="dxa"/>
          </w:tcPr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SORULAR: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1.Abdulsamet ile Bayram’ın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2.Ayşenur ile Busenur’un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3.Burak ile Kadir’in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4. Gizem ile İlayda’nın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5. Zeynep ile Ela’nın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6. M. Emin ile Musa’nın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7.Neslihan ile Rumeysa’nın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8.Ömer ile Ömür’ün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9. Ahmetcan ile Recep’in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10. Rumeysa ile Serenay’ın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11.Volkan ile Talha’nın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12. Yusuf ile Zafer’in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13. Rabia ile Nazar’ın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14. Alperen ile Selim’in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15. Erdinç ile Selim’in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16.Merve ile Mevlüde’nin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17. Ayşenur ile Merve’nin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18.Ömür ile Ahmetcan’ın boylarının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19.Ömer ile Recep’in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20.Kadir ile Talha’nın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21.Bayram ile Recep’in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22.Ayşenur ile Nazar’ın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23.Gizem ile Nazar’ın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24. Mevlüde ile Neslihan’ın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25.Rümeysa ile İlayda’nın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26.Zeynep ile Buse’nin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27.Kadir ile Erdinç’in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28.Bayram ile Selim’in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29.Burak ile Zafer’in boyları farkı kaç cm’dir?</w:t>
            </w:r>
          </w:p>
          <w:p w:rsidR="009E37C1" w:rsidRPr="00E64CFD" w:rsidRDefault="009E37C1" w:rsidP="00E64CFD">
            <w:pPr>
              <w:spacing w:after="0" w:line="240" w:lineRule="auto"/>
              <w:rPr>
                <w:rFonts w:ascii="Times New Roman" w:hAnsi="Times New Roman"/>
              </w:rPr>
            </w:pPr>
            <w:r w:rsidRPr="00E64CFD">
              <w:rPr>
                <w:rFonts w:ascii="Times New Roman" w:hAnsi="Times New Roman"/>
              </w:rPr>
              <w:t>30.Yusuf ile M. Emin’in boyları farkı kaç cm’dir?</w:t>
            </w:r>
          </w:p>
        </w:tc>
      </w:tr>
    </w:tbl>
    <w:p w:rsidR="009E37C1" w:rsidRDefault="009E37C1" w:rsidP="002A255A">
      <w:pPr>
        <w:ind w:left="360"/>
        <w:rPr>
          <w:rFonts w:ascii="Arial Rounded MT Bold" w:hAnsi="Arial Rounded MT Bold"/>
          <w:b/>
          <w:color w:val="C0C0C0"/>
          <w:sz w:val="16"/>
          <w:szCs w:val="16"/>
        </w:rPr>
      </w:pPr>
      <w:r w:rsidRPr="00DB592A">
        <w:rPr>
          <w:rFonts w:ascii="Times New Roman" w:hAnsi="Times New Roman"/>
        </w:rPr>
        <w:t xml:space="preserve">                     </w:t>
      </w:r>
      <w:hyperlink r:id="rId7" w:history="1">
        <w:r>
          <w:rPr>
            <w:rStyle w:val="Hyperlink"/>
            <w:rFonts w:ascii="Arial Rounded MT Bold" w:hAnsi="Arial Rounded MT Bold"/>
            <w:b/>
            <w:color w:val="C0C0C0"/>
            <w:sz w:val="16"/>
            <w:szCs w:val="16"/>
          </w:rPr>
          <w:t>www.sorubak.com</w:t>
        </w:r>
      </w:hyperlink>
      <w:r>
        <w:rPr>
          <w:rFonts w:ascii="Arial Rounded MT Bold" w:hAnsi="Arial Rounded MT Bold"/>
          <w:b/>
          <w:color w:val="C0C0C0"/>
          <w:sz w:val="16"/>
          <w:szCs w:val="16"/>
        </w:rPr>
        <w:t xml:space="preserve"> </w:t>
      </w:r>
    </w:p>
    <w:p w:rsidR="009E37C1" w:rsidRPr="00DB592A" w:rsidRDefault="009E37C1" w:rsidP="000C23B0">
      <w:pPr>
        <w:spacing w:after="0" w:line="240" w:lineRule="auto"/>
        <w:jc w:val="center"/>
        <w:rPr>
          <w:rFonts w:ascii="Times New Roman" w:hAnsi="Times New Roman"/>
        </w:rPr>
      </w:pPr>
      <w:r w:rsidRPr="00DB592A">
        <w:rPr>
          <w:rFonts w:ascii="Times New Roman" w:hAnsi="Times New Roman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</w:t>
      </w:r>
      <w:r w:rsidRPr="00DB592A">
        <w:rPr>
          <w:rFonts w:ascii="Times New Roman" w:hAnsi="Times New Roman"/>
        </w:rPr>
        <w:t xml:space="preserve">  Ramazan DENİZ</w:t>
      </w:r>
    </w:p>
    <w:p w:rsidR="009E37C1" w:rsidRPr="00DB592A" w:rsidRDefault="009E37C1" w:rsidP="00DB592A">
      <w:pPr>
        <w:spacing w:after="0" w:line="240" w:lineRule="auto"/>
        <w:jc w:val="center"/>
        <w:rPr>
          <w:rFonts w:ascii="Times New Roman" w:hAnsi="Times New Roman"/>
        </w:rPr>
      </w:pPr>
      <w:r w:rsidRPr="00DB592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2/A Sınıf Öğretmeni</w:t>
      </w:r>
    </w:p>
    <w:sectPr w:rsidR="009E37C1" w:rsidRPr="00DB592A" w:rsidSect="00586CBC">
      <w:headerReference w:type="default" r:id="rId8"/>
      <w:pgSz w:w="11906" w:h="16838" w:code="9"/>
      <w:pgMar w:top="720" w:right="720" w:bottom="624" w:left="72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7C1" w:rsidRDefault="009E37C1" w:rsidP="00DB4F87">
      <w:pPr>
        <w:spacing w:after="0" w:line="240" w:lineRule="auto"/>
      </w:pPr>
      <w:r>
        <w:separator/>
      </w:r>
    </w:p>
  </w:endnote>
  <w:endnote w:type="continuationSeparator" w:id="0">
    <w:p w:rsidR="009E37C1" w:rsidRDefault="009E37C1" w:rsidP="00DB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7C1" w:rsidRDefault="009E37C1" w:rsidP="00DB4F87">
      <w:pPr>
        <w:spacing w:after="0" w:line="240" w:lineRule="auto"/>
      </w:pPr>
      <w:r>
        <w:separator/>
      </w:r>
    </w:p>
  </w:footnote>
  <w:footnote w:type="continuationSeparator" w:id="0">
    <w:p w:rsidR="009E37C1" w:rsidRDefault="009E37C1" w:rsidP="00DB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C1" w:rsidRPr="00F31146" w:rsidRDefault="009E37C1" w:rsidP="00DB4F87">
    <w:pPr>
      <w:pStyle w:val="Header"/>
      <w:jc w:val="center"/>
      <w:rPr>
        <w:b/>
      </w:rPr>
    </w:pPr>
    <w:r w:rsidRPr="00F31146">
      <w:rPr>
        <w:b/>
      </w:rPr>
      <w:t>BAFRA 50. YIL İLKÖĞRETİM OKULU 2/A SINIFI GRAFİK OKUYARAK TOPLAMA VE ÇIKARMA ETKİNLİKLERİ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64A"/>
    <w:rsid w:val="0003164A"/>
    <w:rsid w:val="000C23B0"/>
    <w:rsid w:val="0011701E"/>
    <w:rsid w:val="001261FF"/>
    <w:rsid w:val="00266AA2"/>
    <w:rsid w:val="002A255A"/>
    <w:rsid w:val="002C47F6"/>
    <w:rsid w:val="00586CBC"/>
    <w:rsid w:val="00741523"/>
    <w:rsid w:val="009E37C1"/>
    <w:rsid w:val="00B00A2A"/>
    <w:rsid w:val="00C0510B"/>
    <w:rsid w:val="00DB4F87"/>
    <w:rsid w:val="00DB592A"/>
    <w:rsid w:val="00DB7C42"/>
    <w:rsid w:val="00E64CFD"/>
    <w:rsid w:val="00F31146"/>
    <w:rsid w:val="00F7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7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4F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B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4F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4F87"/>
    <w:rPr>
      <w:rFonts w:cs="Times New Roman"/>
    </w:rPr>
  </w:style>
  <w:style w:type="table" w:styleId="TableGrid">
    <w:name w:val="Table Grid"/>
    <w:basedOn w:val="TableNormal"/>
    <w:uiPriority w:val="99"/>
    <w:rsid w:val="001170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00A2A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2A25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520</Words>
  <Characters>2967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</dc:creator>
  <cp:keywords/>
  <dc:description/>
  <cp:lastModifiedBy>edanur</cp:lastModifiedBy>
  <cp:revision>8</cp:revision>
  <cp:lastPrinted>2011-02-28T20:13:00Z</cp:lastPrinted>
  <dcterms:created xsi:type="dcterms:W3CDTF">2011-02-28T19:26:00Z</dcterms:created>
  <dcterms:modified xsi:type="dcterms:W3CDTF">2011-04-03T15:55:00Z</dcterms:modified>
</cp:coreProperties>
</file>