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3F" w:rsidRDefault="001F0D3F">
      <w:r w:rsidRPr="00C231C3">
        <w:rPr>
          <w:noProof/>
          <w:lang w:eastAsia="tr-TR"/>
        </w:rPr>
        <w:object w:dxaOrig="10599" w:dyaOrig="6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i1025" type="#_x0000_t75" style="width:530.25pt;height:301.5pt;visibility:visible" o:ole="">
            <v:imagedata r:id="rId6" o:title=""/>
            <o:lock v:ext="edit" aspectratio="f"/>
          </v:shape>
          <o:OLEObject Type="Embed" ProgID="Excel.Chart.8" ShapeID="Grafik 1" DrawAspect="Content" ObjectID="_1364064140" r:id="rId7"/>
        </w:objec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5"/>
        <w:gridCol w:w="5386"/>
      </w:tblGrid>
      <w:tr w:rsidR="001F0D3F" w:rsidRPr="00522CA6" w:rsidTr="00522CA6">
        <w:trPr>
          <w:trHeight w:val="8099"/>
        </w:trPr>
        <w:tc>
          <w:tcPr>
            <w:tcW w:w="5245" w:type="dxa"/>
          </w:tcPr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SORULAR: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1.Abdulsamet ile Bayram’ın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2.Ayşenur ile Busenur’un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3.Burak ile Kadir’in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4. Gizem ile İlayda’nın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5. Zeynep ile Ela’nın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6. M. Emin ile Musa’nın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7.Neslihan ile Rumeysa’nın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8.Ömer ile Ömür’ün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9. Ahmetcan ile Recep’in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10. Rumeysa ile Serenay’ın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11.Volkan ile Talha’nın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12. Yusuf ile Zafer’in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13. Rabia ile Nazar’ın boyları toplamı kaç cm’dir?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14. Alperen ile Selim’in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15. Erdinç ile Selim’in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16.Merve ile Mevlüde’nin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17. Ayşenur ile Merve’nin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18.Ömür ile Ahmetcan’ın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19.Ömer ile Recep’in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20.Kadir ile Talha’nın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21.Bayram ile Recep’in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22.Ayşenur ile Nazar’ın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23.Gizem ile Nazar’ın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24. Mevlüde ile Neslihan’ın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25.Rümeysa ile İlayda’nın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26.Zeynep ile Buse’nin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27.Kadir ile Erdinç’in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28.Bayram ile Selim’in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29.Burak ile Zafer’in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30.Yusuf ile M. Emin’in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31.En ağır iki öğrencinin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32.En hafif üç öğrencinin ağırlıklarının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33.İlk üç öğrencinin ağırlıkları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34.Son üç öğrencinin ağırlıkları toplamı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35.En ağır öğrenciyle en hafif öğrenci arasında kaç kg fark vardır?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36.Babanız sizden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37.Anneniz sizden kaç kg ağırdır?</w:t>
            </w:r>
            <w:bookmarkStart w:id="0" w:name="_GoBack"/>
            <w:bookmarkEnd w:id="0"/>
          </w:p>
        </w:tc>
        <w:tc>
          <w:tcPr>
            <w:tcW w:w="5386" w:type="dxa"/>
          </w:tcPr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SORULAR: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1.Abdulsamet ile Bayram’ın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2.Ayşenur ile Busenur’un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3.Burak ile Kadir’in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4. Gizem ile İlayda’nın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5. Zeynep ile Ela’nın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6. M. Emin ile Musa’nın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7.Neslihan ile Rumeysa’nın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8.Ömer ile Ömür’ün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9. Ahmetcan ile Recep’in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10. Rumeysa ile Serenay’ın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11.Volkan ile Talha’nın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12. Yusuf ile Zafer’in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13. Rabia ile Nazar’ın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14. Alperen ile Selim’in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15. Erdinç ile Selim’in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16.Merve ile Mevlüde’nin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17. Ayşenur ile Merve’nin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18.Ömür ile Ahmetcan’ın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19.Ömer ile Recep’in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20.Kadir ile Talha’nın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21.Bayram ile Recep’in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22.Ayşenur ile Nazar’ın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23.Gizem ile Nazar’ın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24. Mevlüde ile Neslihan’ın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25.Rümeysa ile İlayda’nın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26.Zeynep ile Buse’nin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27.Kadir ile Erdinç’in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28.Bayram ile Selim’in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29.Burak ile Zafer’in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30.Yusuf ile M. Emin’in ağırlıklarının farkı kaç kg’dır?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31.Ablası 30kg ise Gizem’den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32.Abisi 32 kg ise İlayda’dan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33.Abisi 33 kğ ise Merve’den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34.Abisi 55 kg ise Zeynep’ten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35.Abisi 32 kg ise Erdinç’ten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36.Abisi 44 kg ise Ela’dan kaç kg ağırdır?</w:t>
            </w:r>
          </w:p>
          <w:p w:rsidR="001F0D3F" w:rsidRPr="00522CA6" w:rsidRDefault="001F0D3F" w:rsidP="0052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CA6">
              <w:rPr>
                <w:rFonts w:ascii="Times New Roman" w:hAnsi="Times New Roman"/>
                <w:sz w:val="18"/>
                <w:szCs w:val="18"/>
              </w:rPr>
              <w:t>37.Aydanur 15 kg ise Ayşenur’dan kaç kg hafiftir?</w:t>
            </w:r>
          </w:p>
        </w:tc>
      </w:tr>
    </w:tbl>
    <w:p w:rsidR="001F0D3F" w:rsidRPr="00DB592A" w:rsidRDefault="001F0D3F" w:rsidP="000C23B0">
      <w:pPr>
        <w:spacing w:after="0" w:line="240" w:lineRule="auto"/>
        <w:jc w:val="center"/>
        <w:rPr>
          <w:rFonts w:ascii="Times New Roman" w:hAnsi="Times New Roman"/>
        </w:rPr>
      </w:pPr>
      <w:r w:rsidRPr="00DB592A">
        <w:rPr>
          <w:rFonts w:ascii="Times New Roman" w:hAnsi="Times New Roman"/>
        </w:rPr>
        <w:t xml:space="preserve">                                              </w:t>
      </w:r>
      <w:hyperlink r:id="rId8" w:history="1">
        <w:r>
          <w:rPr>
            <w:rStyle w:val="Hyperlink"/>
            <w:rFonts w:ascii="Comic Sans MS" w:hAnsi="Comic Sans MS" w:cs="Arial"/>
            <w:b/>
            <w:lang w:val="en-GB"/>
          </w:rPr>
          <w:t>www.sorubak.com</w:t>
        </w:r>
      </w:hyperlink>
      <w:r w:rsidRPr="00DB592A">
        <w:rPr>
          <w:rFonts w:ascii="Times New Roman" w:hAnsi="Times New Roman"/>
        </w:rPr>
        <w:t xml:space="preserve">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</w:t>
      </w:r>
      <w:r w:rsidRPr="00DB592A">
        <w:rPr>
          <w:rFonts w:ascii="Times New Roman" w:hAnsi="Times New Roman"/>
        </w:rPr>
        <w:t xml:space="preserve">  Ramazan DENİZ</w:t>
      </w:r>
    </w:p>
    <w:p w:rsidR="001F0D3F" w:rsidRPr="00DB592A" w:rsidRDefault="001F0D3F" w:rsidP="00DB592A">
      <w:pPr>
        <w:spacing w:after="0" w:line="240" w:lineRule="auto"/>
        <w:jc w:val="center"/>
        <w:rPr>
          <w:rFonts w:ascii="Times New Roman" w:hAnsi="Times New Roman"/>
        </w:rPr>
      </w:pPr>
      <w:r w:rsidRPr="00DB592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2/A Sınıf Öğretmeni</w:t>
      </w:r>
    </w:p>
    <w:sectPr w:rsidR="001F0D3F" w:rsidRPr="00DB592A" w:rsidSect="00586CBC">
      <w:headerReference w:type="default" r:id="rId9"/>
      <w:pgSz w:w="11906" w:h="16838" w:code="9"/>
      <w:pgMar w:top="720" w:right="720" w:bottom="624" w:left="72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D3F" w:rsidRDefault="001F0D3F" w:rsidP="00DB4F87">
      <w:pPr>
        <w:spacing w:after="0" w:line="240" w:lineRule="auto"/>
      </w:pPr>
      <w:r>
        <w:separator/>
      </w:r>
    </w:p>
  </w:endnote>
  <w:endnote w:type="continuationSeparator" w:id="0">
    <w:p w:rsidR="001F0D3F" w:rsidRDefault="001F0D3F" w:rsidP="00DB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D3F" w:rsidRDefault="001F0D3F" w:rsidP="00DB4F87">
      <w:pPr>
        <w:spacing w:after="0" w:line="240" w:lineRule="auto"/>
      </w:pPr>
      <w:r>
        <w:separator/>
      </w:r>
    </w:p>
  </w:footnote>
  <w:footnote w:type="continuationSeparator" w:id="0">
    <w:p w:rsidR="001F0D3F" w:rsidRDefault="001F0D3F" w:rsidP="00DB4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3F" w:rsidRPr="00F31146" w:rsidRDefault="001F0D3F" w:rsidP="00DB4F87">
    <w:pPr>
      <w:pStyle w:val="Header"/>
      <w:jc w:val="center"/>
      <w:rPr>
        <w:b/>
      </w:rPr>
    </w:pPr>
    <w:r w:rsidRPr="00F31146">
      <w:rPr>
        <w:b/>
      </w:rPr>
      <w:t>BAFRA 50. YIL İLKÖĞRETİM OKULU 2/A SINIFI GRAFİK OKUYARAK TOPLAMA VE ÇIKARMA ETKİNLİKLERİ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64A"/>
    <w:rsid w:val="0003164A"/>
    <w:rsid w:val="000C23B0"/>
    <w:rsid w:val="001163A8"/>
    <w:rsid w:val="0011701E"/>
    <w:rsid w:val="001261FF"/>
    <w:rsid w:val="001322AB"/>
    <w:rsid w:val="00182631"/>
    <w:rsid w:val="001A1E5E"/>
    <w:rsid w:val="001F0D3F"/>
    <w:rsid w:val="00503A28"/>
    <w:rsid w:val="00522CA6"/>
    <w:rsid w:val="00586CBC"/>
    <w:rsid w:val="007744B2"/>
    <w:rsid w:val="00883248"/>
    <w:rsid w:val="008D2C87"/>
    <w:rsid w:val="00AA1283"/>
    <w:rsid w:val="00AE7F5B"/>
    <w:rsid w:val="00B00A2A"/>
    <w:rsid w:val="00B0591F"/>
    <w:rsid w:val="00B20F17"/>
    <w:rsid w:val="00BE6944"/>
    <w:rsid w:val="00C0510B"/>
    <w:rsid w:val="00C231C3"/>
    <w:rsid w:val="00DB4F87"/>
    <w:rsid w:val="00DB592A"/>
    <w:rsid w:val="00DB7C42"/>
    <w:rsid w:val="00E95F2C"/>
    <w:rsid w:val="00F31146"/>
    <w:rsid w:val="00F751B4"/>
    <w:rsid w:val="00FA48CB"/>
    <w:rsid w:val="00FD5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A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4F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B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4F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4F87"/>
    <w:rPr>
      <w:rFonts w:cs="Times New Roman"/>
    </w:rPr>
  </w:style>
  <w:style w:type="table" w:styleId="TableGrid">
    <w:name w:val="Table Grid"/>
    <w:basedOn w:val="TableNormal"/>
    <w:uiPriority w:val="99"/>
    <w:rsid w:val="001170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B00A2A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AA12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686</Words>
  <Characters>3911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</dc:creator>
  <cp:keywords/>
  <dc:description/>
  <cp:lastModifiedBy>edanur</cp:lastModifiedBy>
  <cp:revision>18</cp:revision>
  <cp:lastPrinted>2011-02-28T20:13:00Z</cp:lastPrinted>
  <dcterms:created xsi:type="dcterms:W3CDTF">2011-02-28T19:26:00Z</dcterms:created>
  <dcterms:modified xsi:type="dcterms:W3CDTF">2011-04-11T18:56:00Z</dcterms:modified>
</cp:coreProperties>
</file>