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E0" w:rsidRPr="00D11579" w:rsidRDefault="00C651E0" w:rsidP="003552CD">
      <w:pPr>
        <w:spacing w:after="0"/>
        <w:rPr>
          <w:color w:val="000000"/>
          <w:sz w:val="24"/>
          <w:szCs w:val="24"/>
        </w:rPr>
      </w:pPr>
      <w:r w:rsidRPr="00D11579">
        <w:rPr>
          <w:color w:val="000000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6.75pt;height:18.75pt" strokecolor="blue">
            <v:shadow color="#868686"/>
            <v:textpath style="font-family:&quot;Arial Black&quot;;v-text-kern:t" trim="t" fitpath="t" string="2-E DEĞERLENDİRME SINAVI"/>
          </v:shape>
        </w:pic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Adı Soyadı:…………………………………………………………   Aldığı not:………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63.25pt;margin-top:21.55pt;width:131.45pt;height:55.3pt;z-index:251635712" adj="-10204,14647" strokecolor="blue">
            <v:textbox>
              <w:txbxContent>
                <w:p w:rsidR="00C651E0" w:rsidRPr="00D5799F" w:rsidRDefault="00C651E0">
                  <w:pPr>
                    <w:rPr>
                      <w:rFonts w:ascii="Comic Sans MS" w:hAnsi="Comic Sans MS"/>
                      <w:color w:val="FF0000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</w:rPr>
                    <w:t>Senin nefes almanı sağlarım.Ayrıca kanı temizlerim.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http://t0.gstatic.com/images?q=tbn:ANd9GcQ0k19O_6G0EATA5dHkKnoMK8bxMXohVm_u17x5YmjTxaHmGBn7AeeQBQ" href="http://www.google.com.tr/imgres?imgurl=http://3.bp.blogspot.com/__1oIB2qJub8/Sz9tBNfJXxI/AAAAAAAAAX8/YL_xFPb60wI/s400/akcigerkaraciger.pdf+-+Adobe+Reader.bmp&amp;imgrefurl=http://www.hayatforumda.com/biyoloji/300642-akciger-ve-karacigerin-gorevi.html&amp;usg=__I4GB69D2CFVkD-TUjU4bY3v7tmA=&amp;h=139&amp;w=160&amp;sz=5&amp;hl=tr&amp;start=3&amp;zoom=1&amp;itbs=1&amp;tbnid=WmzgYr9JUFtUHM:&amp;tbnh=85&amp;tbnw=98&amp;prev=/images?q=akci%C4%9Ferlerin+g%C3%B6revi&amp;hl=tr&amp;gbv=2&amp;tbs=isch:1&amp;ei=XhVMTcn3JoOCOuf01d" style="position:absolute;margin-left:31.65pt;margin-top:27.45pt;width:73.85pt;height:51.9pt;z-index:251634688;visibility:visible" o:button="t">
            <v:fill o:detectmouseclick="t"/>
            <v:imagedata r:id="rId4" r:href="rId5"/>
          </v:shape>
        </w:pic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HAYAT BİLGİSİ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1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                                                                              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Yukarıda kendini tanıtan organımız hangisidir?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beyin         B)mide            C)akciğer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2-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Hasta olan birini görmeye gittiğimizde ona ne demeliyiz?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İyi günler            B)Geçmiş olsun          C)Başın sağolsun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3-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Tanımadığınız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biri size ev adresinizi sorarsa  ne yaparsınız?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A) Ev adresimi veririm.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B)Tanımadığım kişiyi eve götürürüm.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C)Tanımadığım için ev adresimi vermem.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4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Aşağıdakilerden hangisi okul kurallarından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değildir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Kahvaltı yapmak                      B) Derse zamanında girmek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C) Okul eşyalarına zarar vermemek  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5-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Aşağıdakilerden hangisi ilerlediği yol bakımından diğerlerinden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farklıdır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Otobüs            B) Vapur                C)Taksi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6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-Hangisi, okuldaki kaynakları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iyi kullanan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bir öğrencinin özelliği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olamaz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Ellerini yıkadıktan sonra musluğu kapatır.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B) Gereksiz yere kalemini açar.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C) Kitap ve defterini temiz kullanır.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7-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Aşağıdaki ifadelerden hangisi “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yardım istemekle</w:t>
      </w:r>
      <w:r w:rsidRPr="00D11579">
        <w:rPr>
          <w:rFonts w:ascii="Comic Sans MS" w:hAnsi="Comic Sans MS"/>
          <w:color w:val="000000"/>
          <w:sz w:val="24"/>
          <w:szCs w:val="24"/>
        </w:rPr>
        <w:t>” ilgilidir?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Arkadaşlar, var mısınız saklambaç  oynamaya?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B) Öğretmenim tokamı takabilir misiniz?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C) Kusura bakma istemeden oldu.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8-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Aşağıdaki eşleştirmelerden hangisi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yanlıştır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82.45pt;margin-top:8.7pt;width:12.55pt;height:.05pt;z-index:2516387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59.4pt;margin-top:8.7pt;width:12.55pt;height:0;z-index:2516377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46.95pt;margin-top:8.7pt;width:12.55pt;height:0;z-index:251636736" o:connectortype="straight">
            <v:stroke endarrow="block"/>
          </v:shape>
        </w:pict>
      </w:r>
      <w:r w:rsidRPr="00D11579">
        <w:rPr>
          <w:rFonts w:ascii="Comic Sans MS" w:hAnsi="Comic Sans MS"/>
          <w:color w:val="000000"/>
          <w:sz w:val="24"/>
          <w:szCs w:val="24"/>
        </w:rPr>
        <w:t>A) keçi      ahır         B) ayı    in(mağara)   C) arı    kovan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9-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Gizem okula gelirken  düştü, yaralandı. Onu gören Helin hangi numarayı aramalıdır?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112                        B)110                      C)155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10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Hangisi fiziksel bir özellik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değildir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göz rengimiz        B) boyumuz          C)duygularımız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TÜRKÇE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1-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Hece sayısı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en az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olan hangisidir?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aile                   B) yoğurt                C) kayısı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2-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“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güzel-çirkin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” arasındaki ilişkinin benzeri hangisinde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vardır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dost-düşman        B) öykü-hikaye        C) ileri-geri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3-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“Yıldızları seyretmek istiyordum ………… hava çok bulutluydu.”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 xml:space="preserve">Yukarıdaki cümlede noktalı yere hangisinin gelmesi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uygun olmaz?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A) ancak               B) iyi ki            </w:t>
      </w:r>
      <w:r w:rsidRPr="00D11579">
        <w:rPr>
          <w:rFonts w:ascii="Comic Sans MS" w:hAnsi="Comic Sans MS"/>
          <w:color w:val="000000"/>
          <w:sz w:val="24"/>
          <w:szCs w:val="24"/>
        </w:rPr>
        <w:tab/>
        <w:t>C) fakat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4-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Aşağıdaki sorulardan hangisine “evet” ya da “hayır” diye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cevap verilmez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Ödevlerini bitirdin mi?       B) Annen pazardan döndü mü?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C) Yarışmaya kaç kişi katıldı?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1- Resmini boyadı       2- Resim defterini çıkardı.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3- Resmini çizdi.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5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-Yukarıdaki olayları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oluş sırasına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göre sıralarsak nasıl olur?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A)  2- 1 – 3             B) 2- 3 – 1            C)3 – 2 – 1 </w:t>
      </w: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056E57">
      <w:pPr>
        <w:spacing w:after="0" w:line="240" w:lineRule="atLeast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10.9pt;margin-top:7.3pt;width:144.85pt;height:86.3pt;z-index:251639808" adj="-2766,18359" strokecolor="blue">
            <v:textbox>
              <w:txbxContent>
                <w:p w:rsidR="00C651E0" w:rsidRPr="00D5799F" w:rsidRDefault="00C651E0" w:rsidP="007E4C71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color w:val="FF0000"/>
                    </w:rPr>
                    <w:t xml:space="preserve"> </w:t>
                  </w: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 xml:space="preserve">Köyümün pınarları, </w:t>
                  </w:r>
                </w:p>
                <w:p w:rsidR="00C651E0" w:rsidRPr="00D5799F" w:rsidRDefault="00C651E0" w:rsidP="007E4C71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Soğuk suları vardır.</w:t>
                  </w:r>
                </w:p>
                <w:p w:rsidR="00C651E0" w:rsidRPr="00D5799F" w:rsidRDefault="00C651E0" w:rsidP="007E4C71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Yemyeşil ormanları,</w:t>
                  </w:r>
                </w:p>
                <w:p w:rsidR="00C651E0" w:rsidRPr="00D5799F" w:rsidRDefault="00C651E0" w:rsidP="007E4C71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Geniş ovası vardır.</w:t>
                  </w:r>
                </w:p>
              </w:txbxContent>
            </v:textbox>
          </v:shape>
        </w:pict>
      </w:r>
      <w:r w:rsidRPr="00D11579">
        <w:rPr>
          <w:rFonts w:ascii="Comic Sans MS" w:hAnsi="Comic Sans MS"/>
          <w:b/>
          <w:color w:val="000000"/>
          <w:sz w:val="24"/>
          <w:szCs w:val="24"/>
        </w:rPr>
        <w:t>6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       Yandaki şiirin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ana duygusu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nedir?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         A) Köy sevgisi   B) Soğuk sular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                    C) Orman sevgisi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 xml:space="preserve">7- 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Hangisi sözlükte diğerlerinden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önce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gelir?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vazo                B)valiz              C) zayıf</w:t>
      </w:r>
    </w:p>
    <w:p w:rsidR="00C651E0" w:rsidRPr="00D11579" w:rsidRDefault="00C651E0" w:rsidP="003552CD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8-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Hangisi arkadaşımızın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olumlu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bir davranışı olabilir?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Silgimi izinsiz alması.   B) Yazı yazarken koluma vurması.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C) Ders dinlerken kimseyi rahatsız etmemesi.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2" type="#_x0000_t62" style="position:absolute;margin-left:-1.65pt;margin-top:15.9pt;width:184.2pt;height:94.6pt;z-index:251640832" adj="1085,24545" strokecolor="blue">
            <v:textbox>
              <w:txbxContent>
                <w:p w:rsidR="00C651E0" w:rsidRPr="00D5799F" w:rsidRDefault="00C651E0" w:rsidP="00F67AD9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Hu hu hu ninni,</w:t>
                  </w:r>
                </w:p>
                <w:p w:rsidR="00C651E0" w:rsidRPr="00D5799F" w:rsidRDefault="00C651E0" w:rsidP="00F67AD9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Uyu yavrum hu ninni.</w:t>
                  </w:r>
                </w:p>
                <w:p w:rsidR="00C651E0" w:rsidRPr="00D5799F" w:rsidRDefault="00C651E0" w:rsidP="00F67AD9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Ninni söyleyim sana,</w:t>
                  </w:r>
                </w:p>
                <w:p w:rsidR="00C651E0" w:rsidRPr="00D5799F" w:rsidRDefault="00C651E0" w:rsidP="00F67AD9">
                  <w:pPr>
                    <w:spacing w:after="0" w:line="240" w:lineRule="atLeast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Gülücük gönder bana.</w:t>
                  </w:r>
                </w:p>
              </w:txbxContent>
            </v:textbox>
          </v:shape>
        </w:pict>
      </w:r>
      <w:r w:rsidRPr="00D11579">
        <w:rPr>
          <w:rFonts w:ascii="Comic Sans MS" w:hAnsi="Comic Sans MS"/>
          <w:b/>
          <w:color w:val="000000"/>
          <w:sz w:val="24"/>
          <w:szCs w:val="24"/>
        </w:rPr>
        <w:t>9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                                               Yandaki şiirde, topluma                                                                                   y                                                 yeni katılan bireyden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ne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b                                                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bekleniyor</w:t>
      </w:r>
      <w:r w:rsidRPr="00D11579">
        <w:rPr>
          <w:rFonts w:ascii="Comic Sans MS" w:hAnsi="Comic Sans MS"/>
          <w:color w:val="000000"/>
          <w:sz w:val="24"/>
          <w:szCs w:val="24"/>
        </w:rPr>
        <w:t>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                A) Tatlı söz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                B) Bir gülücük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                C)Birlik beraberlik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10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Aşağıdaki cümlelerin hangisinde,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yazım yanlışı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yapılmıştır?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Futbolu severim.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B) Arada sırada basket oynarım.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C) Kısacası sipor yapmaya bayılırım.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                  MATEMATİK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1-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  A1           Yandaki işleme göre 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AxB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kaçtır?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3" type="#_x0000_t32" style="position:absolute;margin-left:18.4pt;margin-top:18.8pt;width:36.85pt;height:0;z-index:251680768" o:connectortype="straight" strokecolor="blue"/>
        </w:pic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   +  7B           A) 14             B)16              C)15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99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2-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 26 ve 43 sayılarına en yakın onlukların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toplamı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kaçtır?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70               B)60                  C)50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3-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  Saat 09:30’  da kütüphaneye giden Muhammet,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bir buçuk saat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ders çalıştıktan sonra kütüphaneden çıkmıştır. Muhammet kütüphaneden çıktığında saat kaçtır?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A) 10:00                B)10:30                 C)11:00         </w:t>
      </w:r>
    </w:p>
    <w:p w:rsidR="00C651E0" w:rsidRPr="00D11579" w:rsidRDefault="00C651E0" w:rsidP="003552CD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4" type="#_x0000_t61" style="position:absolute;margin-left:36pt;margin-top:-.85pt;width:102.15pt;height:36pt;z-index:251641856" adj="6460,20910" strokecolor="blue" strokeweight="2.5pt">
            <v:shadow color="#868686"/>
            <v:textbox>
              <w:txbxContent>
                <w:p w:rsidR="00C651E0" w:rsidRPr="00D5799F" w:rsidRDefault="00C651E0">
                  <w:pP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D5799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70 - 24 =</w:t>
                  </w:r>
                </w:p>
              </w:txbxContent>
            </v:textbox>
          </v:shape>
        </w:pict>
      </w:r>
      <w:r w:rsidRPr="00D11579">
        <w:rPr>
          <w:rFonts w:ascii="Comic Sans MS" w:hAnsi="Comic Sans MS"/>
          <w:b/>
          <w:color w:val="000000"/>
          <w:sz w:val="24"/>
          <w:szCs w:val="24"/>
        </w:rPr>
        <w:t xml:space="preserve">4-       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Yukarıdaki çıkarma işleminin sonucunu;</w:t>
      </w:r>
    </w:p>
    <w:p w:rsidR="00C651E0" w:rsidRPr="00D11579" w:rsidRDefault="00C651E0" w:rsidP="003552CD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Mehmet: 54           Ebru: 46          Selçuk: 56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bulmuştur.Hangisi işlemin sonucunu doğru bulmuştur?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Ebru                B)Mehmet              C)Selçuk</w:t>
      </w:r>
    </w:p>
    <w:p w:rsidR="00C651E0" w:rsidRPr="00D11579" w:rsidRDefault="00C651E0" w:rsidP="003552CD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oval id="_x0000_s1035" style="position:absolute;margin-left:108pt;margin-top:.75pt;width:30.15pt;height:56.9pt;z-index:251644928" strokecolor="blue"/>
        </w:pict>
      </w:r>
      <w:r>
        <w:rPr>
          <w:noProof/>
          <w:lang w:eastAsia="tr-TR"/>
        </w:rPr>
        <w:pict>
          <v:oval id="_x0000_s1036" style="position:absolute;margin-left:1in;margin-top:.75pt;width:30.15pt;height:56.9pt;z-index:251643904" strokecolor="blue"/>
        </w:pict>
      </w:r>
      <w:r>
        <w:rPr>
          <w:noProof/>
          <w:lang w:eastAsia="tr-TR"/>
        </w:rPr>
        <w:pict>
          <v:oval id="_x0000_s1037" style="position:absolute;margin-left:36pt;margin-top:.75pt;width:30.15pt;height:56.9pt;z-index:251642880" strokecolor="blue"/>
        </w:pict>
      </w:r>
      <w:r w:rsidRPr="00D11579">
        <w:rPr>
          <w:rFonts w:ascii="Comic Sans MS" w:hAnsi="Comic Sans MS"/>
          <w:b/>
          <w:color w:val="000000"/>
          <w:sz w:val="24"/>
          <w:szCs w:val="24"/>
        </w:rPr>
        <w:t xml:space="preserve">5-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oval id="_x0000_s1038" style="position:absolute;margin-left:147.35pt;margin-top:.15pt;width:25.95pt;height:36.65pt;z-index:251645952" strokecolor="blue"/>
        </w:pic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3 bütün ekmek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ve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bir yarım ekmek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kaç </w:t>
      </w:r>
      <w:r w:rsidRPr="00D11579">
        <w:rPr>
          <w:rFonts w:ascii="Comic Sans MS" w:hAnsi="Comic Sans MS"/>
          <w:b/>
          <w:color w:val="000000"/>
          <w:sz w:val="24"/>
          <w:szCs w:val="24"/>
          <w:u w:val="single"/>
        </w:rPr>
        <w:t>çeyrek ekmek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yapar? 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12 çeyrek ekmek yapar.        B) 10 çeyrek ekmek yapar.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C)14 çeyrek ekmek yapar.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D5799F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6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 45’ten başlayarak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dörder dörder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sayarken</w:t>
      </w:r>
    </w:p>
    <w:p w:rsidR="00C651E0" w:rsidRPr="00D11579" w:rsidRDefault="00C651E0" w:rsidP="00D5799F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5.</w:t>
      </w:r>
      <w:r w:rsidRPr="00D11579">
        <w:rPr>
          <w:rFonts w:ascii="Comic Sans MS" w:hAnsi="Comic Sans MS"/>
          <w:color w:val="000000"/>
          <w:sz w:val="24"/>
          <w:szCs w:val="24"/>
        </w:rPr>
        <w:t>söylediğim sayı kaçtır?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57                     B) 61                      C)65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oval id="_x0000_s1039" style="position:absolute;margin-left:102.15pt;margin-top:9.35pt;width:25.95pt;height:31.8pt;z-index:251679744" strokecolor="blue"/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margin-left:138.15pt;margin-top:13.55pt;width:30.15pt;height:27.6pt;z-index:251678720" strokecolor="blue"/>
        </w:pict>
      </w:r>
      <w:r>
        <w:rPr>
          <w:noProof/>
          <w:lang w:eastAsia="tr-TR"/>
        </w:rPr>
        <w:pict>
          <v:shape id="_x0000_s1041" type="#_x0000_t176" style="position:absolute;margin-left:60.3pt;margin-top:13.55pt;width:30.15pt;height:27.6pt;z-index:251677696" strokecolor="blue"/>
        </w:pict>
      </w:r>
      <w:r>
        <w:rPr>
          <w:noProof/>
          <w:lang w:eastAsia="tr-TR"/>
        </w:rPr>
        <w:pict>
          <v:shape id="_x0000_s1042" type="#_x0000_t176" style="position:absolute;margin-left:24.3pt;margin-top:13.55pt;width:30.15pt;height:27.6pt;z-index:251676672" strokecolor="blue"/>
        </w:pict>
      </w:r>
      <w:r>
        <w:rPr>
          <w:noProof/>
          <w:lang w:eastAsia="tr-TR"/>
        </w:rPr>
        <w:pict>
          <v:oval id="_x0000_s1043" style="position:absolute;margin-left:217.95pt;margin-top:9.35pt;width:25.95pt;height:31.8pt;z-index:251675648" strokecolor="blue"/>
        </w:pict>
      </w:r>
      <w:r>
        <w:rPr>
          <w:noProof/>
          <w:lang w:eastAsia="tr-TR"/>
        </w:rPr>
        <w:pict>
          <v:shape id="_x0000_s1044" type="#_x0000_t176" style="position:absolute;margin-left:177.5pt;margin-top:13.55pt;width:30.15pt;height:27.6pt;z-index:251674624" strokecolor="blue"/>
        </w:pict>
      </w:r>
      <w:r>
        <w:rPr>
          <w:noProof/>
          <w:lang w:eastAsia="tr-TR"/>
        </w:rPr>
        <w:pict>
          <v:shape id="_x0000_s1045" type="#_x0000_t176" style="position:absolute;margin-left:250.9pt;margin-top:9.35pt;width:30.15pt;height:27.6pt;z-index:251673600" strokecolor="blue"/>
        </w:pict>
      </w:r>
      <w:r>
        <w:rPr>
          <w:noProof/>
          <w:lang w:eastAsia="tr-TR"/>
        </w:rPr>
        <w:pict>
          <v:shape id="_x0000_s1046" type="#_x0000_t176" style="position:absolute;margin-left:288.25pt;margin-top:9.35pt;width:30.15pt;height:27.6pt;z-index:251672576" strokecolor="blue"/>
        </w:pict>
      </w:r>
      <w:r>
        <w:rPr>
          <w:noProof/>
          <w:lang w:eastAsia="tr-TR"/>
        </w:rPr>
        <w:pict>
          <v:oval id="_x0000_s1047" style="position:absolute;margin-left:102.15pt;margin-top:9.35pt;width:25.95pt;height:31.8pt;z-index:251671552"/>
        </w:pict>
      </w:r>
      <w:r>
        <w:rPr>
          <w:noProof/>
          <w:lang w:eastAsia="tr-TR"/>
        </w:rPr>
        <w:pict>
          <v:shape id="_x0000_s1048" type="#_x0000_t176" style="position:absolute;margin-left:138.15pt;margin-top:13.55pt;width:30.15pt;height:27.6pt;z-index:251670528"/>
        </w:pict>
      </w:r>
      <w:r>
        <w:rPr>
          <w:noProof/>
          <w:lang w:eastAsia="tr-TR"/>
        </w:rPr>
        <w:pict>
          <v:shape id="_x0000_s1049" type="#_x0000_t176" style="position:absolute;margin-left:60.3pt;margin-top:13.55pt;width:30.15pt;height:27.6pt;z-index:251669504"/>
        </w:pict>
      </w:r>
      <w:r>
        <w:rPr>
          <w:noProof/>
          <w:lang w:eastAsia="tr-TR"/>
        </w:rPr>
        <w:pict>
          <v:shape id="_x0000_s1050" type="#_x0000_t176" style="position:absolute;margin-left:24.3pt;margin-top:13.55pt;width:30.15pt;height:27.6pt;z-index:251668480"/>
        </w:pict>
      </w:r>
      <w:r>
        <w:rPr>
          <w:noProof/>
          <w:lang w:eastAsia="tr-TR"/>
        </w:rPr>
        <w:pict>
          <v:oval id="_x0000_s1051" style="position:absolute;margin-left:217.95pt;margin-top:9.35pt;width:25.95pt;height:31.8pt;z-index:251667456"/>
        </w:pict>
      </w:r>
      <w:r>
        <w:rPr>
          <w:noProof/>
          <w:lang w:eastAsia="tr-TR"/>
        </w:rPr>
        <w:pict>
          <v:shape id="_x0000_s1052" type="#_x0000_t176" style="position:absolute;margin-left:177.5pt;margin-top:13.55pt;width:30.15pt;height:27.6pt;z-index:251666432"/>
        </w:pict>
      </w:r>
      <w:r>
        <w:rPr>
          <w:noProof/>
          <w:lang w:eastAsia="tr-TR"/>
        </w:rPr>
        <w:pict>
          <v:shape id="_x0000_s1053" type="#_x0000_t176" style="position:absolute;margin-left:250.9pt;margin-top:9.35pt;width:30.15pt;height:27.6pt;z-index:251665408"/>
        </w:pict>
      </w:r>
      <w:r>
        <w:rPr>
          <w:noProof/>
          <w:lang w:eastAsia="tr-TR"/>
        </w:rPr>
        <w:pict>
          <v:oval id="_x0000_s1054" style="position:absolute;margin-left:102.15pt;margin-top:9.35pt;width:25.95pt;height:31.8pt;z-index:251664384"/>
        </w:pict>
      </w:r>
      <w:r>
        <w:rPr>
          <w:noProof/>
          <w:lang w:eastAsia="tr-TR"/>
        </w:rPr>
        <w:pict>
          <v:shape id="_x0000_s1055" type="#_x0000_t176" style="position:absolute;margin-left:138.15pt;margin-top:13.55pt;width:30.15pt;height:27.6pt;z-index:251663360"/>
        </w:pict>
      </w:r>
      <w:r>
        <w:rPr>
          <w:noProof/>
          <w:lang w:eastAsia="tr-TR"/>
        </w:rPr>
        <w:pict>
          <v:shape id="_x0000_s1056" type="#_x0000_t176" style="position:absolute;margin-left:60.3pt;margin-top:13.55pt;width:30.15pt;height:27.6pt;z-index:251662336"/>
        </w:pict>
      </w:r>
      <w:r>
        <w:rPr>
          <w:noProof/>
          <w:lang w:eastAsia="tr-TR"/>
        </w:rPr>
        <w:pict>
          <v:shape id="_x0000_s1057" type="#_x0000_t176" style="position:absolute;margin-left:24.3pt;margin-top:13.55pt;width:30.15pt;height:27.6pt;z-index:251661312"/>
        </w:pict>
      </w:r>
      <w:r>
        <w:rPr>
          <w:noProof/>
          <w:lang w:eastAsia="tr-TR"/>
        </w:rPr>
        <w:pict>
          <v:oval id="_x0000_s1058" style="position:absolute;margin-left:217.95pt;margin-top:9.35pt;width:25.95pt;height:31.8pt;z-index:251660288"/>
        </w:pict>
      </w:r>
      <w:r>
        <w:rPr>
          <w:noProof/>
          <w:lang w:eastAsia="tr-TR"/>
        </w:rPr>
        <w:pict>
          <v:shape id="_x0000_s1059" type="#_x0000_t176" style="position:absolute;margin-left:177.5pt;margin-top:13.55pt;width:30.15pt;height:27.6pt;z-index:251659264"/>
        </w:pict>
      </w:r>
      <w:r>
        <w:rPr>
          <w:noProof/>
          <w:lang w:eastAsia="tr-TR"/>
        </w:rPr>
        <w:pict>
          <v:oval id="_x0000_s1060" style="position:absolute;margin-left:102.15pt;margin-top:9.35pt;width:25.95pt;height:31.8pt;z-index:251658240"/>
        </w:pict>
      </w:r>
      <w:r>
        <w:rPr>
          <w:noProof/>
          <w:lang w:eastAsia="tr-TR"/>
        </w:rPr>
        <w:pict>
          <v:shape id="_x0000_s1061" type="#_x0000_t176" style="position:absolute;margin-left:138.15pt;margin-top:13.55pt;width:30.15pt;height:27.6pt;z-index:251657216"/>
        </w:pict>
      </w:r>
      <w:r>
        <w:rPr>
          <w:noProof/>
          <w:lang w:eastAsia="tr-TR"/>
        </w:rPr>
        <w:pict>
          <v:shape id="_x0000_s1062" type="#_x0000_t176" style="position:absolute;margin-left:60.3pt;margin-top:13.55pt;width:30.15pt;height:27.6pt;z-index:251656192"/>
        </w:pict>
      </w:r>
      <w:r>
        <w:rPr>
          <w:noProof/>
          <w:lang w:eastAsia="tr-TR"/>
        </w:rPr>
        <w:pict>
          <v:shape id="_x0000_s1063" type="#_x0000_t176" style="position:absolute;margin-left:24.3pt;margin-top:13.55pt;width:30.15pt;height:27.6pt;z-index:251655168"/>
        </w:pict>
      </w:r>
      <w:r>
        <w:rPr>
          <w:noProof/>
          <w:lang w:eastAsia="tr-TR"/>
        </w:rPr>
        <w:pict>
          <v:shape id="_x0000_s1064" type="#_x0000_t176" style="position:absolute;margin-left:288.25pt;margin-top:9.35pt;width:30.15pt;height:27.6pt;z-index:251651072"/>
        </w:pict>
      </w:r>
      <w:r>
        <w:rPr>
          <w:noProof/>
          <w:lang w:eastAsia="tr-TR"/>
        </w:rPr>
        <w:pict>
          <v:shape id="_x0000_s1065" type="#_x0000_t176" style="position:absolute;margin-left:250.9pt;margin-top:9.35pt;width:30.15pt;height:27.6pt;z-index:251652096"/>
        </w:pict>
      </w:r>
      <w:r>
        <w:rPr>
          <w:noProof/>
          <w:lang w:eastAsia="tr-TR"/>
        </w:rPr>
        <w:pict>
          <v:oval id="_x0000_s1066" style="position:absolute;margin-left:217.95pt;margin-top:9.35pt;width:25.95pt;height:31.8pt;z-index:251653120"/>
        </w:pict>
      </w:r>
      <w:r>
        <w:rPr>
          <w:noProof/>
          <w:lang w:eastAsia="tr-TR"/>
        </w:rPr>
        <w:pict>
          <v:shape id="_x0000_s1067" type="#_x0000_t176" style="position:absolute;margin-left:177.5pt;margin-top:13.55pt;width:30.15pt;height:27.6pt;z-index:251650048"/>
        </w:pict>
      </w:r>
      <w:r>
        <w:rPr>
          <w:noProof/>
          <w:lang w:eastAsia="tr-TR"/>
        </w:rPr>
        <w:pict>
          <v:shape id="_x0000_s1068" type="#_x0000_t176" style="position:absolute;margin-left:138.15pt;margin-top:13.55pt;width:30.15pt;height:27.6pt;z-index:251649024"/>
        </w:pict>
      </w:r>
      <w:r>
        <w:rPr>
          <w:noProof/>
          <w:lang w:eastAsia="tr-TR"/>
        </w:rPr>
        <w:pict>
          <v:oval id="_x0000_s1069" style="position:absolute;margin-left:102.15pt;margin-top:9.35pt;width:25.95pt;height:31.8pt;z-index:251654144"/>
        </w:pict>
      </w:r>
      <w:r>
        <w:rPr>
          <w:noProof/>
          <w:lang w:eastAsia="tr-TR"/>
        </w:rPr>
        <w:pict>
          <v:shape id="_x0000_s1070" type="#_x0000_t176" style="position:absolute;margin-left:60.3pt;margin-top:13.55pt;width:30.15pt;height:27.6pt;z-index:251648000"/>
        </w:pict>
      </w:r>
      <w:r>
        <w:rPr>
          <w:noProof/>
          <w:lang w:eastAsia="tr-TR"/>
        </w:rPr>
        <w:pict>
          <v:shape id="_x0000_s1071" type="#_x0000_t176" style="position:absolute;margin-left:24.3pt;margin-top:13.55pt;width:30.15pt;height:27.6pt;z-index:251646976"/>
        </w:pic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7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Aşağıdaki örüntülerden hangisinin kuralı yukarıdaki ile aynıdır?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A)    A B B B A B B B A           B)  1 2 3 1 2 3 1 2 3 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 xml:space="preserve">                     C) K K L K K L K K L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8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 Onur’un 45 tane misketi vardır. 24 tane daha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aldı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. Sonra misketlerinin 36 tanesini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kaybetti</w:t>
      </w:r>
      <w:r w:rsidRPr="00D11579">
        <w:rPr>
          <w:rFonts w:ascii="Comic Sans MS" w:hAnsi="Comic Sans MS"/>
          <w:color w:val="000000"/>
          <w:sz w:val="24"/>
          <w:szCs w:val="24"/>
        </w:rPr>
        <w:t>. Geriye kaç tane misketi kaldı?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33                B)42                 C) 34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9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Annem 28 tane kurabiyeyi 4 tane tabağa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eşit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olarak paylaştırmak istiyor.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Bir tabağa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kaç tane kurabiye koymalıdır?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24                  B)6                    C)7</w:t>
      </w: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b/>
          <w:color w:val="000000"/>
          <w:sz w:val="24"/>
          <w:szCs w:val="24"/>
        </w:rPr>
        <w:t>10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-  Tuncay’ın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iki düzine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kalemi var. Tuncay kaç tane daha kalem  alırsa  </w:t>
      </w:r>
      <w:r w:rsidRPr="00D11579">
        <w:rPr>
          <w:rFonts w:ascii="Comic Sans MS" w:hAnsi="Comic Sans MS"/>
          <w:b/>
          <w:color w:val="000000"/>
          <w:sz w:val="24"/>
          <w:szCs w:val="24"/>
        </w:rPr>
        <w:t>dört deste</w:t>
      </w:r>
      <w:r w:rsidRPr="00D11579">
        <w:rPr>
          <w:rFonts w:ascii="Comic Sans MS" w:hAnsi="Comic Sans MS"/>
          <w:color w:val="000000"/>
          <w:sz w:val="24"/>
          <w:szCs w:val="24"/>
        </w:rPr>
        <w:t xml:space="preserve"> kalemi olur?</w:t>
      </w:r>
    </w:p>
    <w:p w:rsidR="00C651E0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D11579">
        <w:rPr>
          <w:rFonts w:ascii="Comic Sans MS" w:hAnsi="Comic Sans MS"/>
          <w:color w:val="000000"/>
          <w:sz w:val="24"/>
          <w:szCs w:val="24"/>
        </w:rPr>
        <w:t>A) 18                   B) 16                  C)14</w:t>
      </w:r>
    </w:p>
    <w:p w:rsidR="00C651E0" w:rsidRDefault="00C651E0" w:rsidP="00D11579">
      <w:pPr>
        <w:jc w:val="center"/>
        <w:rPr>
          <w:b/>
          <w:color w:val="C0C0C0"/>
          <w:sz w:val="16"/>
          <w:szCs w:val="16"/>
        </w:rPr>
      </w:pPr>
      <w:hyperlink r:id="rId6" w:history="1">
        <w:r>
          <w:rPr>
            <w:rStyle w:val="Hyperlink"/>
            <w:b/>
            <w:color w:val="C0C0C0"/>
            <w:sz w:val="16"/>
            <w:szCs w:val="16"/>
          </w:rPr>
          <w:t>www.sorubak.com</w:t>
        </w:r>
      </w:hyperlink>
    </w:p>
    <w:p w:rsidR="00C651E0" w:rsidRPr="00D11579" w:rsidRDefault="00C651E0" w:rsidP="003552CD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sectPr w:rsidR="00C651E0" w:rsidRPr="00D11579" w:rsidSect="002263BC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3BC"/>
    <w:rsid w:val="00056E57"/>
    <w:rsid w:val="002263BC"/>
    <w:rsid w:val="003552CD"/>
    <w:rsid w:val="0038719D"/>
    <w:rsid w:val="003A1A9B"/>
    <w:rsid w:val="003C1DF9"/>
    <w:rsid w:val="00494790"/>
    <w:rsid w:val="004C12D0"/>
    <w:rsid w:val="004C3061"/>
    <w:rsid w:val="00533B10"/>
    <w:rsid w:val="005B03FA"/>
    <w:rsid w:val="00600CF3"/>
    <w:rsid w:val="00732E0E"/>
    <w:rsid w:val="00745F18"/>
    <w:rsid w:val="007E4C71"/>
    <w:rsid w:val="00A15AC2"/>
    <w:rsid w:val="00B129F6"/>
    <w:rsid w:val="00C17BD0"/>
    <w:rsid w:val="00C651E0"/>
    <w:rsid w:val="00D11579"/>
    <w:rsid w:val="00D5799F"/>
    <w:rsid w:val="00DA4ADF"/>
    <w:rsid w:val="00EB7DDE"/>
    <w:rsid w:val="00F31EBF"/>
    <w:rsid w:val="00F67AD9"/>
    <w:rsid w:val="00FA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D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115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17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http://t0.gstatic.com/images?q=tbn:ANd9GcQ0k19O_6G0EATA5dHkKnoMK8bxMXohVm_u17x5YmjTxaHmGBn7AeeQBQ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824</Words>
  <Characters>4703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NeW_ZAT</dc:creator>
  <cp:keywords/>
  <dc:description/>
  <cp:lastModifiedBy>edanur</cp:lastModifiedBy>
  <cp:revision>3</cp:revision>
  <dcterms:created xsi:type="dcterms:W3CDTF">2011-02-24T23:55:00Z</dcterms:created>
  <dcterms:modified xsi:type="dcterms:W3CDTF">2011-03-24T19:50:00Z</dcterms:modified>
</cp:coreProperties>
</file>