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1E" w:rsidRPr="00FC6A40" w:rsidRDefault="00C1341E" w:rsidP="00FC6A40">
      <w:pPr>
        <w:spacing w:line="240" w:lineRule="atLeast"/>
        <w:jc w:val="center"/>
        <w:rPr>
          <w:rFonts w:ascii="Comic Sans MS" w:hAnsi="Comic Sans MS"/>
          <w:b/>
          <w:sz w:val="24"/>
        </w:rPr>
      </w:pPr>
      <w:r w:rsidRPr="00FC6A40">
        <w:rPr>
          <w:rFonts w:ascii="Comic Sans MS" w:hAnsi="Comic Sans MS"/>
          <w:b/>
          <w:sz w:val="24"/>
        </w:rPr>
        <w:t>NAŞİDE HALİL GELENDOST İLKÖĞRETİM OKULU MATEMATİK DERSİ</w:t>
      </w:r>
    </w:p>
    <w:p w:rsidR="00C1341E" w:rsidRPr="00FC6A40" w:rsidRDefault="00C1341E" w:rsidP="00B26EC3">
      <w:pPr>
        <w:spacing w:line="240" w:lineRule="atLeast"/>
        <w:jc w:val="center"/>
        <w:rPr>
          <w:rFonts w:ascii="Comic Sans MS" w:hAnsi="Comic Sans MS"/>
          <w:b/>
          <w:sz w:val="24"/>
        </w:rPr>
      </w:pPr>
      <w:r w:rsidRPr="00FC6A40">
        <w:rPr>
          <w:rFonts w:ascii="Comic Sans MS" w:hAnsi="Comic Sans MS"/>
          <w:b/>
          <w:sz w:val="24"/>
        </w:rPr>
        <w:t>SAATLER KONULU EV ÖDEVİ</w:t>
      </w:r>
    </w:p>
    <w:p w:rsidR="00C1341E" w:rsidRPr="00FC6A40" w:rsidRDefault="00C1341E" w:rsidP="00FC6A40">
      <w:pPr>
        <w:pStyle w:val="ListParagraph"/>
        <w:numPr>
          <w:ilvl w:val="0"/>
          <w:numId w:val="1"/>
        </w:numPr>
        <w:spacing w:line="240" w:lineRule="atLeast"/>
        <w:ind w:left="0" w:hanging="426"/>
        <w:rPr>
          <w:rFonts w:ascii="Comic Sans MS" w:hAnsi="Comic Sans MS"/>
          <w:sz w:val="28"/>
        </w:rPr>
      </w:pPr>
      <w:r w:rsidRPr="00FC6A40">
        <w:rPr>
          <w:rFonts w:ascii="Comic Sans MS" w:hAnsi="Comic Sans MS"/>
          <w:sz w:val="28"/>
        </w:rPr>
        <w:t xml:space="preserve">Saatlerimiz kaçı gösteriyor acaba? Haydi saatlerin kaç olduğunu saatin altındaki boşluğa yazalım. </w:t>
      </w:r>
    </w:p>
    <w:p w:rsidR="00C1341E" w:rsidRDefault="00C1341E" w:rsidP="00FC6A40">
      <w:pPr>
        <w:pStyle w:val="ListParagraph"/>
        <w:spacing w:line="240" w:lineRule="atLeast"/>
        <w:ind w:left="0"/>
        <w:rPr>
          <w:rFonts w:ascii="Comic Sans MS" w:hAnsi="Comic Sans MS"/>
          <w:sz w:val="24"/>
        </w:rPr>
      </w:pPr>
    </w:p>
    <w:p w:rsidR="00C1341E" w:rsidRDefault="00C1341E" w:rsidP="00FC6A40">
      <w:pPr>
        <w:pStyle w:val="ListParagraph"/>
        <w:spacing w:line="240" w:lineRule="atLeast"/>
        <w:ind w:left="0"/>
        <w:rPr>
          <w:rFonts w:ascii="Comic Sans MS" w:hAnsi="Comic Sans MS"/>
          <w:sz w:val="24"/>
        </w:rPr>
      </w:pPr>
      <w:r w:rsidRPr="00EF6BB5">
        <w:rPr>
          <w:rFonts w:ascii="Comic Sans MS" w:hAnsi="Comic Sans MS"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Nesne 1" o:spid="_x0000_i1025" type="#_x0000_t75" style="width:98.25pt;height:83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P&#10;iq1/hAwAALX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">
            <v:imagedata r:id="rId7" o:title="" croptop="-1165f" cropbottom="-161f" cropleft="-662f" cropright="-2229f"/>
            <o:lock v:ext="edit" aspectratio="f"/>
          </v:shape>
        </w:pict>
      </w:r>
      <w:r>
        <w:rPr>
          <w:rFonts w:ascii="Comic Sans MS" w:hAnsi="Comic Sans MS"/>
          <w:sz w:val="24"/>
        </w:rPr>
        <w:t xml:space="preserve">       </w:t>
      </w:r>
      <w:r w:rsidRPr="00EF6BB5">
        <w:rPr>
          <w:rFonts w:ascii="Comic Sans MS" w:hAnsi="Comic Sans MS"/>
          <w:noProof/>
          <w:sz w:val="24"/>
          <w:lang w:eastAsia="tr-TR"/>
        </w:rPr>
        <w:pict>
          <v:shape id="Nesne 3" o:spid="_x0000_i1026" type="#_x0000_t75" style="width:99.75pt;height:83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P&#10;DloLfQwAAKr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">
            <v:imagedata r:id="rId8" o:title="" croptop="-1165f" cropbottom="-161f" cropleft="-652f" cropright="-2229f"/>
            <o:lock v:ext="edit" aspectratio="f"/>
          </v:shape>
        </w:pict>
      </w:r>
      <w:r>
        <w:rPr>
          <w:rFonts w:ascii="Comic Sans MS" w:hAnsi="Comic Sans MS"/>
          <w:sz w:val="24"/>
        </w:rPr>
        <w:t xml:space="preserve">   </w:t>
      </w:r>
      <w:r w:rsidRPr="00EF6BB5">
        <w:rPr>
          <w:rFonts w:ascii="Comic Sans MS" w:hAnsi="Comic Sans MS"/>
          <w:noProof/>
          <w:sz w:val="24"/>
          <w:lang w:eastAsia="tr-TR"/>
        </w:rPr>
        <w:pict>
          <v:shape id="Nesne 4" o:spid="_x0000_i1027" type="#_x0000_t75" style="width:101.25pt;height:83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E&#10;SxW3hgwAAKb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">
            <v:imagedata r:id="rId9" o:title="" croptop="-1165f" cropbottom="-161f" cropleft="-642f" cropright="-2265f"/>
            <o:lock v:ext="edit" aspectratio="f"/>
          </v:shape>
        </w:pict>
      </w:r>
      <w:r>
        <w:rPr>
          <w:rFonts w:ascii="Comic Sans MS" w:hAnsi="Comic Sans MS"/>
          <w:sz w:val="24"/>
        </w:rPr>
        <w:t xml:space="preserve">  </w:t>
      </w:r>
      <w:r w:rsidRPr="00EF6BB5">
        <w:rPr>
          <w:rFonts w:ascii="Comic Sans MS" w:hAnsi="Comic Sans MS"/>
          <w:noProof/>
          <w:sz w:val="24"/>
          <w:lang w:eastAsia="tr-TR"/>
        </w:rPr>
        <w:pict>
          <v:shape id="Nesne 5" o:spid="_x0000_i1028" type="#_x0000_t75" style="width:91.5pt;height:83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c&#10;8AI6fwwAAJz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">
            <v:imagedata r:id="rId10" o:title="" croptop="-1165f" cropbottom="-161f" cropleft="-709f" cropright="-2014f"/>
            <o:lock v:ext="edit" aspectratio="f"/>
          </v:shape>
        </w:pict>
      </w:r>
    </w:p>
    <w:p w:rsidR="00C1341E" w:rsidRDefault="00C1341E" w:rsidP="00FC6A40">
      <w:pPr>
        <w:pStyle w:val="ListParagraph"/>
        <w:spacing w:line="240" w:lineRule="atLeast"/>
        <w:ind w:left="0"/>
        <w:rPr>
          <w:rFonts w:ascii="Comic Sans MS" w:hAnsi="Comic Sans MS"/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0.9pt;margin-top:10pt;width:91.95pt;height:147.1pt;z-index:251652608" stroked="f">
            <v:textbox style="mso-fit-shape-to-text:t">
              <w:txbxContent>
                <w:p w:rsidR="00C1341E" w:rsidRDefault="00C1341E" w:rsidP="00FC6A40">
                  <w:r>
                    <w:t>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44.55pt;margin-top:10pt;width:99.1pt;height:147.1pt;z-index:251653632" stroked="f">
            <v:textbox style="mso-fit-shape-to-text:t">
              <w:txbxContent>
                <w:p w:rsidR="00C1341E" w:rsidRDefault="00C1341E" w:rsidP="00FC6A40">
                  <w: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54.15pt;margin-top:10pt;width:98.2pt;height:147.1pt;z-index:251654656" stroked="f">
            <v:textbox style="mso-fit-shape-to-text:t">
              <w:txbxContent>
                <w:p w:rsidR="00C1341E" w:rsidRDefault="00C1341E" w:rsidP="00FC6A40">
                  <w:r>
                    <w:t>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2.75pt;margin-top:8.8pt;width:118.95pt;height:147.1pt;z-index:251651584" stroked="f">
            <v:textbox style="mso-fit-shape-to-text:t">
              <w:txbxContent>
                <w:p w:rsidR="00C1341E" w:rsidRDefault="00C1341E">
                  <w:r>
                    <w:t>…………………………………</w:t>
                  </w:r>
                </w:p>
              </w:txbxContent>
            </v:textbox>
          </v:shape>
        </w:pict>
      </w:r>
    </w:p>
    <w:p w:rsidR="00C1341E" w:rsidRDefault="00C1341E" w:rsidP="00FC6A40"/>
    <w:p w:rsidR="00C1341E" w:rsidRDefault="00C1341E" w:rsidP="00FC6A40">
      <w:pPr>
        <w:ind w:hanging="426"/>
        <w:rPr>
          <w:rFonts w:ascii="Comic Sans MS" w:hAnsi="Comic Sans MS"/>
          <w:sz w:val="28"/>
        </w:rPr>
      </w:pPr>
      <w:r w:rsidRPr="00FC6A40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sz w:val="28"/>
        </w:rPr>
        <w:t xml:space="preserve">)  </w:t>
      </w:r>
      <w:r w:rsidRPr="00FC6A40">
        <w:rPr>
          <w:rFonts w:ascii="Comic Sans MS" w:hAnsi="Comic Sans MS"/>
          <w:sz w:val="28"/>
        </w:rPr>
        <w:t>Aşağıda saatlerin kaç olduğu yazılıdır. Ancak akrebi çizmeyi unutmuşum. Haydi şimdi saatlere göre akreplerimizi çizelim.</w:t>
      </w:r>
    </w:p>
    <w:p w:rsidR="00C1341E" w:rsidRDefault="00C1341E" w:rsidP="00FC6A40">
      <w:pPr>
        <w:ind w:hanging="426"/>
        <w:rPr>
          <w:sz w:val="24"/>
        </w:rPr>
      </w:pPr>
    </w:p>
    <w:p w:rsidR="00C1341E" w:rsidRDefault="00C1341E" w:rsidP="00FC6A40">
      <w:pPr>
        <w:ind w:hanging="426"/>
        <w:rPr>
          <w:sz w:val="24"/>
        </w:rPr>
      </w:pPr>
      <w:r>
        <w:rPr>
          <w:noProof/>
          <w:lang w:eastAsia="tr-TR"/>
        </w:rPr>
        <w:pict>
          <v:shape id="_x0000_s1030" type="#_x0000_t202" style="position:absolute;margin-left:106.2pt;margin-top:94.1pt;width:118.95pt;height:29.6pt;z-index:251656704" stroked="f">
            <v:textbox>
              <w:txbxContent>
                <w:p w:rsidR="00C1341E" w:rsidRPr="00FC6A40" w:rsidRDefault="00C1341E" w:rsidP="00FC6A4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Saat 5</w:t>
                  </w:r>
                  <w:r w:rsidRPr="00FC6A40">
                    <w:rPr>
                      <w:rFonts w:ascii="Comic Sans MS" w:hAnsi="Comic Sans MS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41.8pt;margin-top:94.1pt;width:118.95pt;height:147.1pt;z-index:251658752" stroked="f">
            <v:textbox style="mso-fit-shape-to-text:t">
              <w:txbxContent>
                <w:p w:rsidR="00C1341E" w:rsidRPr="00FC6A40" w:rsidRDefault="00C1341E" w:rsidP="006B09A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Saat 6</w:t>
                  </w:r>
                  <w:r w:rsidRPr="00FC6A40">
                    <w:rPr>
                      <w:rFonts w:ascii="Comic Sans MS" w:hAnsi="Comic Sans MS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22.85pt;margin-top:94.1pt;width:118.95pt;height:147.1pt;z-index:251657728" stroked="f">
            <v:textbox style="mso-fit-shape-to-text:t">
              <w:txbxContent>
                <w:p w:rsidR="00C1341E" w:rsidRPr="00FC6A40" w:rsidRDefault="00C1341E" w:rsidP="00FC6A4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FC6A40">
                    <w:rPr>
                      <w:rFonts w:ascii="Comic Sans MS" w:hAnsi="Comic Sans MS"/>
                      <w:sz w:val="28"/>
                    </w:rPr>
                    <w:t xml:space="preserve">Saat </w:t>
                  </w: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  <w:r w:rsidRPr="00FC6A40">
                    <w:rPr>
                      <w:rFonts w:ascii="Comic Sans MS" w:hAnsi="Comic Sans MS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2.75pt;margin-top:98.3pt;width:118.95pt;height:147.1pt;z-index:251655680" stroked="f">
            <v:textbox style="mso-fit-shape-to-text:t">
              <w:txbxContent>
                <w:p w:rsidR="00C1341E" w:rsidRPr="00FC6A40" w:rsidRDefault="00C1341E" w:rsidP="00FC6A4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FC6A40">
                    <w:rPr>
                      <w:rFonts w:ascii="Comic Sans MS" w:hAnsi="Comic Sans MS"/>
                      <w:sz w:val="28"/>
                    </w:rPr>
                    <w:t>Saat 3.</w:t>
                  </w:r>
                </w:p>
              </w:txbxContent>
            </v:textbox>
          </v:shape>
        </w:pict>
      </w:r>
      <w:r>
        <w:rPr>
          <w:sz w:val="24"/>
        </w:rPr>
        <w:t xml:space="preserve">      </w:t>
      </w:r>
      <w:r w:rsidRPr="00EF6BB5">
        <w:rPr>
          <w:noProof/>
          <w:sz w:val="24"/>
          <w:lang w:eastAsia="tr-TR"/>
        </w:rPr>
        <w:pict>
          <v:shape id="Nesne 6" o:spid="_x0000_i1029" type="#_x0000_t75" style="width:105pt;height:90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t&#10;O4SHNgwAACrJ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">
            <v:imagedata r:id="rId11" o:title="" croptop="-1059f" cropbottom="-219f" cropleft="-618f" cropright="-2113f"/>
            <o:lock v:ext="edit" aspectratio="f"/>
          </v:shape>
        </w:pict>
      </w:r>
      <w:r>
        <w:rPr>
          <w:sz w:val="24"/>
        </w:rPr>
        <w:t xml:space="preserve">     </w:t>
      </w:r>
      <w:r w:rsidRPr="00EF6BB5">
        <w:rPr>
          <w:noProof/>
          <w:sz w:val="24"/>
          <w:lang w:eastAsia="tr-TR"/>
        </w:rPr>
        <w:pict>
          <v:shape id="_x0000_i1030" type="#_x0000_t75" style="width:105pt;height:90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t&#10;O4SHNgwAACrJ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">
            <v:imagedata r:id="rId11" o:title="" croptop="-1059f" cropbottom="-219f" cropleft="-618f" cropright="-2113f"/>
            <o:lock v:ext="edit" aspectratio="f"/>
          </v:shape>
        </w:pict>
      </w:r>
      <w:r>
        <w:rPr>
          <w:sz w:val="24"/>
        </w:rPr>
        <w:t xml:space="preserve">    </w:t>
      </w:r>
      <w:r w:rsidRPr="00EF6BB5">
        <w:rPr>
          <w:noProof/>
          <w:sz w:val="24"/>
          <w:lang w:eastAsia="tr-TR"/>
        </w:rPr>
        <w:pict>
          <v:shape id="_x0000_i1031" type="#_x0000_t75" style="width:105pt;height:90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t&#10;O4SHNgwAACrJ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">
            <v:imagedata r:id="rId11" o:title="" croptop="-1059f" cropbottom="-219f" cropleft="-618f" cropright="-2113f"/>
            <o:lock v:ext="edit" aspectratio="f"/>
          </v:shape>
        </w:pict>
      </w:r>
      <w:r>
        <w:rPr>
          <w:sz w:val="24"/>
        </w:rPr>
        <w:t xml:space="preserve">   </w:t>
      </w:r>
      <w:r w:rsidRPr="00EF6BB5">
        <w:rPr>
          <w:noProof/>
          <w:sz w:val="24"/>
          <w:lang w:eastAsia="tr-TR"/>
        </w:rPr>
        <w:pict>
          <v:shape id="_x0000_i1032" type="#_x0000_t75" style="width:105pt;height:90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t&#10;O4SHNgwAACrJ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">
            <v:imagedata r:id="rId11" o:title="" croptop="-1059f" cropbottom="-219f" cropleft="-618f" cropright="-2113f"/>
            <o:lock v:ext="edit" aspectratio="f"/>
          </v:shape>
        </w:pict>
      </w:r>
    </w:p>
    <w:p w:rsidR="00C1341E" w:rsidRDefault="00C1341E" w:rsidP="00FC6A40">
      <w:pPr>
        <w:rPr>
          <w:sz w:val="24"/>
        </w:rPr>
      </w:pPr>
    </w:p>
    <w:p w:rsidR="00C1341E" w:rsidRPr="00B26EC3" w:rsidRDefault="00C1341E" w:rsidP="00B26EC3">
      <w:pPr>
        <w:tabs>
          <w:tab w:val="left" w:pos="2580"/>
        </w:tabs>
        <w:rPr>
          <w:sz w:val="24"/>
        </w:rPr>
      </w:pPr>
      <w:r>
        <w:rPr>
          <w:sz w:val="24"/>
        </w:rPr>
        <w:tab/>
      </w:r>
      <w:hyperlink r:id="rId12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C1341E" w:rsidRDefault="00C1341E" w:rsidP="00B26EC3">
      <w:pPr>
        <w:pStyle w:val="ListParagraph"/>
        <w:tabs>
          <w:tab w:val="left" w:pos="2580"/>
        </w:tabs>
        <w:ind w:left="-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3)  </w:t>
      </w:r>
      <w:r w:rsidRPr="00B26EC3">
        <w:rPr>
          <w:rFonts w:ascii="Comic Sans MS" w:hAnsi="Comic Sans MS"/>
          <w:sz w:val="28"/>
        </w:rPr>
        <w:t xml:space="preserve">Aşağıda saatler ve altına da saatin kaç olduğu yazılmıştır. Ancak bu </w:t>
      </w:r>
      <w:r>
        <w:rPr>
          <w:rFonts w:ascii="Comic Sans MS" w:hAnsi="Comic Sans MS"/>
          <w:sz w:val="28"/>
        </w:rPr>
        <w:t>yazılırken</w:t>
      </w:r>
      <w:r w:rsidRPr="00B26EC3">
        <w:rPr>
          <w:rFonts w:ascii="Comic Sans MS" w:hAnsi="Comic Sans MS"/>
          <w:sz w:val="28"/>
        </w:rPr>
        <w:t xml:space="preserve"> yanlışlar yapılmış. Haydi şimdi saat ve saatin kaç olduğunu</w:t>
      </w:r>
      <w:r>
        <w:rPr>
          <w:rFonts w:ascii="Comic Sans MS" w:hAnsi="Comic Sans MS"/>
          <w:sz w:val="28"/>
        </w:rPr>
        <w:t xml:space="preserve"> örnekteki gibi</w:t>
      </w:r>
      <w:r w:rsidRPr="00B26EC3">
        <w:rPr>
          <w:rFonts w:ascii="Comic Sans MS" w:hAnsi="Comic Sans MS"/>
          <w:sz w:val="28"/>
        </w:rPr>
        <w:t xml:space="preserve"> doğru olarak eşleştirelim.  </w:t>
      </w:r>
    </w:p>
    <w:p w:rsidR="00C1341E" w:rsidRDefault="00C1341E" w:rsidP="00B26EC3">
      <w:pPr>
        <w:pStyle w:val="ListParagraph"/>
        <w:tabs>
          <w:tab w:val="left" w:pos="2580"/>
        </w:tabs>
        <w:ind w:left="-426"/>
        <w:rPr>
          <w:rFonts w:ascii="Comic Sans MS" w:hAnsi="Comic Sans MS"/>
          <w:sz w:val="28"/>
        </w:rPr>
      </w:pPr>
    </w:p>
    <w:p w:rsidR="00C1341E" w:rsidRDefault="00C1341E" w:rsidP="00B26EC3">
      <w:pPr>
        <w:pStyle w:val="ListParagraph"/>
        <w:tabs>
          <w:tab w:val="left" w:pos="2580"/>
        </w:tabs>
        <w:ind w:left="-426"/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6.65pt;margin-top:96.85pt;width:120pt;height:19.5pt;flip:y;z-index:251663872" o:connectortype="straight" strokeweight="3pt">
            <v:stroke startarrow="block" endarrow="block"/>
          </v:shape>
        </w:pict>
      </w:r>
      <w:r w:rsidRPr="00EF6BB5">
        <w:rPr>
          <w:rFonts w:ascii="Comic Sans MS" w:hAnsi="Comic Sans MS"/>
          <w:noProof/>
          <w:sz w:val="28"/>
          <w:lang w:eastAsia="tr-TR"/>
        </w:rPr>
        <w:pict>
          <v:shape id="Nesne 8" o:spid="_x0000_i1033" type="#_x0000_t75" style="width:109.5pt;height:99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x&#10;9QPWfwwAAL7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">
            <v:imagedata r:id="rId13" o:title="" croptop="-980f" cropbottom="-406f" cropleft="-579f" cropright="-1980f"/>
            <o:lock v:ext="edit" aspectratio="f"/>
          </v:shape>
        </w:pict>
      </w:r>
      <w:r>
        <w:rPr>
          <w:rFonts w:ascii="Comic Sans MS" w:hAnsi="Comic Sans MS"/>
          <w:sz w:val="28"/>
        </w:rPr>
        <w:t xml:space="preserve">   </w:t>
      </w:r>
      <w:r w:rsidRPr="00EF6BB5">
        <w:rPr>
          <w:rFonts w:ascii="Comic Sans MS" w:hAnsi="Comic Sans MS"/>
          <w:noProof/>
          <w:sz w:val="28"/>
          <w:lang w:eastAsia="tr-TR"/>
        </w:rPr>
        <w:pict>
          <v:shape id="Nesne 9" o:spid="_x0000_i1034" type="#_x0000_t75" style="width:100.5pt;height:99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0&#10;EjYLfQwAAL3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">
            <v:imagedata r:id="rId14" o:title="" croptop="-980f" cropbottom="-406f" cropleft="-630f" cropright="-1922f"/>
            <o:lock v:ext="edit" aspectratio="f"/>
          </v:shape>
        </w:pict>
      </w:r>
      <w:r>
        <w:rPr>
          <w:rFonts w:ascii="Comic Sans MS" w:hAnsi="Comic Sans MS"/>
          <w:sz w:val="28"/>
        </w:rPr>
        <w:t xml:space="preserve">    </w:t>
      </w:r>
      <w:r w:rsidRPr="00EF6BB5">
        <w:rPr>
          <w:rFonts w:ascii="Comic Sans MS" w:hAnsi="Comic Sans MS"/>
          <w:noProof/>
          <w:sz w:val="28"/>
          <w:lang w:eastAsia="tr-TR"/>
        </w:rPr>
        <w:pict>
          <v:shape id="Nesne 10" o:spid="_x0000_i1035" type="#_x0000_t75" style="width:103.5pt;height:99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j&#10;uNHfhgwAALX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">
            <v:imagedata r:id="rId15" o:title="" croptop="-980f" cropbottom="-406f" cropleft="-612f" cropright="-1964f"/>
            <o:lock v:ext="edit" aspectratio="f"/>
          </v:shape>
        </w:pict>
      </w:r>
      <w:r>
        <w:rPr>
          <w:rFonts w:ascii="Comic Sans MS" w:hAnsi="Comic Sans MS"/>
          <w:sz w:val="28"/>
        </w:rPr>
        <w:t xml:space="preserve">  </w:t>
      </w:r>
      <w:r w:rsidRPr="00EF6BB5">
        <w:rPr>
          <w:rFonts w:ascii="Comic Sans MS" w:hAnsi="Comic Sans MS"/>
          <w:noProof/>
          <w:sz w:val="28"/>
          <w:lang w:eastAsia="tr-TR"/>
        </w:rPr>
        <w:pict>
          <v:shape id="Nesne 12" o:spid="_x0000_i1036" type="#_x0000_t75" style="width:103.5pt;height:99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">
            <v:imagedata r:id="rId16" o:title="" croptop="-980f" cropbottom="-406f" cropleft="-612f" cropright="-1964f"/>
            <o:lock v:ext="edit" aspectratio="f"/>
          </v:shape>
        </w:pict>
      </w:r>
    </w:p>
    <w:p w:rsidR="00C1341E" w:rsidRDefault="00C1341E" w:rsidP="00B26EC3">
      <w:pPr>
        <w:pStyle w:val="ListParagraph"/>
        <w:tabs>
          <w:tab w:val="left" w:pos="2580"/>
        </w:tabs>
        <w:ind w:left="-426"/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rect id="_x0000_s1035" style="position:absolute;left:0;text-align:left;margin-left:347.35pt;margin-top:16.65pt;width:99pt;height:37.5pt;z-index:251662848">
            <v:textbox>
              <w:txbxContent>
                <w:p w:rsidR="00C1341E" w:rsidRPr="0082014D" w:rsidRDefault="00C1341E" w:rsidP="0082014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2014D">
                    <w:rPr>
                      <w:rFonts w:ascii="Comic Sans MS" w:hAnsi="Comic Sans MS"/>
                      <w:sz w:val="28"/>
                    </w:rPr>
                    <w:t xml:space="preserve">Saat </w:t>
                  </w: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left:0;text-align:left;margin-left:225.15pt;margin-top:16.65pt;width:99pt;height:37.5pt;z-index:251661824">
            <v:textbox>
              <w:txbxContent>
                <w:p w:rsidR="00C1341E" w:rsidRPr="0082014D" w:rsidRDefault="00C1341E" w:rsidP="0082014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2014D">
                    <w:rPr>
                      <w:rFonts w:ascii="Comic Sans MS" w:hAnsi="Comic Sans MS"/>
                      <w:sz w:val="28"/>
                    </w:rPr>
                    <w:t xml:space="preserve">Saat </w:t>
                  </w:r>
                  <w:r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left:0;text-align:left;margin-left:106.2pt;margin-top:16.65pt;width:99pt;height:37.5pt;z-index:251660800">
            <v:textbox>
              <w:txbxContent>
                <w:p w:rsidR="00C1341E" w:rsidRPr="0082014D" w:rsidRDefault="00C1341E" w:rsidP="0082014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2014D">
                    <w:rPr>
                      <w:rFonts w:ascii="Comic Sans MS" w:hAnsi="Comic Sans MS"/>
                      <w:sz w:val="28"/>
                    </w:rPr>
                    <w:t xml:space="preserve">Saat </w:t>
                  </w: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left:0;text-align:left;margin-left:-21.35pt;margin-top:16.65pt;width:99pt;height:37.5pt;z-index:251659776">
            <v:textbox>
              <w:txbxContent>
                <w:p w:rsidR="00C1341E" w:rsidRPr="0082014D" w:rsidRDefault="00C1341E" w:rsidP="0082014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2014D">
                    <w:rPr>
                      <w:rFonts w:ascii="Comic Sans MS" w:hAnsi="Comic Sans MS"/>
                      <w:sz w:val="28"/>
                    </w:rPr>
                    <w:t>Saat 12</w:t>
                  </w:r>
                </w:p>
              </w:txbxContent>
            </v:textbox>
          </v:rect>
        </w:pict>
      </w:r>
    </w:p>
    <w:p w:rsidR="00C1341E" w:rsidRPr="00B26EC3" w:rsidRDefault="00C1341E" w:rsidP="00B26EC3">
      <w:pPr>
        <w:pStyle w:val="ListParagraph"/>
        <w:tabs>
          <w:tab w:val="left" w:pos="2580"/>
        </w:tabs>
        <w:ind w:left="-426"/>
        <w:rPr>
          <w:rFonts w:ascii="Comic Sans MS" w:hAnsi="Comic Sans MS"/>
          <w:sz w:val="28"/>
        </w:rPr>
      </w:pPr>
    </w:p>
    <w:sectPr w:rsidR="00C1341E" w:rsidRPr="00B26EC3" w:rsidSect="00FC6A40">
      <w:footerReference w:type="default" r:id="rId17"/>
      <w:pgSz w:w="11906" w:h="16838"/>
      <w:pgMar w:top="709" w:right="1417" w:bottom="1417" w:left="1417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41E" w:rsidRDefault="00C1341E" w:rsidP="0082014D">
      <w:pPr>
        <w:spacing w:after="0" w:line="240" w:lineRule="auto"/>
      </w:pPr>
      <w:r>
        <w:separator/>
      </w:r>
    </w:p>
  </w:endnote>
  <w:endnote w:type="continuationSeparator" w:id="0">
    <w:p w:rsidR="00C1341E" w:rsidRDefault="00C1341E" w:rsidP="0082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41E" w:rsidRPr="0082014D" w:rsidRDefault="00C1341E">
    <w:pPr>
      <w:pStyle w:val="Footer"/>
      <w:rPr>
        <w:rFonts w:ascii="Comic Sans MS" w:hAnsi="Comic Sans MS"/>
        <w:sz w:val="20"/>
      </w:rPr>
    </w:pPr>
    <w:r w:rsidRPr="0082014D">
      <w:rPr>
        <w:rFonts w:ascii="Comic Sans MS" w:hAnsi="Comic Sans MS"/>
        <w:sz w:val="20"/>
      </w:rPr>
      <w:t>Aferin size çocuklar. Şimdi de okuma zamanı. Haydi başlayalım hikaye kitaplarımızı okumaya…</w:t>
    </w:r>
  </w:p>
  <w:p w:rsidR="00C1341E" w:rsidRDefault="00C134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41E" w:rsidRDefault="00C1341E" w:rsidP="0082014D">
      <w:pPr>
        <w:spacing w:after="0" w:line="240" w:lineRule="auto"/>
      </w:pPr>
      <w:r>
        <w:separator/>
      </w:r>
    </w:p>
  </w:footnote>
  <w:footnote w:type="continuationSeparator" w:id="0">
    <w:p w:rsidR="00C1341E" w:rsidRDefault="00C1341E" w:rsidP="00820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B2DB2"/>
    <w:multiLevelType w:val="hybridMultilevel"/>
    <w:tmpl w:val="B0263DA0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4C3E11"/>
    <w:multiLevelType w:val="hybridMultilevel"/>
    <w:tmpl w:val="B0346DF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A40"/>
    <w:rsid w:val="006B09AA"/>
    <w:rsid w:val="00725609"/>
    <w:rsid w:val="0082014D"/>
    <w:rsid w:val="00866501"/>
    <w:rsid w:val="00B26EC3"/>
    <w:rsid w:val="00C1341E"/>
    <w:rsid w:val="00CB24CF"/>
    <w:rsid w:val="00E56173"/>
    <w:rsid w:val="00EF6BB5"/>
    <w:rsid w:val="00FB7C30"/>
    <w:rsid w:val="00FC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6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6A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C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6A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20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014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20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2014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B24CF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93</Words>
  <Characters>531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 YILDIZ</dc:creator>
  <cp:keywords/>
  <dc:description/>
  <cp:lastModifiedBy>edanur</cp:lastModifiedBy>
  <cp:revision>3</cp:revision>
  <dcterms:created xsi:type="dcterms:W3CDTF">2011-02-22T17:34:00Z</dcterms:created>
  <dcterms:modified xsi:type="dcterms:W3CDTF">2011-03-21T18:21:00Z</dcterms:modified>
</cp:coreProperties>
</file>