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EB" w:rsidRPr="0089505A" w:rsidRDefault="00910EEB" w:rsidP="00135076">
      <w:pPr>
        <w:rPr>
          <w:rFonts w:ascii="Comic Sans MS" w:hAnsi="Comic Sans MS"/>
          <w:color w:val="003300"/>
          <w:sz w:val="26"/>
          <w:szCs w:val="26"/>
        </w:rPr>
      </w:pPr>
      <w:r>
        <w:rPr>
          <w:sz w:val="28"/>
          <w:szCs w:val="28"/>
        </w:rPr>
        <w:t xml:space="preserve"> </w:t>
      </w:r>
      <w:r w:rsidRPr="0089505A">
        <w:rPr>
          <w:rFonts w:ascii="Comic Sans MS" w:hAnsi="Comic Sans MS"/>
          <w:sz w:val="26"/>
          <w:szCs w:val="26"/>
        </w:rPr>
        <w:t xml:space="preserve">              </w:t>
      </w:r>
      <w:r w:rsidRPr="0089505A">
        <w:rPr>
          <w:rFonts w:ascii="Comic Sans MS" w:hAnsi="Comic Sans MS"/>
          <w:b/>
          <w:i/>
          <w:sz w:val="26"/>
          <w:szCs w:val="26"/>
        </w:rPr>
        <w:t xml:space="preserve"> </w:t>
      </w:r>
      <w:r w:rsidRPr="0089505A">
        <w:rPr>
          <w:rFonts w:ascii="Comic Sans MS" w:hAnsi="Comic Sans MS"/>
          <w:b/>
          <w:i/>
          <w:sz w:val="26"/>
          <w:szCs w:val="26"/>
          <w:u w:val="single"/>
        </w:rPr>
        <w:t xml:space="preserve"> ZONGULDAK  ATATÜRK  ANATOLIAN HIGH SCHOOL</w:t>
      </w:r>
    </w:p>
    <w:p w:rsidR="00910EEB" w:rsidRPr="0089505A" w:rsidRDefault="00910EEB" w:rsidP="00135076">
      <w:pPr>
        <w:rPr>
          <w:rFonts w:ascii="Comic Sans MS" w:hAnsi="Comic Sans MS"/>
          <w:sz w:val="26"/>
          <w:szCs w:val="26"/>
          <w:u w:val="single"/>
        </w:rPr>
      </w:pPr>
      <w:r w:rsidRPr="0089505A">
        <w:rPr>
          <w:rFonts w:ascii="Comic Sans MS" w:hAnsi="Comic Sans MS"/>
          <w:b/>
          <w:i/>
          <w:sz w:val="26"/>
          <w:szCs w:val="26"/>
        </w:rPr>
        <w:t xml:space="preserve"> </w:t>
      </w:r>
      <w:r>
        <w:rPr>
          <w:rFonts w:ascii="Comic Sans MS" w:hAnsi="Comic Sans MS"/>
          <w:b/>
          <w:i/>
          <w:sz w:val="26"/>
          <w:szCs w:val="26"/>
          <w:u w:val="single"/>
        </w:rPr>
        <w:t>2010-2011  1st TERM 3rd ENGLISH WRITTEN EXAM FOR THE 11</w:t>
      </w:r>
      <w:r w:rsidRPr="0089505A">
        <w:rPr>
          <w:rFonts w:ascii="Comic Sans MS" w:hAnsi="Comic Sans MS"/>
          <w:b/>
          <w:i/>
          <w:sz w:val="26"/>
          <w:szCs w:val="26"/>
          <w:u w:val="single"/>
        </w:rPr>
        <w:t>th GRADES:</w:t>
      </w:r>
    </w:p>
    <w:p w:rsidR="00910EEB" w:rsidRPr="0089505A" w:rsidRDefault="00910EEB" w:rsidP="00135076">
      <w:pPr>
        <w:rPr>
          <w:rFonts w:ascii="Comic Sans MS" w:hAnsi="Comic Sans MS"/>
          <w:b/>
          <w:i/>
          <w:sz w:val="26"/>
          <w:szCs w:val="26"/>
          <w:u w:val="single"/>
        </w:rPr>
      </w:pPr>
      <w:r w:rsidRPr="0089505A">
        <w:rPr>
          <w:rFonts w:ascii="Comic Sans MS" w:hAnsi="Comic Sans MS"/>
          <w:b/>
          <w:i/>
          <w:sz w:val="26"/>
          <w:szCs w:val="26"/>
          <w:u w:val="single"/>
        </w:rPr>
        <w:t>NAME:</w:t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  <w:u w:val="single"/>
        </w:rPr>
        <w:t>NO:</w:t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</w:rPr>
        <w:tab/>
      </w:r>
      <w:r w:rsidRPr="0089505A">
        <w:rPr>
          <w:rFonts w:ascii="Comic Sans MS" w:hAnsi="Comic Sans MS"/>
          <w:b/>
          <w:i/>
          <w:sz w:val="26"/>
          <w:szCs w:val="26"/>
          <w:u w:val="single"/>
        </w:rPr>
        <w:t>CLASS:</w:t>
      </w:r>
    </w:p>
    <w:p w:rsidR="00910EEB" w:rsidRDefault="00910EEB" w:rsidP="00135076">
      <w:pPr>
        <w:rPr>
          <w:rFonts w:ascii="Comic Sans MS" w:hAnsi="Comic Sans MS"/>
        </w:rPr>
      </w:pPr>
    </w:p>
    <w:p w:rsidR="00910EEB" w:rsidRPr="000A16EE" w:rsidRDefault="00910EEB" w:rsidP="00135076">
      <w:pPr>
        <w:jc w:val="both"/>
        <w:rPr>
          <w:rFonts w:ascii="Comic Sans MS" w:hAnsi="Comic Sans MS"/>
          <w:b/>
          <w:i/>
          <w:sz w:val="22"/>
          <w:szCs w:val="22"/>
          <w:u w:val="single"/>
        </w:rPr>
      </w:pPr>
      <w:r w:rsidRPr="000A16EE">
        <w:rPr>
          <w:rFonts w:ascii="Comic Sans MS" w:hAnsi="Comic Sans MS"/>
          <w:b/>
          <w:i/>
          <w:sz w:val="22"/>
          <w:szCs w:val="22"/>
          <w:u w:val="single"/>
        </w:rPr>
        <w:t>A-)FILL IN THE BLANKS USING THE GIVEN WORDS (10x2=20 Pts):</w:t>
      </w:r>
    </w:p>
    <w:p w:rsidR="00910EEB" w:rsidRDefault="00910EEB" w:rsidP="00135076">
      <w:pPr>
        <w:jc w:val="both"/>
        <w:rPr>
          <w:rFonts w:ascii="Comic Sans MS" w:hAnsi="Comic Sans MS"/>
          <w:b/>
          <w:i/>
          <w:sz w:val="22"/>
          <w:szCs w:val="22"/>
        </w:rPr>
      </w:pPr>
    </w:p>
    <w:p w:rsidR="00910EEB" w:rsidRPr="000A16EE" w:rsidRDefault="00910EEB" w:rsidP="00135076">
      <w:pPr>
        <w:jc w:val="both"/>
        <w:rPr>
          <w:rFonts w:ascii="Comic Sans MS" w:hAnsi="Comic Sans MS"/>
          <w:b/>
          <w:i/>
          <w:sz w:val="22"/>
          <w:szCs w:val="22"/>
        </w:rPr>
      </w:pPr>
      <w:r w:rsidRPr="000A16EE">
        <w:rPr>
          <w:rFonts w:ascii="Comic Sans MS" w:hAnsi="Comic Sans MS"/>
          <w:b/>
          <w:i/>
          <w:sz w:val="22"/>
          <w:szCs w:val="22"/>
        </w:rPr>
        <w:t>(*expect *pastime *combine *illiterate *rendezvous *pops up *vary *various *undergo *attractive</w:t>
      </w:r>
    </w:p>
    <w:p w:rsidR="00910EEB" w:rsidRDefault="00910EEB" w:rsidP="00135076">
      <w:pPr>
        <w:jc w:val="both"/>
        <w:rPr>
          <w:rFonts w:ascii="Comic Sans MS" w:hAnsi="Comic Sans MS"/>
          <w:sz w:val="22"/>
          <w:szCs w:val="22"/>
        </w:rPr>
      </w:pPr>
      <w:r w:rsidRPr="000A16EE">
        <w:rPr>
          <w:rFonts w:ascii="Comic Sans MS" w:hAnsi="Comic Sans MS"/>
          <w:sz w:val="22"/>
          <w:szCs w:val="22"/>
        </w:rPr>
        <w:t xml:space="preserve"> </w:t>
      </w:r>
    </w:p>
    <w:p w:rsidR="00910EEB" w:rsidRPr="00B46DF0" w:rsidRDefault="00910EEB" w:rsidP="00135076">
      <w:pPr>
        <w:jc w:val="both"/>
      </w:pPr>
      <w:r w:rsidRPr="00B46DF0">
        <w:t xml:space="preserve">  1-Playing chess is my favourite …………………………………….</w:t>
      </w:r>
    </w:p>
    <w:p w:rsidR="00910EEB" w:rsidRPr="00B46DF0" w:rsidRDefault="00910EEB" w:rsidP="00135076">
      <w:pPr>
        <w:jc w:val="both"/>
      </w:pPr>
      <w:r w:rsidRPr="00B46DF0">
        <w:t xml:space="preserve">  2-Although he is 20,he is still ………………………………………</w:t>
      </w:r>
    </w:p>
    <w:p w:rsidR="00910EEB" w:rsidRPr="00B46DF0" w:rsidRDefault="00910EEB" w:rsidP="00135076">
      <w:pPr>
        <w:jc w:val="both"/>
      </w:pPr>
      <w:r w:rsidRPr="00B46DF0">
        <w:t xml:space="preserve">  3-That park is the lovers’ usual …………………………………..</w:t>
      </w:r>
    </w:p>
    <w:p w:rsidR="00910EEB" w:rsidRPr="00B46DF0" w:rsidRDefault="00910EEB" w:rsidP="00135076">
      <w:pPr>
        <w:jc w:val="both"/>
      </w:pPr>
      <w:r w:rsidRPr="00B46DF0">
        <w:t xml:space="preserve">  4-I can’t ……………………… his rudeness.</w:t>
      </w:r>
    </w:p>
    <w:p w:rsidR="00910EEB" w:rsidRPr="00B46DF0" w:rsidRDefault="00910EEB" w:rsidP="00135076">
      <w:pPr>
        <w:jc w:val="both"/>
      </w:pPr>
      <w:r w:rsidRPr="00B46DF0">
        <w:t xml:space="preserve">  5-Temperatures …………………… depending on the time of year.</w:t>
      </w:r>
    </w:p>
    <w:p w:rsidR="00910EEB" w:rsidRPr="00B46DF0" w:rsidRDefault="00910EEB" w:rsidP="00135076">
      <w:pPr>
        <w:jc w:val="both"/>
      </w:pPr>
      <w:r w:rsidRPr="00B46DF0">
        <w:t xml:space="preserve">  6-They have offices in ………………………… parts of the country.</w:t>
      </w:r>
    </w:p>
    <w:p w:rsidR="00910EEB" w:rsidRPr="00B46DF0" w:rsidRDefault="00910EEB" w:rsidP="00135076">
      <w:pPr>
        <w:jc w:val="both"/>
      </w:pPr>
      <w:r w:rsidRPr="00B46DF0">
        <w:t xml:space="preserve">  7-The new restaurant had been made so ……………………………</w:t>
      </w:r>
    </w:p>
    <w:p w:rsidR="00910EEB" w:rsidRPr="00B46DF0" w:rsidRDefault="00910EEB" w:rsidP="00135076">
      <w:pPr>
        <w:jc w:val="both"/>
      </w:pPr>
      <w:r w:rsidRPr="00B46DF0">
        <w:t xml:space="preserve">  8-I …………………………. that he will be here at 7:00 pm.</w:t>
      </w:r>
    </w:p>
    <w:p w:rsidR="00910EEB" w:rsidRPr="00B46DF0" w:rsidRDefault="00910EEB" w:rsidP="00135076">
      <w:pPr>
        <w:jc w:val="both"/>
      </w:pPr>
      <w:r w:rsidRPr="00B46DF0">
        <w:t xml:space="preserve">  9-He …………………………… in different places everytime.</w:t>
      </w:r>
    </w:p>
    <w:p w:rsidR="00910EEB" w:rsidRPr="00B46DF0" w:rsidRDefault="00910EEB" w:rsidP="00135076">
      <w:pPr>
        <w:jc w:val="both"/>
      </w:pPr>
      <w:r w:rsidRPr="00B46DF0">
        <w:t>10-I don’t know how she can ………………………….. working with studying.</w:t>
      </w:r>
    </w:p>
    <w:p w:rsidR="00910EEB" w:rsidRPr="000A16EE" w:rsidRDefault="00910EEB" w:rsidP="00135076">
      <w:pPr>
        <w:jc w:val="both"/>
        <w:rPr>
          <w:rFonts w:ascii="Comic Sans MS" w:hAnsi="Comic Sans MS"/>
          <w:b/>
          <w:i/>
          <w:sz w:val="22"/>
          <w:szCs w:val="22"/>
          <w:u w:val="single"/>
        </w:rPr>
      </w:pPr>
    </w:p>
    <w:p w:rsidR="00910EEB" w:rsidRPr="000A16EE" w:rsidRDefault="00910EEB" w:rsidP="00135076">
      <w:pPr>
        <w:jc w:val="both"/>
        <w:rPr>
          <w:rFonts w:ascii="Comic Sans MS" w:hAnsi="Comic Sans MS"/>
          <w:sz w:val="22"/>
          <w:szCs w:val="22"/>
        </w:rPr>
      </w:pPr>
      <w:r w:rsidRPr="000A16EE">
        <w:rPr>
          <w:rFonts w:ascii="Comic Sans MS" w:hAnsi="Comic Sans MS"/>
          <w:b/>
          <w:i/>
          <w:sz w:val="22"/>
          <w:szCs w:val="22"/>
          <w:u w:val="single"/>
        </w:rPr>
        <w:t>B-)CROSS OUT THE UNNECESSARY WORD:(15x1=15 Pts)</w:t>
      </w:r>
      <w:r w:rsidRPr="000A16EE">
        <w:rPr>
          <w:rFonts w:ascii="Comic Sans MS" w:hAnsi="Comic Sans MS"/>
          <w:sz w:val="22"/>
          <w:szCs w:val="22"/>
        </w:rPr>
        <w:t xml:space="preserve"> </w:t>
      </w:r>
    </w:p>
    <w:p w:rsidR="00910EEB" w:rsidRDefault="00910EEB" w:rsidP="00135076">
      <w:pPr>
        <w:jc w:val="both"/>
        <w:rPr>
          <w:rFonts w:ascii="Comic Sans MS" w:hAnsi="Comic Sans MS"/>
          <w:sz w:val="22"/>
          <w:szCs w:val="22"/>
        </w:rPr>
      </w:pPr>
      <w:r w:rsidRPr="000A16EE">
        <w:rPr>
          <w:rFonts w:ascii="Comic Sans MS" w:hAnsi="Comic Sans MS"/>
          <w:sz w:val="22"/>
          <w:szCs w:val="22"/>
        </w:rPr>
        <w:t xml:space="preserve"> </w:t>
      </w:r>
    </w:p>
    <w:p w:rsidR="00910EEB" w:rsidRPr="00B46DF0" w:rsidRDefault="00910EEB" w:rsidP="00135076">
      <w:pPr>
        <w:jc w:val="both"/>
      </w:pPr>
      <w:r>
        <w:rPr>
          <w:rFonts w:ascii="Comic Sans MS" w:hAnsi="Comic Sans MS"/>
          <w:sz w:val="22"/>
          <w:szCs w:val="22"/>
        </w:rPr>
        <w:t xml:space="preserve"> </w:t>
      </w:r>
      <w:r w:rsidRPr="00B46DF0">
        <w:t xml:space="preserve"> 1-Would you have mind helping me with my works?</w:t>
      </w:r>
    </w:p>
    <w:p w:rsidR="00910EEB" w:rsidRPr="00B46DF0" w:rsidRDefault="00910EEB" w:rsidP="00135076">
      <w:pPr>
        <w:jc w:val="both"/>
      </w:pPr>
      <w:r w:rsidRPr="00B46DF0">
        <w:t xml:space="preserve">  2-They had returned from Ankara late last night.</w:t>
      </w:r>
    </w:p>
    <w:p w:rsidR="00910EEB" w:rsidRPr="00B46DF0" w:rsidRDefault="00910EEB" w:rsidP="00135076">
      <w:pPr>
        <w:jc w:val="both"/>
      </w:pPr>
      <w:r w:rsidRPr="00B46DF0">
        <w:t xml:space="preserve">  3-As long as you will promise to be back before ten,you can go out.</w:t>
      </w:r>
    </w:p>
    <w:p w:rsidR="00910EEB" w:rsidRPr="00B46DF0" w:rsidRDefault="00910EEB" w:rsidP="00135076">
      <w:pPr>
        <w:jc w:val="both"/>
      </w:pPr>
      <w:r w:rsidRPr="00B46DF0">
        <w:t xml:space="preserve">  4-Taking regular exercises it is benefical to your health.</w:t>
      </w:r>
    </w:p>
    <w:p w:rsidR="00910EEB" w:rsidRPr="00B46DF0" w:rsidRDefault="00910EEB" w:rsidP="00135076">
      <w:pPr>
        <w:jc w:val="both"/>
      </w:pPr>
      <w:r w:rsidRPr="00B46DF0">
        <w:t xml:space="preserve">  5-I would like entertaining people at home at the weekends.</w:t>
      </w:r>
    </w:p>
    <w:p w:rsidR="00910EEB" w:rsidRPr="00B46DF0" w:rsidRDefault="00910EEB" w:rsidP="00135076">
      <w:pPr>
        <w:jc w:val="both"/>
      </w:pPr>
      <w:r w:rsidRPr="00B46DF0">
        <w:t xml:space="preserve">  6-Despite of being pressed for time, he listened to her complaints.</w:t>
      </w:r>
    </w:p>
    <w:p w:rsidR="00910EEB" w:rsidRPr="00B46DF0" w:rsidRDefault="00910EEB" w:rsidP="00135076">
      <w:pPr>
        <w:jc w:val="both"/>
      </w:pPr>
      <w:r w:rsidRPr="00B46DF0">
        <w:t xml:space="preserve">  7-Did he make you to stay at home?</w:t>
      </w:r>
    </w:p>
    <w:p w:rsidR="00910EEB" w:rsidRPr="00B46DF0" w:rsidRDefault="00910EEB" w:rsidP="00135076">
      <w:pPr>
        <w:jc w:val="both"/>
      </w:pPr>
      <w:r w:rsidRPr="00B46DF0">
        <w:t xml:space="preserve">  8-She didn’t go to the work because she was ill.</w:t>
      </w:r>
    </w:p>
    <w:p w:rsidR="00910EEB" w:rsidRPr="00B46DF0" w:rsidRDefault="00910EEB" w:rsidP="00135076">
      <w:pPr>
        <w:jc w:val="both"/>
      </w:pPr>
      <w:r w:rsidRPr="00B46DF0">
        <w:t xml:space="preserve">  9-Do you want to go for fishing with me this weekend?</w:t>
      </w:r>
    </w:p>
    <w:p w:rsidR="00910EEB" w:rsidRPr="00B46DF0" w:rsidRDefault="00910EEB" w:rsidP="00135076">
      <w:pPr>
        <w:jc w:val="both"/>
      </w:pPr>
      <w:r w:rsidRPr="00B46DF0">
        <w:t>10-I spent the whole of day watching TV.</w:t>
      </w:r>
    </w:p>
    <w:p w:rsidR="00910EEB" w:rsidRPr="00B46DF0" w:rsidRDefault="00910EEB" w:rsidP="00135076">
      <w:pPr>
        <w:jc w:val="both"/>
      </w:pPr>
      <w:r w:rsidRPr="00B46DF0">
        <w:t>11-There is a problem with the photocopier again,isn’t it there?</w:t>
      </w:r>
    </w:p>
    <w:p w:rsidR="00910EEB" w:rsidRPr="00B46DF0" w:rsidRDefault="00910EEB" w:rsidP="00135076">
      <w:pPr>
        <w:jc w:val="both"/>
      </w:pPr>
      <w:r w:rsidRPr="00B46DF0">
        <w:t xml:space="preserve">12-Would you like to a cup of coffee?  </w:t>
      </w:r>
    </w:p>
    <w:p w:rsidR="00910EEB" w:rsidRPr="000A16EE" w:rsidRDefault="00910EEB" w:rsidP="00135076">
      <w:pPr>
        <w:jc w:val="both"/>
        <w:rPr>
          <w:rFonts w:ascii="Comic Sans MS" w:hAnsi="Comic Sans MS"/>
          <w:sz w:val="22"/>
          <w:szCs w:val="22"/>
        </w:rPr>
      </w:pPr>
    </w:p>
    <w:p w:rsidR="00910EEB" w:rsidRPr="000A16EE" w:rsidRDefault="00910EEB" w:rsidP="00135076">
      <w:pPr>
        <w:jc w:val="both"/>
        <w:rPr>
          <w:rFonts w:ascii="Comic Sans MS" w:hAnsi="Comic Sans MS"/>
          <w:sz w:val="22"/>
          <w:szCs w:val="22"/>
        </w:rPr>
      </w:pPr>
      <w:r w:rsidRPr="000A16EE">
        <w:rPr>
          <w:rFonts w:ascii="Comic Sans MS" w:hAnsi="Comic Sans MS"/>
          <w:b/>
          <w:i/>
          <w:sz w:val="22"/>
          <w:szCs w:val="22"/>
          <w:u w:val="single"/>
        </w:rPr>
        <w:t>C-)ANSWER THE QUESTIONS:(5x1=5 Pts)</w:t>
      </w:r>
      <w:r w:rsidRPr="000A16EE">
        <w:rPr>
          <w:rFonts w:ascii="Comic Sans MS" w:hAnsi="Comic Sans MS"/>
          <w:sz w:val="22"/>
          <w:szCs w:val="22"/>
        </w:rPr>
        <w:t xml:space="preserve"> </w:t>
      </w:r>
    </w:p>
    <w:p w:rsidR="00910EEB" w:rsidRPr="00B46DF0" w:rsidRDefault="00910EEB" w:rsidP="00135076">
      <w:pPr>
        <w:jc w:val="both"/>
      </w:pPr>
    </w:p>
    <w:p w:rsidR="00910EEB" w:rsidRPr="00B46DF0" w:rsidRDefault="00910EEB" w:rsidP="00135076">
      <w:pPr>
        <w:jc w:val="both"/>
      </w:pPr>
      <w:r w:rsidRPr="00B46DF0">
        <w:t xml:space="preserve">  1-What are you fond of?</w:t>
      </w:r>
    </w:p>
    <w:p w:rsidR="00910EEB" w:rsidRPr="00B46DF0" w:rsidRDefault="00910EEB" w:rsidP="00135076">
      <w:pPr>
        <w:jc w:val="both"/>
      </w:pPr>
    </w:p>
    <w:p w:rsidR="00910EEB" w:rsidRPr="00B46DF0" w:rsidRDefault="00910EEB" w:rsidP="00135076">
      <w:pPr>
        <w:jc w:val="both"/>
      </w:pPr>
      <w:r w:rsidRPr="00B46DF0">
        <w:t xml:space="preserve">  2-What do you think of your parents?</w:t>
      </w:r>
    </w:p>
    <w:p w:rsidR="00910EEB" w:rsidRPr="00B46DF0" w:rsidRDefault="00910EEB" w:rsidP="00135076">
      <w:pPr>
        <w:jc w:val="both"/>
      </w:pPr>
    </w:p>
    <w:p w:rsidR="00910EEB" w:rsidRPr="00B46DF0" w:rsidRDefault="00910EEB" w:rsidP="00135076">
      <w:pPr>
        <w:jc w:val="both"/>
      </w:pPr>
      <w:r w:rsidRPr="00B46DF0">
        <w:t xml:space="preserve">  3-What are you bad at?</w:t>
      </w:r>
    </w:p>
    <w:p w:rsidR="00910EEB" w:rsidRPr="00B46DF0" w:rsidRDefault="00910EEB" w:rsidP="00135076">
      <w:pPr>
        <w:jc w:val="both"/>
      </w:pPr>
    </w:p>
    <w:p w:rsidR="00910EEB" w:rsidRPr="00B46DF0" w:rsidRDefault="00910EEB" w:rsidP="00135076">
      <w:pPr>
        <w:jc w:val="both"/>
      </w:pPr>
      <w:r w:rsidRPr="00B46DF0">
        <w:t xml:space="preserve">  4-Where do you want to live?</w:t>
      </w:r>
    </w:p>
    <w:p w:rsidR="00910EEB" w:rsidRPr="00B46DF0" w:rsidRDefault="00910EEB" w:rsidP="00135076">
      <w:pPr>
        <w:jc w:val="both"/>
      </w:pPr>
    </w:p>
    <w:p w:rsidR="00910EEB" w:rsidRPr="00B46DF0" w:rsidRDefault="00910EEB" w:rsidP="00135076">
      <w:pPr>
        <w:jc w:val="both"/>
      </w:pPr>
      <w:r w:rsidRPr="00B46DF0">
        <w:t xml:space="preserve">  5-What can’t we do in a public place?</w:t>
      </w: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Default="00910EEB" w:rsidP="00135076">
      <w:pPr>
        <w:jc w:val="both"/>
        <w:rPr>
          <w:rFonts w:ascii="Comic Sans MS" w:hAnsi="Comic Sans MS"/>
        </w:rPr>
      </w:pPr>
    </w:p>
    <w:p w:rsidR="00910EEB" w:rsidRPr="000A16EE" w:rsidRDefault="00910EEB" w:rsidP="00135076">
      <w:pPr>
        <w:jc w:val="both"/>
        <w:rPr>
          <w:rFonts w:ascii="Comic Sans MS" w:hAnsi="Comic Sans MS"/>
          <w:b/>
          <w:i/>
          <w:sz w:val="22"/>
          <w:szCs w:val="22"/>
          <w:u w:val="single"/>
        </w:rPr>
      </w:pPr>
      <w:r w:rsidRPr="000A16EE">
        <w:rPr>
          <w:rFonts w:ascii="Comic Sans MS" w:hAnsi="Comic Sans MS"/>
          <w:b/>
          <w:i/>
          <w:sz w:val="22"/>
          <w:szCs w:val="22"/>
          <w:u w:val="single"/>
        </w:rPr>
        <w:t>D-)REWRITE THE SENTENCES:(15x2=30 Pts)</w:t>
      </w:r>
    </w:p>
    <w:p w:rsidR="00910EEB" w:rsidRPr="000A16EE" w:rsidRDefault="00910EEB" w:rsidP="00135076">
      <w:pPr>
        <w:jc w:val="both"/>
        <w:rPr>
          <w:rFonts w:ascii="Comic Sans MS" w:hAnsi="Comic Sans MS"/>
          <w:sz w:val="22"/>
          <w:szCs w:val="22"/>
        </w:rPr>
      </w:pPr>
    </w:p>
    <w:p w:rsidR="00910EEB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1-Tom is very confident but Kate is shy and quiet.</w:t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(whereas)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B7549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2-How about having a drink at the cafe?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(shall)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  <w:r>
        <w:rPr>
          <w:sz w:val="22"/>
          <w:szCs w:val="22"/>
        </w:rPr>
        <w:t>.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3-Could you pass me the salt,please?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(would you mind….)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</w:t>
      </w:r>
      <w:r>
        <w:rPr>
          <w:sz w:val="22"/>
          <w:szCs w:val="22"/>
        </w:rPr>
        <w:t>.</w:t>
      </w:r>
      <w:r w:rsidRPr="00BB7549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b/>
          <w:i/>
          <w:sz w:val="22"/>
          <w:szCs w:val="22"/>
        </w:rPr>
      </w:pPr>
      <w:r w:rsidRPr="00BB7549">
        <w:rPr>
          <w:sz w:val="22"/>
          <w:szCs w:val="22"/>
        </w:rPr>
        <w:t xml:space="preserve">  4-Horror films frighten me but I like them.</w:t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(despite the fact that)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  <w:r>
        <w:rPr>
          <w:sz w:val="22"/>
          <w:szCs w:val="22"/>
        </w:rPr>
        <w:t>.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5-There is no need for them to catch the bus,I can give them a lift.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(have to)</w:t>
      </w:r>
      <w:r w:rsidRPr="00BB7549">
        <w:rPr>
          <w:sz w:val="22"/>
          <w:szCs w:val="22"/>
        </w:rPr>
        <w:tab/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6-It is a long time since it last snowed here.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It……………………………………………………………………………………………………………..time.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7-I have never travelled by plane.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(first time)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8-Jane isn’t as talented as her sister.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(less)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9-May I have a look at your newspaper?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(would you mind………..)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10-It is an obligation not to wear jeans at school.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(be allowed to)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11-Who was the television invented by?</w:t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(active)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12-Did they give you a reward for finding their cat?</w:t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(passive)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13-I advise you not to write fast,your handwriting won’t be legible.</w:t>
      </w:r>
      <w:r w:rsidRPr="00BB7549">
        <w:rPr>
          <w:sz w:val="22"/>
          <w:szCs w:val="22"/>
        </w:rPr>
        <w:tab/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(had better)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14-My mother always gave me a glass of milk before sleeping when I was little.</w:t>
      </w:r>
      <w:r w:rsidRPr="00BB7549">
        <w:rPr>
          <w:sz w:val="22"/>
          <w:szCs w:val="22"/>
        </w:rPr>
        <w:tab/>
      </w:r>
      <w:r w:rsidRPr="00BB7549">
        <w:rPr>
          <w:b/>
          <w:i/>
          <w:sz w:val="22"/>
          <w:szCs w:val="22"/>
        </w:rPr>
        <w:t>(would)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……………………………………………………………………………………………………………………</w:t>
      </w:r>
    </w:p>
    <w:p w:rsidR="00910EEB" w:rsidRPr="00BB7549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>15-The last time I ate at the restaurant was months ago.</w:t>
      </w:r>
    </w:p>
    <w:p w:rsidR="00910EEB" w:rsidRDefault="00910EEB" w:rsidP="00135076">
      <w:pPr>
        <w:jc w:val="both"/>
        <w:rPr>
          <w:sz w:val="22"/>
          <w:szCs w:val="22"/>
        </w:rPr>
      </w:pPr>
      <w:r w:rsidRPr="00BB7549">
        <w:rPr>
          <w:sz w:val="22"/>
          <w:szCs w:val="22"/>
        </w:rPr>
        <w:t xml:space="preserve">     I…………………………………………………………………………………………………………………</w:t>
      </w:r>
      <w:r>
        <w:rPr>
          <w:sz w:val="22"/>
          <w:szCs w:val="22"/>
        </w:rPr>
        <w:t>..</w:t>
      </w:r>
      <w:r w:rsidRPr="00BB7549">
        <w:rPr>
          <w:sz w:val="22"/>
          <w:szCs w:val="22"/>
        </w:rPr>
        <w:t xml:space="preserve">  </w:t>
      </w:r>
    </w:p>
    <w:p w:rsidR="00910EEB" w:rsidRDefault="00910EEB" w:rsidP="00135076">
      <w:pPr>
        <w:jc w:val="both"/>
        <w:rPr>
          <w:sz w:val="22"/>
          <w:szCs w:val="22"/>
        </w:rPr>
      </w:pPr>
    </w:p>
    <w:p w:rsidR="00910EEB" w:rsidRDefault="00910EEB" w:rsidP="00135076">
      <w:pPr>
        <w:jc w:val="both"/>
        <w:rPr>
          <w:rFonts w:ascii="Comic Sans MS" w:hAnsi="Comic Sans MS"/>
          <w:b/>
          <w:i/>
          <w:sz w:val="22"/>
          <w:szCs w:val="22"/>
          <w:u w:val="single"/>
        </w:rPr>
      </w:pPr>
      <w:r>
        <w:rPr>
          <w:rFonts w:ascii="Comic Sans MS" w:hAnsi="Comic Sans MS"/>
          <w:b/>
          <w:i/>
          <w:sz w:val="22"/>
          <w:szCs w:val="22"/>
          <w:u w:val="single"/>
        </w:rPr>
        <w:t>E-)COMPLETE THE SENTENCES:(10x2=20 Pts)</w:t>
      </w:r>
    </w:p>
    <w:p w:rsidR="00910EEB" w:rsidRDefault="00910EEB" w:rsidP="00135076">
      <w:pPr>
        <w:jc w:val="both"/>
        <w:rPr>
          <w:sz w:val="22"/>
          <w:szCs w:val="22"/>
        </w:rPr>
      </w:pP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1-The ……………………………………………….. the………………………………………………………..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2-I ……………………………………………….. or ……………………………………………………………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3-What makes me bored …………………………………………………………………………………………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4-………………………………………………………so that……………………………………………………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5-……………………………………………………….while…………………………………………………….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6-…………………………………………………though…………………………………………………………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7-He would ……………………………………………………but……………………………………………….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8-It is time ………………………………………………….because…………………………………………….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9-What my friends like most about me…………………………………………………………………………..</w:t>
      </w:r>
    </w:p>
    <w:p w:rsidR="00910EEB" w:rsidRDefault="00910EEB" w:rsidP="00135076">
      <w:pPr>
        <w:jc w:val="both"/>
        <w:rPr>
          <w:sz w:val="22"/>
          <w:szCs w:val="22"/>
        </w:rPr>
      </w:pPr>
      <w:r>
        <w:rPr>
          <w:sz w:val="22"/>
          <w:szCs w:val="22"/>
        </w:rPr>
        <w:t>10-We had beter not……………………………………………… in order not to………………………………..</w:t>
      </w:r>
    </w:p>
    <w:p w:rsidR="00910EEB" w:rsidRDefault="00910EEB" w:rsidP="00135076">
      <w:pPr>
        <w:jc w:val="both"/>
        <w:rPr>
          <w:sz w:val="22"/>
          <w:szCs w:val="22"/>
        </w:rPr>
      </w:pPr>
    </w:p>
    <w:p w:rsidR="00910EEB" w:rsidRPr="008B5263" w:rsidRDefault="00910EEB" w:rsidP="00135076">
      <w:pPr>
        <w:jc w:val="both"/>
        <w:rPr>
          <w:rFonts w:ascii="Comic Sans MS" w:hAnsi="Comic Sans MS"/>
          <w:b/>
          <w:i/>
          <w:sz w:val="22"/>
          <w:szCs w:val="22"/>
          <w:u w:val="single"/>
        </w:rPr>
      </w:pPr>
      <w:r>
        <w:rPr>
          <w:rFonts w:ascii="Comic Sans MS" w:hAnsi="Comic Sans MS"/>
          <w:b/>
          <w:i/>
          <w:sz w:val="22"/>
          <w:szCs w:val="22"/>
          <w:u w:val="single"/>
        </w:rPr>
        <w:t>F-)WRITE ABOUT YOUR FUTURE PLANS:(10 Pts).(Use at least 100 words)</w:t>
      </w:r>
    </w:p>
    <w:p w:rsidR="00910EEB" w:rsidRDefault="00910EEB"/>
    <w:p w:rsidR="00910EEB" w:rsidRPr="00DF0801" w:rsidRDefault="00910EEB">
      <w:pPr>
        <w:rPr>
          <w:color w:val="C0C0C0"/>
          <w:sz w:val="16"/>
          <w:szCs w:val="16"/>
        </w:rPr>
      </w:pPr>
      <w:hyperlink r:id="rId4" w:history="1">
        <w:r w:rsidRPr="00DF0801">
          <w:rPr>
            <w:rStyle w:val="Hyperlink"/>
            <w:color w:val="C0C0C0"/>
            <w:sz w:val="16"/>
            <w:szCs w:val="16"/>
          </w:rPr>
          <w:t>www.sorubak.com</w:t>
        </w:r>
      </w:hyperlink>
      <w:r w:rsidRPr="00DF0801">
        <w:rPr>
          <w:color w:val="C0C0C0"/>
          <w:sz w:val="16"/>
          <w:szCs w:val="16"/>
        </w:rPr>
        <w:t xml:space="preserve"> </w:t>
      </w:r>
    </w:p>
    <w:sectPr w:rsidR="00910EEB" w:rsidRPr="00DF0801" w:rsidSect="00C51C2A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C2A"/>
    <w:rsid w:val="00020145"/>
    <w:rsid w:val="0002518F"/>
    <w:rsid w:val="000A16EE"/>
    <w:rsid w:val="000D4944"/>
    <w:rsid w:val="001147A3"/>
    <w:rsid w:val="00135076"/>
    <w:rsid w:val="001C3A3D"/>
    <w:rsid w:val="00301580"/>
    <w:rsid w:val="00341A7F"/>
    <w:rsid w:val="004F7ED6"/>
    <w:rsid w:val="005301B5"/>
    <w:rsid w:val="00530286"/>
    <w:rsid w:val="00587537"/>
    <w:rsid w:val="005955DD"/>
    <w:rsid w:val="005B40DE"/>
    <w:rsid w:val="005C1C43"/>
    <w:rsid w:val="005D5D95"/>
    <w:rsid w:val="005F5425"/>
    <w:rsid w:val="00600E3D"/>
    <w:rsid w:val="00635211"/>
    <w:rsid w:val="006C29D7"/>
    <w:rsid w:val="007874C0"/>
    <w:rsid w:val="008341AD"/>
    <w:rsid w:val="0083751A"/>
    <w:rsid w:val="0089505A"/>
    <w:rsid w:val="008B5263"/>
    <w:rsid w:val="008D0718"/>
    <w:rsid w:val="00910EEB"/>
    <w:rsid w:val="00930DB5"/>
    <w:rsid w:val="009B692D"/>
    <w:rsid w:val="00AE001B"/>
    <w:rsid w:val="00AF0024"/>
    <w:rsid w:val="00B46DF0"/>
    <w:rsid w:val="00BB7549"/>
    <w:rsid w:val="00BC40C8"/>
    <w:rsid w:val="00BF16EA"/>
    <w:rsid w:val="00C44CCF"/>
    <w:rsid w:val="00C51C2A"/>
    <w:rsid w:val="00CF39E9"/>
    <w:rsid w:val="00D4043D"/>
    <w:rsid w:val="00DF0801"/>
    <w:rsid w:val="00E35C56"/>
    <w:rsid w:val="00E6068B"/>
    <w:rsid w:val="00E7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0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F08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633</Words>
  <Characters>3612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 AZRA</dc:creator>
  <cp:keywords/>
  <dc:description/>
  <cp:lastModifiedBy>edanur</cp:lastModifiedBy>
  <cp:revision>27</cp:revision>
  <dcterms:created xsi:type="dcterms:W3CDTF">2011-01-16T13:42:00Z</dcterms:created>
  <dcterms:modified xsi:type="dcterms:W3CDTF">2011-03-05T13:30:00Z</dcterms:modified>
</cp:coreProperties>
</file>