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11" w:type="pct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5672"/>
        <w:gridCol w:w="1559"/>
        <w:gridCol w:w="1557"/>
        <w:gridCol w:w="1704"/>
      </w:tblGrid>
      <w:tr w:rsidR="00286136" w:rsidRPr="00844A17" w14:paraId="09D1CE00" w14:textId="77777777" w:rsidTr="00696729">
        <w:trPr>
          <w:trHeight w:val="545"/>
        </w:trPr>
        <w:tc>
          <w:tcPr>
            <w:tcW w:w="4188" w:type="pct"/>
            <w:gridSpan w:val="3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hideMark/>
          </w:tcPr>
          <w:p w14:paraId="19A4EB41" w14:textId="34C66264" w:rsidR="00E06CE5" w:rsidRDefault="009F2AB6" w:rsidP="00662D0D">
            <w:pPr>
              <w:pStyle w:val="AralkYok"/>
              <w:jc w:val="center"/>
              <w:rPr>
                <w:rFonts w:ascii="Candara" w:eastAsia="Times New Roman" w:hAnsi="Candara"/>
                <w:b/>
                <w:bCs/>
                <w:sz w:val="24"/>
                <w:szCs w:val="24"/>
              </w:rPr>
            </w:pPr>
            <w:r>
              <w:rPr>
                <w:rFonts w:ascii="Candara" w:eastAsia="Times New Roman" w:hAnsi="Candara"/>
                <w:b/>
                <w:bCs/>
                <w:sz w:val="24"/>
                <w:szCs w:val="24"/>
              </w:rPr>
              <w:t>……………………</w:t>
            </w:r>
            <w:r w:rsidR="00DF63E8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ORTAOKULU</w:t>
            </w:r>
          </w:p>
          <w:p w14:paraId="66E1D2C9" w14:textId="4E6BBE04" w:rsidR="009F2AB6" w:rsidRPr="000A4BFA" w:rsidRDefault="00BA258D" w:rsidP="00662D0D">
            <w:pPr>
              <w:pStyle w:val="AralkYok"/>
              <w:jc w:val="center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BA258D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8. SINIF</w:t>
            </w:r>
            <w:r w:rsidR="00DF63E8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TÜRKÇE </w:t>
            </w:r>
            <w:r w:rsidRPr="00BA258D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1. DONEM 2. YAZILI</w:t>
            </w:r>
          </w:p>
        </w:tc>
        <w:tc>
          <w:tcPr>
            <w:tcW w:w="81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</w:tcPr>
          <w:p w14:paraId="00604F60" w14:textId="77777777" w:rsidR="00E06CE5" w:rsidRPr="000A4BFA" w:rsidRDefault="00E06CE5" w:rsidP="00BE3697">
            <w:pPr>
              <w:pStyle w:val="AralkYok"/>
              <w:jc w:val="center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SONUÇ:</w:t>
            </w:r>
          </w:p>
        </w:tc>
      </w:tr>
      <w:tr w:rsidR="00286136" w:rsidRPr="00844A17" w14:paraId="41D9DEB9" w14:textId="77777777" w:rsidTr="00696729">
        <w:trPr>
          <w:trHeight w:val="197"/>
        </w:trPr>
        <w:tc>
          <w:tcPr>
            <w:tcW w:w="270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0D88B5A" w14:textId="77777777" w:rsidR="00E06CE5" w:rsidRPr="000A4BFA" w:rsidRDefault="00E06CE5" w:rsidP="00E575B9">
            <w:pPr>
              <w:pStyle w:val="AralkYok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Adınız Soyadınız:</w:t>
            </w: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E66CA23" w14:textId="77777777"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  <w:r w:rsidRPr="000A4BFA">
              <w:rPr>
                <w:rFonts w:ascii="Candara" w:hAnsi="Candara"/>
                <w:sz w:val="24"/>
                <w:szCs w:val="24"/>
              </w:rPr>
              <w:t>Sınıf:</w:t>
            </w:r>
            <w:r w:rsidRPr="000A4BFA">
              <w:rPr>
                <w:rFonts w:ascii="Candara" w:hAnsi="Candara"/>
                <w:color w:val="BFBFBF"/>
                <w:sz w:val="24"/>
                <w:szCs w:val="24"/>
              </w:rPr>
              <w:sym w:font="Wingdings" w:char="F0EA"/>
            </w: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657216" w14:textId="77777777"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  <w:r w:rsidRPr="000A4BFA">
              <w:rPr>
                <w:rFonts w:ascii="Candara" w:hAnsi="Candara"/>
                <w:sz w:val="24"/>
                <w:szCs w:val="24"/>
              </w:rPr>
              <w:t xml:space="preserve">Numara: </w:t>
            </w:r>
            <w:r w:rsidRPr="000A4BFA">
              <w:rPr>
                <w:rFonts w:ascii="Candara" w:hAnsi="Candara"/>
                <w:color w:val="BFBFBF"/>
                <w:sz w:val="24"/>
                <w:szCs w:val="24"/>
              </w:rPr>
              <w:sym w:font="Wingdings" w:char="F0EA"/>
            </w:r>
          </w:p>
        </w:tc>
        <w:tc>
          <w:tcPr>
            <w:tcW w:w="8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6D699E0" w14:textId="77777777"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</w:tr>
      <w:tr w:rsidR="00286136" w:rsidRPr="00844A17" w14:paraId="1E29B8BF" w14:textId="77777777" w:rsidTr="00696729">
        <w:trPr>
          <w:trHeight w:val="278"/>
        </w:trPr>
        <w:tc>
          <w:tcPr>
            <w:tcW w:w="2703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E422976" w14:textId="77777777" w:rsidR="00E06CE5" w:rsidRPr="000A4BFA" w:rsidRDefault="00E06CE5" w:rsidP="00BE3697">
            <w:pPr>
              <w:pStyle w:val="AralkYok"/>
              <w:jc w:val="center"/>
              <w:rPr>
                <w:rFonts w:ascii="Candara" w:eastAsia="Times New Roman" w:hAnsi="Candara"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B3D6DEF" w14:textId="77777777"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74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AF2A09" w14:textId="77777777"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  <w:tc>
          <w:tcPr>
            <w:tcW w:w="81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0EC8EA9" w14:textId="77777777" w:rsidR="00E06CE5" w:rsidRPr="000A4BFA" w:rsidRDefault="00E06CE5" w:rsidP="00BE3697">
            <w:pPr>
              <w:pStyle w:val="AralkYok"/>
              <w:jc w:val="center"/>
              <w:rPr>
                <w:rFonts w:ascii="Candara" w:hAnsi="Candara"/>
                <w:sz w:val="24"/>
                <w:szCs w:val="24"/>
              </w:rPr>
            </w:pPr>
          </w:p>
        </w:tc>
      </w:tr>
      <w:tr w:rsidR="009A31BE" w:rsidRPr="00844A17" w14:paraId="7A3D0F62" w14:textId="77777777" w:rsidTr="00530ECE">
        <w:trPr>
          <w:trHeight w:val="567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A13893" w14:textId="41F78591" w:rsidR="00E15813" w:rsidRPr="000A4BFA" w:rsidRDefault="00C66494" w:rsidP="00E575B9">
            <w:pPr>
              <w:pStyle w:val="AralkYok"/>
              <w:rPr>
                <w:rFonts w:ascii="Candara" w:eastAsia="Times New Roman" w:hAnsi="Candara"/>
                <w:bCs/>
                <w:color w:val="A6A6A6"/>
                <w:sz w:val="24"/>
                <w:szCs w:val="24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5680" behindDoc="0" locked="0" layoutInCell="1" allowOverlap="1" wp14:anchorId="1EB5BF62" wp14:editId="3D7BE3F9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31115</wp:posOffset>
                  </wp:positionV>
                  <wp:extent cx="346075" cy="304800"/>
                  <wp:effectExtent l="0" t="0" r="0" b="0"/>
                  <wp:wrapSquare wrapText="bothSides"/>
                  <wp:docPr id="3" name="Resim 1" descr="C:\Users\Hasan Yasin\AppData\Local\Microsoft\Windows\INetCache\IE\0TCPK6EZ\exclamation-mark-98739_64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Hasan Yasin\AppData\Local\Microsoft\Windows\INetCache\IE\0TCPK6EZ\exclamation-mark-98739_64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Doğru olduğunu düşündüğünüz seçeneğin başındaki kutucuğu doldurunuz.  </w:t>
            </w:r>
            <w:r w:rsidR="009A31BE" w:rsidRPr="000A4BFA">
              <w:rPr>
                <w:rFonts w:ascii="Candara" w:eastAsia="Times New Roman" w:hAnsi="Candara"/>
                <w:b/>
                <w:bCs/>
                <w:color w:val="A6A6A6"/>
                <w:sz w:val="24"/>
                <w:szCs w:val="24"/>
              </w:rPr>
              <w:sym w:font="Wingdings" w:char="F06F"/>
            </w:r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</w:t>
            </w:r>
            <w:hyperlink r:id="rId6" w:history="1">
              <w:r w:rsidR="009A31BE" w:rsidRPr="00DF63E8">
                <w:rPr>
                  <w:rStyle w:val="Kpr"/>
                  <w:rFonts w:ascii="Candara" w:eastAsia="Times New Roman" w:hAnsi="Candara"/>
                  <w:b/>
                  <w:bCs/>
                  <w:color w:val="000000" w:themeColor="text1"/>
                  <w:sz w:val="24"/>
                  <w:szCs w:val="24"/>
                  <w:u w:val="none"/>
                </w:rPr>
                <w:sym w:font="Wingdings" w:char="F0E0"/>
              </w:r>
            </w:hyperlink>
            <w:r w:rsidR="009A31BE"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</w:t>
            </w:r>
            <w:r w:rsidR="009A31BE" w:rsidRPr="000A4BFA">
              <w:rPr>
                <w:rFonts w:ascii="Candara" w:eastAsia="Times New Roman" w:hAnsi="Candara"/>
                <w:b/>
                <w:bCs/>
                <w:color w:val="A6A6A6"/>
                <w:sz w:val="24"/>
                <w:szCs w:val="24"/>
              </w:rPr>
              <w:sym w:font="Wingdings 2" w:char="F0A2"/>
            </w:r>
          </w:p>
          <w:p w14:paraId="61043A4A" w14:textId="77777777" w:rsidR="000C3D24" w:rsidRPr="000A4BFA" w:rsidRDefault="000C3D24" w:rsidP="00E575B9">
            <w:pPr>
              <w:pStyle w:val="AralkYok"/>
              <w:rPr>
                <w:rFonts w:ascii="Candara" w:eastAsia="Times New Roman" w:hAnsi="Candara"/>
                <w:bCs/>
                <w:sz w:val="24"/>
                <w:szCs w:val="24"/>
              </w:rPr>
            </w:pPr>
            <w:r w:rsidRPr="000A4BF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Diğer seçeneklere herhangi bir işaret koymayınız.</w:t>
            </w:r>
            <w:r w:rsidR="00411C7A">
              <w:rPr>
                <w:rFonts w:ascii="Candara" w:eastAsia="Times New Roman" w:hAnsi="Candara"/>
                <w:b/>
                <w:bCs/>
                <w:sz w:val="24"/>
                <w:szCs w:val="24"/>
              </w:rPr>
              <w:t xml:space="preserve"> Her doğru cevap 5 puandır. Toplam 100 p</w:t>
            </w:r>
            <w:r w:rsidR="002D5AE0">
              <w:rPr>
                <w:rFonts w:ascii="Candara" w:eastAsia="Times New Roman" w:hAnsi="Candara"/>
                <w:b/>
                <w:bCs/>
                <w:sz w:val="24"/>
                <w:szCs w:val="24"/>
              </w:rPr>
              <w:t>.</w:t>
            </w:r>
          </w:p>
        </w:tc>
      </w:tr>
    </w:tbl>
    <w:p w14:paraId="13840F07" w14:textId="77777777" w:rsidR="00EF59EB" w:rsidRPr="00286136" w:rsidRDefault="00EF59EB" w:rsidP="00BE3697">
      <w:pPr>
        <w:pStyle w:val="AralkYok"/>
        <w:jc w:val="center"/>
        <w:rPr>
          <w:rFonts w:ascii="Candara" w:hAnsi="Candara"/>
          <w:sz w:val="12"/>
          <w:szCs w:val="24"/>
        </w:rPr>
      </w:pPr>
    </w:p>
    <w:p w14:paraId="4C412CB9" w14:textId="77777777" w:rsidR="00640332" w:rsidRDefault="00DF63E8" w:rsidP="00BE3697">
      <w:pPr>
        <w:pStyle w:val="AralkYok"/>
        <w:jc w:val="center"/>
        <w:rPr>
          <w:rFonts w:ascii="Candara" w:hAnsi="Candara"/>
          <w:sz w:val="24"/>
          <w:szCs w:val="24"/>
        </w:rPr>
      </w:pPr>
      <w:r>
        <w:rPr>
          <w:noProof/>
          <w:lang w:eastAsia="tr-TR"/>
        </w:rPr>
      </w:r>
      <w:r>
        <w:rPr>
          <w:noProof/>
          <w:lang w:eastAsia="tr-TR"/>
        </w:rPr>
        <w:pict w14:anchorId="09EAE0F5">
          <v:rect id="Dikdörtgen 2" o:spid="_x0000_s1041" style="width:255.75pt;height:656.3pt;flip:x;visibility:visible;mso-left-percent:-10001;mso-top-percent:-10001;mso-position-horizontal:absolute;mso-position-horizontal-relative:char;mso-position-vertical:absolute;mso-position-vertical-relative:line;mso-left-percent:-10001;mso-top-percent:-10001" filled="f" strokecolor="windowText" strokeweight=".25pt">
            <v:path arrowok="t"/>
            <v:textbox>
              <w:txbxContent>
                <w:p w14:paraId="009AA863" w14:textId="77777777" w:rsidR="00003F37" w:rsidRPr="00A00097" w:rsidRDefault="00003F37" w:rsidP="009942D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 2" w:char="F0B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2371B3"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Yeni bir şey yaratma, bulma</w:t>
                  </w:r>
                </w:p>
                <w:p w14:paraId="483A7E09" w14:textId="77777777" w:rsidR="00003F37" w:rsidRPr="00A00097" w:rsidRDefault="00003F37" w:rsidP="00003F3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 2" w:char="F0B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Yolcuların konaklamalarına yarayan yapı</w:t>
                  </w:r>
                </w:p>
                <w:p w14:paraId="0701EF39" w14:textId="77777777" w:rsidR="00003F37" w:rsidRPr="00A00097" w:rsidRDefault="00003F37" w:rsidP="00003F3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 2" w:char="F0B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Hükümdarların oturduğu büyük yapı</w:t>
                  </w:r>
                </w:p>
                <w:p w14:paraId="70431560" w14:textId="77777777" w:rsidR="00003F37" w:rsidRPr="00A00097" w:rsidRDefault="002371B3" w:rsidP="00003F37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1. </w:t>
                  </w:r>
                  <w:r w:rsidR="00F5449A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Hangi kelimenin açıklaması yukarıdakiler arasında </w:t>
                  </w:r>
                  <w:r w:rsidR="00F5449A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yoktur</w:t>
                  </w:r>
                  <w:r w:rsidR="00F5449A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14:paraId="58980281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İcat</w:t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Saray</w:t>
                  </w:r>
                </w:p>
                <w:p w14:paraId="5AA4E7CD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Han</w:t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A90C87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17370A" w:rsidRPr="00A00097">
                    <w:rPr>
                      <w:rFonts w:ascii="Candara" w:hAnsi="Candara"/>
                      <w:sz w:val="24"/>
                      <w:szCs w:val="24"/>
                    </w:rPr>
                    <w:t>Esnaf</w:t>
                  </w:r>
                </w:p>
                <w:p w14:paraId="035D949E" w14:textId="77777777" w:rsidR="009942D4" w:rsidRPr="00A00097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3E3D184F">
                      <v:rect id="_x0000_i1026" style="width:0;height:1.5pt" o:hralign="center" o:hrstd="t" o:hr="t" fillcolor="#a0a0a0" stroked="f"/>
                    </w:pict>
                  </w:r>
                </w:p>
                <w:p w14:paraId="381B2F84" w14:textId="77777777" w:rsidR="009942D4" w:rsidRPr="00A00097" w:rsidRDefault="00A5277E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2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Hangi cümlede yüklem </w:t>
                  </w:r>
                  <w:r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yanlış</w:t>
                  </w: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gösterilmiştir?</w:t>
                  </w:r>
                </w:p>
                <w:p w14:paraId="05FAA4B0" w14:textId="77777777" w:rsidR="009942D4" w:rsidRPr="00A00097" w:rsidRDefault="009942D4" w:rsidP="00DB5E5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DB5E50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Fahriye Abla, güzel </w:t>
                  </w:r>
                  <w:r w:rsidR="00DB5E50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bir şiirdir.</w:t>
                  </w:r>
                </w:p>
                <w:p w14:paraId="7B8C9D38" w14:textId="77777777" w:rsidR="009942D4" w:rsidRPr="00A00097" w:rsidRDefault="009942D4" w:rsidP="009313D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9313D1" w:rsidRPr="00A00097">
                    <w:rPr>
                      <w:rFonts w:ascii="Candara" w:hAnsi="Candara"/>
                      <w:sz w:val="24"/>
                      <w:szCs w:val="24"/>
                    </w:rPr>
                    <w:t>Küçük kız</w:t>
                  </w:r>
                  <w:r w:rsidR="00F40FF2" w:rsidRPr="00A00097">
                    <w:rPr>
                      <w:rFonts w:ascii="Candara" w:hAnsi="Candara"/>
                      <w:sz w:val="24"/>
                      <w:szCs w:val="24"/>
                    </w:rPr>
                    <w:t>,</w:t>
                  </w:r>
                  <w:r w:rsidR="009313D1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9313D1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hasta oldu.</w:t>
                  </w:r>
                </w:p>
                <w:p w14:paraId="5C7870C4" w14:textId="77777777" w:rsidR="009942D4" w:rsidRPr="00A00097" w:rsidRDefault="009942D4" w:rsidP="00C9282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C92824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Ahmet’in babası </w:t>
                  </w:r>
                  <w:r w:rsidR="00C92824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telefon etti.</w:t>
                  </w:r>
                </w:p>
                <w:p w14:paraId="138B0020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C92824" w:rsidRPr="00A00097">
                    <w:rPr>
                      <w:rFonts w:ascii="Candara" w:hAnsi="Candara"/>
                      <w:b/>
                      <w:sz w:val="24"/>
                      <w:szCs w:val="24"/>
                      <w:u w:val="thick"/>
                    </w:rPr>
                    <w:t>Yolun yarısıdır</w:t>
                  </w:r>
                  <w:r w:rsidR="00C92824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otuz beş yaş.</w:t>
                  </w:r>
                </w:p>
                <w:p w14:paraId="569074D6" w14:textId="77777777" w:rsidR="009942D4" w:rsidRPr="00A00097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48DA610C">
                      <v:rect id="_x0000_i1028" style="width:0;height:1.5pt" o:hralign="center" o:hrstd="t" o:hr="t" fillcolor="#a0a0a0" stroked="f"/>
                    </w:pict>
                  </w:r>
                </w:p>
                <w:p w14:paraId="7EDF0BD5" w14:textId="77777777" w:rsidR="009942D4" w:rsidRPr="00A00097" w:rsidRDefault="00752578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3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7E71E3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Hangisinde </w:t>
                  </w:r>
                  <w:r w:rsidR="00117AF9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kişisel görüşe yer </w:t>
                  </w:r>
                  <w:r w:rsidR="007E71E3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verilmiştir</w:t>
                  </w:r>
                  <w:r w:rsidR="00117AF9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14:paraId="4DD5DF44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7E71E3" w:rsidRPr="00A00097">
                    <w:rPr>
                      <w:rFonts w:ascii="Candara" w:hAnsi="Candara"/>
                      <w:sz w:val="24"/>
                      <w:szCs w:val="24"/>
                    </w:rPr>
                    <w:t>Bu kitap yüz sayfadan oluşuyor.</w:t>
                  </w:r>
                </w:p>
                <w:p w14:paraId="20E31B55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8B6B11" w:rsidRPr="00A00097">
                    <w:rPr>
                      <w:rFonts w:ascii="Candara" w:hAnsi="Candara"/>
                      <w:sz w:val="24"/>
                      <w:szCs w:val="24"/>
                    </w:rPr>
                    <w:t>Yazar, metinde pamuk işçiliğini anlatıyor.</w:t>
                  </w:r>
                </w:p>
                <w:p w14:paraId="439C475F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0B7D0C"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Bu elbise </w:t>
                  </w:r>
                  <w:r w:rsidR="00F734C7" w:rsidRPr="00A00097">
                    <w:rPr>
                      <w:rFonts w:ascii="Candara" w:hAnsi="Candara"/>
                      <w:sz w:val="24"/>
                      <w:szCs w:val="24"/>
                    </w:rPr>
                    <w:t>saçlarına çok iyi gitmiş.</w:t>
                  </w:r>
                </w:p>
                <w:p w14:paraId="5D6AE9E4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4A0483" w:rsidRPr="00A00097">
                    <w:rPr>
                      <w:rFonts w:ascii="Candara" w:hAnsi="Candara"/>
                      <w:sz w:val="24"/>
                      <w:szCs w:val="24"/>
                    </w:rPr>
                    <w:t>Pamuk, ham madde olarak kullanılır.</w:t>
                  </w:r>
                </w:p>
                <w:p w14:paraId="699BBC9F" w14:textId="77777777" w:rsidR="009942D4" w:rsidRPr="00A00097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7CC9D4BC">
                      <v:rect id="_x0000_i1030" style="width:0;height:1.5pt" o:hralign="center" o:hrstd="t" o:hr="t" fillcolor="#a0a0a0" stroked="f"/>
                    </w:pict>
                  </w:r>
                </w:p>
                <w:p w14:paraId="16A01614" w14:textId="77777777" w:rsidR="004B26BE" w:rsidRPr="00A00097" w:rsidRDefault="004B26BE" w:rsidP="009942D4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Dün </w:t>
                  </w:r>
                  <w:r w:rsidR="0078045D"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seni </w:t>
                  </w: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eve gitmeden önce aradım.</w:t>
                  </w:r>
                </w:p>
                <w:p w14:paraId="167BA97A" w14:textId="77777777" w:rsidR="009942D4" w:rsidRPr="00A00097" w:rsidRDefault="002A64C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4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4B26BE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Bu cümlede hangi öge vurguludur?</w:t>
                  </w:r>
                </w:p>
                <w:p w14:paraId="2121673E" w14:textId="77777777" w:rsidR="009942D4" w:rsidRPr="00A00097" w:rsidRDefault="009942D4" w:rsidP="00190A9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78045D" w:rsidRPr="00A00097">
                    <w:rPr>
                      <w:rFonts w:ascii="Candara" w:hAnsi="Candara"/>
                      <w:sz w:val="24"/>
                      <w:szCs w:val="24"/>
                    </w:rPr>
                    <w:t>Zarf tamlayıcısı</w:t>
                  </w:r>
                </w:p>
                <w:p w14:paraId="198278A9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536974" w:rsidRPr="00A00097">
                    <w:rPr>
                      <w:rFonts w:ascii="Candara" w:hAnsi="Candara"/>
                      <w:sz w:val="24"/>
                      <w:szCs w:val="24"/>
                    </w:rPr>
                    <w:t>Belirtili nesne</w:t>
                  </w:r>
                </w:p>
                <w:p w14:paraId="3D5BBBA5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536974" w:rsidRPr="00A00097">
                    <w:rPr>
                      <w:rFonts w:ascii="Candara" w:hAnsi="Candara"/>
                      <w:sz w:val="24"/>
                      <w:szCs w:val="24"/>
                    </w:rPr>
                    <w:t>Yer tamlayıcısı</w:t>
                  </w:r>
                </w:p>
                <w:p w14:paraId="033A7107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536974" w:rsidRPr="00A00097">
                    <w:rPr>
                      <w:rFonts w:ascii="Candara" w:hAnsi="Candara"/>
                      <w:sz w:val="24"/>
                      <w:szCs w:val="24"/>
                    </w:rPr>
                    <w:t>Belirtisiz nesne</w:t>
                  </w:r>
                </w:p>
                <w:p w14:paraId="740EC2FA" w14:textId="77777777" w:rsidR="009942D4" w:rsidRPr="00A00097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65F32628">
                      <v:rect id="_x0000_i1032" style="width:0;height:1.5pt" o:hralign="center" o:hrstd="t" o:hr="t" fillcolor="#a0a0a0" stroked="f"/>
                    </w:pict>
                  </w:r>
                </w:p>
                <w:p w14:paraId="755ADBD1" w14:textId="77777777" w:rsidR="00085203" w:rsidRPr="00A00097" w:rsidRDefault="00085203" w:rsidP="0008520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i/>
                      <w:sz w:val="24"/>
                      <w:szCs w:val="24"/>
                    </w:rPr>
                    <w:t>İrili ufaklı traktörler, işçilerle dolu römorkları uçururcasına ovaya koşturuyor.</w:t>
                  </w:r>
                </w:p>
                <w:p w14:paraId="39AFE088" w14:textId="77777777" w:rsidR="009942D4" w:rsidRPr="00A00097" w:rsidRDefault="00957C53" w:rsidP="00085203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5</w:t>
                  </w:r>
                  <w:r w:rsidR="009942D4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BD0D2B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Yukarıdaki cümle kaç farklı ögeden oluşmuştur?</w:t>
                  </w:r>
                </w:p>
                <w:p w14:paraId="2B4581C5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77571" w:rsidRPr="00A00097">
                    <w:rPr>
                      <w:rFonts w:ascii="Candara" w:hAnsi="Candara"/>
                      <w:sz w:val="24"/>
                      <w:szCs w:val="24"/>
                    </w:rPr>
                    <w:t>5</w:t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E56FBB" w:rsidRPr="00A00097">
                    <w:rPr>
                      <w:rFonts w:ascii="Candara" w:hAnsi="Candara"/>
                      <w:sz w:val="24"/>
                      <w:szCs w:val="24"/>
                    </w:rPr>
                    <w:t>6</w:t>
                  </w:r>
                </w:p>
                <w:p w14:paraId="24903D88" w14:textId="77777777" w:rsidR="009942D4" w:rsidRPr="00A0009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E56FBB" w:rsidRPr="00A00097">
                    <w:rPr>
                      <w:rFonts w:ascii="Candara" w:hAnsi="Candara"/>
                      <w:sz w:val="24"/>
                      <w:szCs w:val="24"/>
                    </w:rPr>
                    <w:t>7</w:t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9C1183" w:rsidRPr="00A00097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E56FBB" w:rsidRPr="00A00097">
                    <w:rPr>
                      <w:rFonts w:ascii="Candara" w:hAnsi="Candara"/>
                      <w:sz w:val="24"/>
                      <w:szCs w:val="24"/>
                    </w:rPr>
                    <w:t>8</w:t>
                  </w:r>
                </w:p>
                <w:p w14:paraId="4C955183" w14:textId="77777777" w:rsidR="00DA1D13" w:rsidRPr="00A00097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3C0BC218">
                      <v:rect id="_x0000_i1034" style="width:0;height:1.5pt" o:hralign="center" o:hrstd="t" o:hr="t" fillcolor="#a0a0a0" stroked="f"/>
                    </w:pict>
                  </w:r>
                </w:p>
                <w:p w14:paraId="1764F6E5" w14:textId="77777777" w:rsidR="00DA1D13" w:rsidRPr="00A00097" w:rsidRDefault="00DA1D13" w:rsidP="00DA1D13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6. </w:t>
                  </w:r>
                  <w:r w:rsidR="00B83A98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>Hangi cümlede</w:t>
                  </w:r>
                  <w:r w:rsidR="009C1183" w:rsidRPr="00A00097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pekiştirme yapılmıştır?</w:t>
                  </w:r>
                </w:p>
                <w:p w14:paraId="17605CAD" w14:textId="77777777" w:rsidR="00DA1D13" w:rsidRPr="00A00097" w:rsidRDefault="00DA1D13" w:rsidP="00AB227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B2271" w:rsidRPr="00A00097">
                    <w:rPr>
                      <w:rFonts w:ascii="Candara" w:hAnsi="Candara"/>
                      <w:sz w:val="24"/>
                      <w:szCs w:val="24"/>
                    </w:rPr>
                    <w:t>Bazıları yaz çalışmaları için avans para bile alırlar.</w:t>
                  </w:r>
                </w:p>
                <w:p w14:paraId="66D01623" w14:textId="77777777" w:rsidR="00DA1D13" w:rsidRPr="00A00097" w:rsidRDefault="00DA1D13" w:rsidP="00F473F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F473F1" w:rsidRPr="00A00097">
                    <w:rPr>
                      <w:rFonts w:ascii="Candara" w:hAnsi="Candara"/>
                      <w:sz w:val="24"/>
                      <w:szCs w:val="24"/>
                    </w:rPr>
                    <w:t>Ovamızdaki bu kalabalık, dış illerden gelerek buralarda çalışırlar.</w:t>
                  </w:r>
                </w:p>
                <w:p w14:paraId="57EE2CE2" w14:textId="77777777" w:rsidR="00DA1D13" w:rsidRPr="00A00097" w:rsidRDefault="00DA1D13" w:rsidP="009C1183">
                  <w:pPr>
                    <w:autoSpaceDE w:val="0"/>
                    <w:autoSpaceDN w:val="0"/>
                    <w:adjustRightInd w:val="0"/>
                    <w:rPr>
                      <w:rFonts w:ascii="Candara" w:hAnsi="Candara"/>
                    </w:rPr>
                  </w:pPr>
                  <w:r w:rsidRPr="00A00097">
                    <w:rPr>
                      <w:rFonts w:ascii="Candara" w:hAnsi="Candara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</w:rPr>
                    <w:t xml:space="preserve"> C. </w:t>
                  </w:r>
                  <w:r w:rsidR="009C1183" w:rsidRPr="00A00097">
                    <w:rPr>
                      <w:rFonts w:ascii="Candara" w:eastAsia="Calibri" w:hAnsi="Candara"/>
                      <w:lang w:eastAsia="en-US"/>
                    </w:rPr>
                    <w:t>Apaşikâr ki hep beraber, gayretle ve imanla topraktayız.</w:t>
                  </w:r>
                </w:p>
                <w:p w14:paraId="673CB0B7" w14:textId="77777777" w:rsidR="00DA1D13" w:rsidRPr="00A00097" w:rsidRDefault="00DA1D13" w:rsidP="001A5028">
                  <w:pPr>
                    <w:autoSpaceDE w:val="0"/>
                    <w:autoSpaceDN w:val="0"/>
                    <w:adjustRightInd w:val="0"/>
                    <w:rPr>
                      <w:rFonts w:ascii="Candara" w:hAnsi="Candara"/>
                    </w:rPr>
                  </w:pPr>
                  <w:r w:rsidRPr="00A00097">
                    <w:rPr>
                      <w:rFonts w:ascii="Candara" w:hAnsi="Candara"/>
                    </w:rPr>
                    <w:sym w:font="Wingdings" w:char="F06F"/>
                  </w:r>
                  <w:r w:rsidRPr="00A00097">
                    <w:rPr>
                      <w:rFonts w:ascii="Candara" w:hAnsi="Candara"/>
                    </w:rPr>
                    <w:t xml:space="preserve"> D. </w:t>
                  </w:r>
                  <w:r w:rsidR="001A5028" w:rsidRPr="00A00097">
                    <w:rPr>
                      <w:rFonts w:ascii="Candara" w:eastAsia="Calibri" w:hAnsi="Candara"/>
                      <w:lang w:eastAsia="en-US"/>
                    </w:rPr>
                    <w:t>Sütten ağzımız yandı, şimdi ayranı üfleyerek içiyoruz.</w:t>
                  </w:r>
                </w:p>
                <w:p w14:paraId="1E545BC9" w14:textId="77777777" w:rsidR="00DA1D13" w:rsidRPr="00A00097" w:rsidRDefault="00DA1D13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  <w10:anchorlock/>
          </v:rect>
        </w:pict>
      </w:r>
      <w:r w:rsidR="004E6963">
        <w:rPr>
          <w:rFonts w:ascii="Candara" w:hAnsi="Candara"/>
          <w:sz w:val="24"/>
          <w:szCs w:val="24"/>
        </w:rPr>
        <w:t xml:space="preserve"> </w:t>
      </w:r>
      <w:r w:rsidR="00286136">
        <w:rPr>
          <w:rFonts w:ascii="Candara" w:hAnsi="Candara"/>
          <w:sz w:val="24"/>
          <w:szCs w:val="24"/>
        </w:rPr>
        <w:t xml:space="preserve"> </w:t>
      </w:r>
      <w:r>
        <w:rPr>
          <w:noProof/>
          <w:lang w:eastAsia="tr-TR"/>
        </w:rPr>
      </w:r>
      <w:r>
        <w:rPr>
          <w:noProof/>
          <w:lang w:eastAsia="tr-TR"/>
        </w:rPr>
        <w:pict w14:anchorId="2042BD42">
          <v:rect id="Dikdörtgen 5" o:spid="_x0000_s1037" style="width:258.75pt;height:657pt;flip:x;visibility:visible;mso-left-percent:-10001;mso-top-percent:-10001;mso-position-horizontal:absolute;mso-position-horizontal-relative:char;mso-position-vertical:absolute;mso-position-vertical-relative:line;mso-left-percent:-10001;mso-top-percent:-10001" filled="f" strokecolor="windowText" strokeweight=".25pt">
            <v:path arrowok="t"/>
            <v:textbox>
              <w:txbxContent>
                <w:p w14:paraId="54C28E96" w14:textId="77777777" w:rsidR="00EB01E0" w:rsidRPr="00A67F01" w:rsidRDefault="00EB01E0" w:rsidP="00EB01E0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Tarlanın uzak üst başından iki lacivert traktör, pamukların aralarını süzerek ağır ağır geliyor. Henüz askerliklerini yapmamış iki delikanlı</w:t>
                  </w:r>
                  <w:r w:rsidR="00084DB5"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,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poşularla sarılı. Beyazlanmış kirpikli gözlerini bir plan çizgisi kadar düzenli paralellerle ekilmiş pamuk çizilerine dikmişler,  homurdanan traktörlerle yaklaşıyorlar.</w:t>
                  </w:r>
                </w:p>
                <w:p w14:paraId="46E50096" w14:textId="77777777" w:rsidR="009942D4" w:rsidRPr="00A67F01" w:rsidRDefault="00CC3F4A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7</w:t>
                  </w:r>
                  <w:r w:rsidR="009942D4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Bu parçada hangi anlatım yoluna başvurulmuştur?</w:t>
                  </w:r>
                </w:p>
                <w:p w14:paraId="5A544A24" w14:textId="77777777" w:rsidR="00356841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Tartışma</w:t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  <w:t xml:space="preserve"> </w:t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</w:p>
                <w:p w14:paraId="6EAD2423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Açıklama</w:t>
                  </w:r>
                </w:p>
                <w:p w14:paraId="0350437C" w14:textId="77777777" w:rsidR="00356841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Betimleme</w:t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371BBF" w:rsidRPr="00A67F01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</w:p>
                <w:p w14:paraId="3939ADC2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2A7A77" w:rsidRPr="00A67F01">
                    <w:rPr>
                      <w:rFonts w:ascii="Candara" w:hAnsi="Candara"/>
                      <w:sz w:val="24"/>
                      <w:szCs w:val="24"/>
                    </w:rPr>
                    <w:t>Öyküleme</w:t>
                  </w:r>
                </w:p>
                <w:p w14:paraId="74CBD0C7" w14:textId="77777777" w:rsidR="009942D4" w:rsidRPr="00A67F01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2A21EC56">
                      <v:rect id="_x0000_i1037" style="width:0;height:1.5pt" o:hralign="center" o:hrstd="t" o:hr="t" fillcolor="#a0a0a0" stroked="f"/>
                    </w:pict>
                  </w:r>
                </w:p>
                <w:p w14:paraId="4A156950" w14:textId="77777777" w:rsidR="005B69DE" w:rsidRPr="00A67F01" w:rsidRDefault="005B69DE" w:rsidP="005B69DE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Korlaşan güneş altında toprakla cenkleşen bütün </w:t>
                  </w:r>
                  <w:r w:rsidRPr="00A67F01">
                    <w:rPr>
                      <w:rFonts w:ascii="Candara" w:hAnsi="Candara"/>
                      <w:b/>
                      <w:i/>
                      <w:sz w:val="24"/>
                      <w:szCs w:val="24"/>
                      <w:u w:val="single"/>
                    </w:rPr>
                    <w:t>bu insanların ümitleri hep pamuktadır</w:t>
                  </w: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. Kışın edilen borçlar pamukla ödenecek, yavuklular pamuktan sonra birleşecekler. Ocaklar bu pamukla tütecek,  ambarlar pamuktan gelecekle dolacak.</w:t>
                  </w:r>
                </w:p>
                <w:p w14:paraId="32760831" w14:textId="77777777" w:rsidR="009942D4" w:rsidRPr="00A67F01" w:rsidRDefault="005B69DE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8</w:t>
                  </w:r>
                  <w:r w:rsidR="009942D4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Bu metinde ileri sürülen altı çizili düşünce hangi yöntemle geliştirilmiştir?</w:t>
                  </w:r>
                </w:p>
                <w:p w14:paraId="75250961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282A1E" w:rsidRPr="00A67F01">
                    <w:rPr>
                      <w:rFonts w:ascii="Candara" w:hAnsi="Candara"/>
                      <w:sz w:val="24"/>
                      <w:szCs w:val="24"/>
                    </w:rPr>
                    <w:t>Sayısal verilerden yararlanma</w:t>
                  </w:r>
                </w:p>
                <w:p w14:paraId="28E5B651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9E5F92" w:rsidRPr="00A67F01">
                    <w:rPr>
                      <w:rFonts w:ascii="Candara" w:hAnsi="Candara"/>
                      <w:sz w:val="24"/>
                      <w:szCs w:val="24"/>
                    </w:rPr>
                    <w:t>Örnekleme</w:t>
                  </w:r>
                </w:p>
                <w:p w14:paraId="0F900072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282A1E" w:rsidRPr="00A67F01">
                    <w:rPr>
                      <w:rFonts w:ascii="Candara" w:hAnsi="Candara"/>
                      <w:sz w:val="24"/>
                      <w:szCs w:val="24"/>
                    </w:rPr>
                    <w:t>Tanık gösterme</w:t>
                  </w:r>
                </w:p>
                <w:p w14:paraId="226DBFAD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282A1E" w:rsidRPr="00A67F01">
                    <w:rPr>
                      <w:rFonts w:ascii="Candara" w:hAnsi="Candara"/>
                      <w:sz w:val="24"/>
                      <w:szCs w:val="24"/>
                    </w:rPr>
                    <w:t>Tanımlama</w:t>
                  </w:r>
                </w:p>
                <w:p w14:paraId="675F1468" w14:textId="77777777" w:rsidR="009942D4" w:rsidRPr="00A67F01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72745C02">
                      <v:rect id="_x0000_i1039" style="width:0;height:1.5pt" o:hralign="center" o:hrstd="t" o:hr="t" fillcolor="#a0a0a0" stroked="f"/>
                    </w:pict>
                  </w:r>
                </w:p>
                <w:p w14:paraId="459EBB56" w14:textId="77777777" w:rsidR="006951E3" w:rsidRPr="00A67F01" w:rsidRDefault="006951E3" w:rsidP="006951E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Genç çiftçi, konuşmaya başlıyor</w:t>
                  </w:r>
                  <w:r w:rsidR="00C325CF" w:rsidRPr="00A67F01">
                    <w:rPr>
                      <w:rFonts w:ascii="Candara" w:hAnsi="Candara"/>
                      <w:sz w:val="24"/>
                      <w:szCs w:val="24"/>
                    </w:rPr>
                    <w:sym w:font="Wingdings 2" w:char="F0E2"/>
                  </w:r>
                </w:p>
                <w:p w14:paraId="7585BF1C" w14:textId="77777777" w:rsidR="006951E3" w:rsidRPr="00A67F01" w:rsidRDefault="006951E3" w:rsidP="006951E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i/>
                      <w:sz w:val="24"/>
                      <w:szCs w:val="24"/>
                    </w:rPr>
                    <w:t>— Geçen yıl, tütüne bel bağlamıştık.</w:t>
                  </w:r>
                </w:p>
                <w:p w14:paraId="27019274" w14:textId="77777777" w:rsidR="009942D4" w:rsidRPr="00A67F01" w:rsidRDefault="006951E3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9</w:t>
                  </w:r>
                  <w:r w:rsidR="009942D4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C325CF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Bu cümlede yıldız sembolü ile gösterilen yere hangi noktalama işareti konulmalıdır?</w:t>
                  </w:r>
                </w:p>
                <w:p w14:paraId="025C3A98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1248E4" w:rsidRPr="00A67F01">
                    <w:rPr>
                      <w:rFonts w:ascii="Candara" w:hAnsi="Candara"/>
                      <w:sz w:val="24"/>
                      <w:szCs w:val="24"/>
                    </w:rPr>
                    <w:t>Noktalı virgül</w:t>
                  </w:r>
                </w:p>
                <w:p w14:paraId="27409384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4037BF" w:rsidRPr="00A67F01">
                    <w:rPr>
                      <w:rFonts w:ascii="Candara" w:hAnsi="Candara"/>
                      <w:sz w:val="24"/>
                      <w:szCs w:val="24"/>
                    </w:rPr>
                    <w:t>Nokta</w:t>
                  </w:r>
                </w:p>
                <w:p w14:paraId="7367EE91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="001248E4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Üç nokta</w:t>
                  </w:r>
                </w:p>
                <w:p w14:paraId="753829AF" w14:textId="77777777" w:rsidR="009942D4" w:rsidRPr="00A67F01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1248E4" w:rsidRPr="00A67F01">
                    <w:rPr>
                      <w:rFonts w:ascii="Candara" w:hAnsi="Candara"/>
                      <w:sz w:val="24"/>
                      <w:szCs w:val="24"/>
                    </w:rPr>
                    <w:t>İki nokta</w:t>
                  </w:r>
                </w:p>
                <w:p w14:paraId="06A405E7" w14:textId="77777777" w:rsidR="009942D4" w:rsidRPr="00A67F01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pict w14:anchorId="74FA9E7A">
                      <v:rect id="_x0000_i1041" style="width:0;height:1.5pt" o:hralign="center" o:hrstd="t" o:hr="t" fillcolor="#a0a0a0" stroked="f"/>
                    </w:pict>
                  </w:r>
                </w:p>
                <w:p w14:paraId="5D8334F9" w14:textId="77777777" w:rsidR="00B72B3D" w:rsidRPr="00A67F01" w:rsidRDefault="00B72B3D" w:rsidP="00B72B3D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10. </w:t>
                  </w:r>
                  <w:r w:rsidR="00BE75F6" w:rsidRPr="00A67F01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Aşağıdakilerden hangisi isim cümlesidir?</w:t>
                  </w:r>
                </w:p>
                <w:p w14:paraId="0D942E4B" w14:textId="77777777" w:rsidR="00B72B3D" w:rsidRPr="00A67F01" w:rsidRDefault="00B72B3D" w:rsidP="0092308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923089" w:rsidRPr="00A67F01">
                    <w:rPr>
                      <w:rFonts w:ascii="Candara" w:hAnsi="Candara"/>
                      <w:sz w:val="24"/>
                      <w:szCs w:val="24"/>
                    </w:rPr>
                    <w:t>Yol</w:t>
                  </w:r>
                  <w:r w:rsidR="00E44CAD">
                    <w:rPr>
                      <w:rFonts w:ascii="Candara" w:hAnsi="Candara"/>
                      <w:sz w:val="24"/>
                      <w:szCs w:val="24"/>
                    </w:rPr>
                    <w:t>,</w:t>
                  </w:r>
                  <w:r w:rsidR="00923089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Akhisar’a doğru uzadıkça bağları arkamızda bıraktık.</w:t>
                  </w:r>
                </w:p>
                <w:p w14:paraId="08C0B410" w14:textId="77777777" w:rsidR="00B72B3D" w:rsidRPr="00A67F01" w:rsidRDefault="00B72B3D" w:rsidP="00D30A4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D30A48" w:rsidRPr="00A67F01">
                    <w:rPr>
                      <w:rFonts w:ascii="Candara" w:hAnsi="Candara"/>
                      <w:sz w:val="24"/>
                      <w:szCs w:val="24"/>
                    </w:rPr>
                    <w:t>Bir karış boş yer, ekilmemiş bir avuç toprak yok.</w:t>
                  </w:r>
                </w:p>
                <w:p w14:paraId="63C881DB" w14:textId="77777777" w:rsidR="00B72B3D" w:rsidRPr="00A67F01" w:rsidRDefault="00B72B3D" w:rsidP="005B6121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5B6121" w:rsidRPr="00A67F01">
                    <w:rPr>
                      <w:rFonts w:ascii="Candara" w:hAnsi="Candara"/>
                      <w:sz w:val="24"/>
                      <w:szCs w:val="24"/>
                    </w:rPr>
                    <w:t>Uzak yakın bütün köyler</w:t>
                  </w:r>
                  <w:r w:rsidR="00BE0F27">
                    <w:rPr>
                      <w:rFonts w:ascii="Candara" w:hAnsi="Candara"/>
                      <w:sz w:val="24"/>
                      <w:szCs w:val="24"/>
                    </w:rPr>
                    <w:t>den insanlar doluşmuş</w:t>
                  </w:r>
                  <w:r w:rsidR="005B6121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 tarlalara.</w:t>
                  </w:r>
                </w:p>
                <w:p w14:paraId="1E2AA9AB" w14:textId="77777777" w:rsidR="009942D4" w:rsidRPr="00A67F01" w:rsidRDefault="00B72B3D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A2787A" w:rsidRPr="00A67F01">
                    <w:rPr>
                      <w:rFonts w:ascii="Candara" w:hAnsi="Candara"/>
                      <w:sz w:val="24"/>
                      <w:szCs w:val="24"/>
                    </w:rPr>
                    <w:t>Kozalar patladığı zaman</w:t>
                  </w:r>
                  <w:r w:rsidR="00994761" w:rsidRPr="00A67F01">
                    <w:rPr>
                      <w:rFonts w:ascii="Candara" w:hAnsi="Candara"/>
                      <w:sz w:val="24"/>
                      <w:szCs w:val="24"/>
                    </w:rPr>
                    <w:t>,</w:t>
                  </w:r>
                  <w:r w:rsidR="00A2787A" w:rsidRPr="00A67F01">
                    <w:rPr>
                      <w:rFonts w:ascii="Candara" w:hAnsi="Candara"/>
                      <w:sz w:val="24"/>
                      <w:szCs w:val="24"/>
                    </w:rPr>
                    <w:t xml:space="preserve"> ovanın yüzü kim bilir nasıl aklaşacak.</w:t>
                  </w:r>
                </w:p>
                <w:p w14:paraId="65BBC94E" w14:textId="77777777" w:rsidR="009942D4" w:rsidRPr="00A67F01" w:rsidRDefault="009942D4" w:rsidP="009942D4">
                  <w:pPr>
                    <w:rPr>
                      <w:rFonts w:ascii="Candara" w:hAnsi="Candara"/>
                    </w:rPr>
                  </w:pPr>
                </w:p>
                <w:p w14:paraId="70269A69" w14:textId="77777777" w:rsidR="00DE6E92" w:rsidRPr="00A67F01" w:rsidRDefault="00DE6E92" w:rsidP="00A0073D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  <w10:anchorlock/>
          </v:rect>
        </w:pict>
      </w:r>
    </w:p>
    <w:p w14:paraId="7B5DA359" w14:textId="77777777" w:rsidR="001C6FBF" w:rsidRDefault="00DF63E8" w:rsidP="002F5FC6">
      <w:pPr>
        <w:tabs>
          <w:tab w:val="right" w:pos="10466"/>
        </w:tabs>
      </w:pPr>
      <w:r>
        <w:rPr>
          <w:noProof/>
        </w:rPr>
      </w:r>
      <w:r>
        <w:rPr>
          <w:noProof/>
        </w:rPr>
        <w:pict w14:anchorId="6B951DD3">
          <v:rect id="Dikdörtgen 6" o:spid="_x0000_s1031" style="width:258.75pt;height:762.05pt;flip:x;visibility:visible;mso-left-percent:-10001;mso-top-percent:-10001;mso-position-horizontal:absolute;mso-position-horizontal-relative:char;mso-position-vertical:absolute;mso-position-vertical-relative:line;mso-left-percent:-10001;mso-top-percent:-10001" filled="f" strokecolor="windowText" strokeweight=".25pt">
            <v:path arrowok="t"/>
            <v:textbox>
              <w:txbxContent>
                <w:p w14:paraId="2CA43BCF" w14:textId="77777777" w:rsidR="008A3647" w:rsidRPr="008A3647" w:rsidRDefault="008A3647" w:rsidP="008A3647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8A3647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Dostluklar azalıyor çağımızda. Bir an dinleyin kendinizi. Çevrenizdekilere bir bakın. Bir deneyin dost bildiklerinizi. Göreceksiniz, dost az, yok hatta... Dostluk dostluk diye kendinizi aldatmışsınız yıllardır! </w:t>
                  </w:r>
                </w:p>
                <w:p w14:paraId="33972DE5" w14:textId="77777777" w:rsidR="009942D4" w:rsidRPr="00640332" w:rsidRDefault="009942D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8A3647"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8F3225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Bu metne </w:t>
                  </w:r>
                  <w:r w:rsidR="00326325">
                    <w:rPr>
                      <w:rFonts w:ascii="Candara" w:hAnsi="Candara"/>
                      <w:b/>
                      <w:sz w:val="24"/>
                      <w:szCs w:val="24"/>
                    </w:rPr>
                    <w:t>yönelik hangi</w:t>
                  </w:r>
                  <w:r w:rsidR="00DB33D5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8F3225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çıkarım </w:t>
                  </w:r>
                  <w:r w:rsidR="005409BC">
                    <w:rPr>
                      <w:rFonts w:ascii="Candara" w:hAnsi="Candara"/>
                      <w:b/>
                      <w:sz w:val="24"/>
                      <w:szCs w:val="24"/>
                    </w:rPr>
                    <w:t>doğrudur</w:t>
                  </w:r>
                  <w:r w:rsidR="008F3225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14:paraId="49C87EC9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1554F0">
                    <w:rPr>
                      <w:rFonts w:ascii="Candara" w:hAnsi="Candara"/>
                      <w:sz w:val="24"/>
                      <w:szCs w:val="24"/>
                    </w:rPr>
                    <w:t>Benzetmelere yer verilmiştir.</w:t>
                  </w:r>
                </w:p>
                <w:p w14:paraId="2BB4C1A2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1554F0">
                    <w:rPr>
                      <w:rFonts w:ascii="Candara" w:hAnsi="Candara"/>
                      <w:sz w:val="24"/>
                      <w:szCs w:val="24"/>
                    </w:rPr>
                    <w:t>K</w:t>
                  </w:r>
                  <w:r w:rsidR="00A03CDB">
                    <w:rPr>
                      <w:rFonts w:ascii="Candara" w:hAnsi="Candara"/>
                      <w:sz w:val="24"/>
                      <w:szCs w:val="24"/>
                    </w:rPr>
                    <w:t>aramsar bir bakış açısı vardır.</w:t>
                  </w:r>
                </w:p>
                <w:p w14:paraId="50752ACF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BD690C">
                    <w:rPr>
                      <w:rFonts w:ascii="Candara" w:hAnsi="Candara"/>
                      <w:sz w:val="24"/>
                      <w:szCs w:val="24"/>
                    </w:rPr>
                    <w:t xml:space="preserve">Konusu aile </w:t>
                  </w:r>
                  <w:r w:rsidR="00EF4F1A">
                    <w:rPr>
                      <w:rFonts w:ascii="Candara" w:hAnsi="Candara"/>
                      <w:sz w:val="24"/>
                      <w:szCs w:val="24"/>
                    </w:rPr>
                    <w:t>bireylerinin ilişkisidir.</w:t>
                  </w:r>
                </w:p>
                <w:p w14:paraId="39F82190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233627">
                    <w:rPr>
                      <w:rFonts w:ascii="Candara" w:hAnsi="Candara"/>
                      <w:sz w:val="24"/>
                      <w:szCs w:val="24"/>
                    </w:rPr>
                    <w:t>Öyküleyici anlatım kullanılmıştır.</w:t>
                  </w:r>
                </w:p>
                <w:p w14:paraId="7F2C6D65" w14:textId="77777777" w:rsidR="009942D4" w:rsidRDefault="00DF63E8" w:rsidP="009942D4">
                  <w:pPr>
                    <w:pStyle w:val="AralkYok"/>
                  </w:pPr>
                  <w:r>
                    <w:pict w14:anchorId="4D9EA1EF">
                      <v:rect id="_x0000_i1044" style="width:0;height:1.5pt" o:hralign="center" o:hrstd="t" o:hr="t" fillcolor="#a0a0a0" stroked="f"/>
                    </w:pict>
                  </w:r>
                </w:p>
                <w:p w14:paraId="666DC4F5" w14:textId="77777777" w:rsidR="00DB33D5" w:rsidRPr="00DB33D5" w:rsidRDefault="00DB33D5" w:rsidP="00DB33D5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DB33D5">
                    <w:rPr>
                      <w:rFonts w:ascii="Candara" w:hAnsi="Candara"/>
                      <w:i/>
                      <w:sz w:val="24"/>
                      <w:szCs w:val="24"/>
                    </w:rPr>
                    <w:t>Misafirler geldi. Yer yatakları serildi.</w:t>
                  </w:r>
                </w:p>
                <w:p w14:paraId="1C29E238" w14:textId="77777777" w:rsidR="00DB33D5" w:rsidRPr="00DB33D5" w:rsidRDefault="009942D4" w:rsidP="00DB33D5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DB33D5">
                    <w:rPr>
                      <w:rFonts w:ascii="Candara" w:hAnsi="Candara"/>
                      <w:b/>
                      <w:sz w:val="24"/>
                      <w:szCs w:val="24"/>
                    </w:rPr>
                    <w:t>2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DB33D5" w:rsidRPr="00DB33D5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Aşağıdakilerin hangisinde bu iki cümle fiilimsi kullanılarak birleştirilmiştir?</w:t>
                  </w:r>
                </w:p>
                <w:p w14:paraId="0DD83173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FD252E" w:rsidRPr="00FD252E">
                    <w:rPr>
                      <w:rFonts w:ascii="Candara" w:hAnsi="Candara"/>
                      <w:sz w:val="24"/>
                      <w:szCs w:val="24"/>
                    </w:rPr>
                    <w:t>Misafirler, yer yataklarında ağırlandı.</w:t>
                  </w:r>
                </w:p>
                <w:p w14:paraId="39EDB79C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FD252E" w:rsidRPr="00FD252E">
                    <w:rPr>
                      <w:rFonts w:ascii="Candara" w:hAnsi="Candara"/>
                      <w:sz w:val="24"/>
                      <w:szCs w:val="24"/>
                    </w:rPr>
                    <w:t>Misafirler geldi, yer yatakları serildi.</w:t>
                  </w:r>
                </w:p>
                <w:p w14:paraId="6FA9A34D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D924F8" w:rsidRPr="00D924F8">
                    <w:rPr>
                      <w:rFonts w:ascii="Candara" w:hAnsi="Candara"/>
                      <w:sz w:val="24"/>
                      <w:szCs w:val="24"/>
                    </w:rPr>
                    <w:t>Misafirler gelince yer yatakları serildi.</w:t>
                  </w:r>
                </w:p>
                <w:p w14:paraId="59EAB3B0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FD252E" w:rsidRPr="00FD252E">
                    <w:rPr>
                      <w:rFonts w:ascii="Candara" w:hAnsi="Candara"/>
                      <w:sz w:val="24"/>
                      <w:szCs w:val="24"/>
                    </w:rPr>
                    <w:t>Misafirler gelecek, yer yatakları serilecek.</w:t>
                  </w:r>
                </w:p>
                <w:p w14:paraId="1BFC4460" w14:textId="77777777" w:rsidR="009942D4" w:rsidRDefault="00DF63E8" w:rsidP="009942D4">
                  <w:pPr>
                    <w:pStyle w:val="AralkYok"/>
                  </w:pPr>
                  <w:r>
                    <w:pict w14:anchorId="59B73227">
                      <v:rect id="_x0000_i1046" style="width:0;height:1.5pt" o:hralign="center" o:hrstd="t" o:hr="t" fillcolor="#a0a0a0" stroked="f"/>
                    </w:pict>
                  </w:r>
                </w:p>
                <w:p w14:paraId="37D7DDC2" w14:textId="77777777" w:rsidR="005F25E8" w:rsidRPr="005F25E8" w:rsidRDefault="005F25E8" w:rsidP="005F25E8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F25E8">
                    <w:rPr>
                      <w:rFonts w:ascii="Candara" w:hAnsi="Candara"/>
                      <w:i/>
                      <w:sz w:val="24"/>
                      <w:szCs w:val="24"/>
                    </w:rPr>
                    <w:t>Zaman, sanki bir rüzgâr</w:t>
                  </w:r>
                </w:p>
                <w:p w14:paraId="6F632EDF" w14:textId="77777777" w:rsidR="005F25E8" w:rsidRPr="005F25E8" w:rsidRDefault="005F25E8" w:rsidP="005F25E8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5F25E8">
                    <w:rPr>
                      <w:rFonts w:ascii="Candara" w:hAnsi="Candara"/>
                      <w:i/>
                      <w:sz w:val="24"/>
                      <w:szCs w:val="24"/>
                    </w:rPr>
                    <w:t>Ve bir su gibi aksın…</w:t>
                  </w:r>
                </w:p>
                <w:p w14:paraId="4B0A0138" w14:textId="77777777" w:rsidR="009942D4" w:rsidRPr="00640332" w:rsidRDefault="009942D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730429">
                    <w:rPr>
                      <w:rFonts w:ascii="Candara" w:hAnsi="Candara"/>
                      <w:b/>
                      <w:sz w:val="24"/>
                      <w:szCs w:val="24"/>
                    </w:rPr>
                    <w:t>3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5F25E8" w:rsidRPr="005F25E8">
                    <w:rPr>
                      <w:rFonts w:ascii="Candara" w:hAnsi="Candara"/>
                      <w:b/>
                      <w:sz w:val="24"/>
                      <w:szCs w:val="24"/>
                    </w:rPr>
                    <w:t>Şiirde hangi söz sanatına başvurulmuştur?</w:t>
                  </w:r>
                </w:p>
                <w:p w14:paraId="59DDA3E0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C305ED" w:rsidRPr="00C305ED">
                    <w:rPr>
                      <w:rFonts w:ascii="Candara" w:hAnsi="Candara"/>
                      <w:sz w:val="24"/>
                      <w:szCs w:val="24"/>
                    </w:rPr>
                    <w:t>Abartma</w:t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C305ED" w:rsidRPr="00C305ED">
                    <w:rPr>
                      <w:rFonts w:ascii="Candara" w:hAnsi="Candara"/>
                      <w:sz w:val="24"/>
                      <w:szCs w:val="24"/>
                    </w:rPr>
                    <w:t>Benzetme</w:t>
                  </w:r>
                </w:p>
                <w:p w14:paraId="26E49CBF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C305ED" w:rsidRPr="00C305ED">
                    <w:rPr>
                      <w:rFonts w:ascii="Candara" w:hAnsi="Candara"/>
                      <w:sz w:val="24"/>
                      <w:szCs w:val="24"/>
                    </w:rPr>
                    <w:t>Kişileştirme</w:t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5266ED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C305ED">
                    <w:rPr>
                      <w:rFonts w:ascii="Candara" w:hAnsi="Candara"/>
                      <w:sz w:val="24"/>
                      <w:szCs w:val="24"/>
                    </w:rPr>
                    <w:t>Konuşturma</w:t>
                  </w:r>
                </w:p>
                <w:p w14:paraId="2B5E1318" w14:textId="77777777" w:rsidR="009942D4" w:rsidRDefault="00DF63E8" w:rsidP="009942D4">
                  <w:pPr>
                    <w:pStyle w:val="AralkYok"/>
                  </w:pPr>
                  <w:r>
                    <w:pict w14:anchorId="640BE452">
                      <v:rect id="_x0000_i1048" style="width:0;height:1.5pt" o:hralign="center" o:hrstd="t" o:hr="t" fillcolor="#a0a0a0" stroked="f"/>
                    </w:pict>
                  </w:r>
                </w:p>
                <w:p w14:paraId="530F530A" w14:textId="77777777" w:rsidR="009942D4" w:rsidRPr="00640332" w:rsidRDefault="009942D4" w:rsidP="00FF7D30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2D50B1">
                    <w:rPr>
                      <w:rFonts w:ascii="Candara" w:hAnsi="Candara"/>
                      <w:b/>
                      <w:sz w:val="24"/>
                      <w:szCs w:val="24"/>
                    </w:rPr>
                    <w:t>4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FF7D30" w:rsidRPr="00FF7D30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 cümlelerin hangisi nesnel yargı</w:t>
                  </w:r>
                  <w:r w:rsidR="00FF7D30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FF7D30" w:rsidRPr="00FF7D30">
                    <w:rPr>
                      <w:rFonts w:ascii="Candara" w:hAnsi="Candara"/>
                      <w:b/>
                      <w:sz w:val="24"/>
                      <w:szCs w:val="24"/>
                    </w:rPr>
                    <w:t>bildirir?</w:t>
                  </w:r>
                </w:p>
                <w:p w14:paraId="0DF17FE0" w14:textId="77777777" w:rsidR="009942D4" w:rsidRPr="00844A17" w:rsidRDefault="009942D4" w:rsidP="00255FD7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490D4D">
                    <w:rPr>
                      <w:rFonts w:ascii="Candara" w:hAnsi="Candara"/>
                      <w:sz w:val="24"/>
                      <w:szCs w:val="24"/>
                    </w:rPr>
                    <w:t>İfade ettiği s</w:t>
                  </w:r>
                  <w:r w:rsidR="00490D4D" w:rsidRPr="00255FD7">
                    <w:rPr>
                      <w:rFonts w:ascii="Candara" w:hAnsi="Candara"/>
                      <w:sz w:val="24"/>
                      <w:szCs w:val="24"/>
                    </w:rPr>
                    <w:t>ığ fikirleri ile herkesin canını sıkmıştı</w:t>
                  </w:r>
                  <w:r w:rsidR="00490D4D"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</w:p>
                <w:p w14:paraId="04C374AB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</w:t>
                  </w:r>
                  <w:r w:rsidR="00490D4D" w:rsidRPr="00490D4D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90D4D" w:rsidRPr="00255FD7">
                    <w:rPr>
                      <w:rFonts w:ascii="Candara" w:hAnsi="Candara"/>
                      <w:sz w:val="24"/>
                      <w:szCs w:val="24"/>
                    </w:rPr>
                    <w:t>İngiltere’ye eylülde, gri bulutlarla kaplı</w:t>
                  </w:r>
                  <w:r w:rsidR="00490D4D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90D4D" w:rsidRPr="00255FD7">
                    <w:rPr>
                      <w:rFonts w:ascii="Candara" w:hAnsi="Candara"/>
                      <w:sz w:val="24"/>
                      <w:szCs w:val="24"/>
                    </w:rPr>
                    <w:t>bir günde döndüm.</w:t>
                  </w:r>
                </w:p>
                <w:p w14:paraId="595F71C0" w14:textId="77777777" w:rsidR="009942D4" w:rsidRPr="00844A17" w:rsidRDefault="009942D4" w:rsidP="004D138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Rüzgârın neşeli, şakacı nefesi yüzümü</w:t>
                  </w:r>
                  <w:r w:rsidR="004D1389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okşuyordu.</w:t>
                  </w:r>
                </w:p>
                <w:p w14:paraId="3D9BC457" w14:textId="77777777" w:rsidR="009942D4" w:rsidRPr="00844A17" w:rsidRDefault="009942D4" w:rsidP="004D138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Zaman ve mekân, sütle kahve gibi birbirine</w:t>
                  </w:r>
                  <w:r w:rsidR="004D1389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="004D1389" w:rsidRPr="004D1389">
                    <w:rPr>
                      <w:rFonts w:ascii="Candara" w:hAnsi="Candara"/>
                      <w:sz w:val="24"/>
                      <w:szCs w:val="24"/>
                    </w:rPr>
                    <w:t>karışmıştı.</w:t>
                  </w:r>
                </w:p>
                <w:p w14:paraId="1BC82589" w14:textId="77777777" w:rsidR="009942D4" w:rsidRDefault="00DF63E8" w:rsidP="009942D4">
                  <w:pPr>
                    <w:pStyle w:val="AralkYok"/>
                  </w:pPr>
                  <w:r>
                    <w:pict w14:anchorId="37431C0B">
                      <v:rect id="_x0000_i1050" style="width:0;height:1.5pt" o:hralign="center" o:hrstd="t" o:hr="t" fillcolor="#a0a0a0" stroked="f"/>
                    </w:pict>
                  </w:r>
                </w:p>
                <w:p w14:paraId="6854A9C5" w14:textId="77777777" w:rsidR="00DD589E" w:rsidRDefault="00DD589E" w:rsidP="00DD589E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DD589E">
                    <w:rPr>
                      <w:rFonts w:ascii="Candara" w:hAnsi="Candara"/>
                      <w:i/>
                      <w:sz w:val="24"/>
                      <w:szCs w:val="24"/>
                    </w:rPr>
                    <w:t>Mavi ve yeşilin şarkısı, grinin uğultusunda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DD589E">
                    <w:rPr>
                      <w:rFonts w:ascii="Candara" w:hAnsi="Candara"/>
                      <w:i/>
                      <w:sz w:val="24"/>
                      <w:szCs w:val="24"/>
                    </w:rPr>
                    <w:t>yok olup gitti.</w:t>
                  </w:r>
                </w:p>
                <w:p w14:paraId="1301E2D4" w14:textId="77777777" w:rsidR="009942D4" w:rsidRPr="00640332" w:rsidRDefault="009942D4" w:rsidP="008E65D0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DD589E">
                    <w:rPr>
                      <w:rFonts w:ascii="Candara" w:hAnsi="Candara"/>
                      <w:b/>
                      <w:sz w:val="24"/>
                      <w:szCs w:val="24"/>
                    </w:rPr>
                    <w:t>5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8E65D0" w:rsidRPr="008E65D0">
                    <w:rPr>
                      <w:rFonts w:ascii="Candara" w:hAnsi="Candara"/>
                      <w:b/>
                      <w:sz w:val="24"/>
                      <w:szCs w:val="24"/>
                    </w:rPr>
                    <w:t>Bu cümlede örtülü olarak eleştirilen konu</w:t>
                  </w:r>
                  <w:r w:rsidR="008E65D0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8E65D0" w:rsidRPr="008E65D0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aşağıdakilerden hangisidir?</w:t>
                  </w:r>
                </w:p>
                <w:p w14:paraId="4A67A6F2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E626C8" w:rsidRPr="00E626C8">
                    <w:rPr>
                      <w:rFonts w:ascii="Candara" w:hAnsi="Candara"/>
                      <w:sz w:val="24"/>
                      <w:szCs w:val="24"/>
                    </w:rPr>
                    <w:t>Şehirleşme anlayışı</w:t>
                  </w:r>
                </w:p>
                <w:p w14:paraId="057C7A25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426F81" w:rsidRPr="00426F81">
                    <w:rPr>
                      <w:rFonts w:ascii="Candara" w:hAnsi="Candara"/>
                      <w:sz w:val="24"/>
                      <w:szCs w:val="24"/>
                    </w:rPr>
                    <w:t>İşsizlik sorunu</w:t>
                  </w:r>
                </w:p>
                <w:p w14:paraId="136683F5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D0593C" w:rsidRPr="00D0593C">
                    <w:rPr>
                      <w:rFonts w:ascii="Candara" w:hAnsi="Candara"/>
                      <w:sz w:val="24"/>
                      <w:szCs w:val="24"/>
                    </w:rPr>
                    <w:t>Beslenme alışkanlıkları</w:t>
                  </w:r>
                </w:p>
                <w:p w14:paraId="5EE10F6A" w14:textId="77777777" w:rsidR="009942D4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D0593C" w:rsidRPr="00D0593C">
                    <w:rPr>
                      <w:rFonts w:ascii="Candara" w:hAnsi="Candara"/>
                      <w:sz w:val="24"/>
                      <w:szCs w:val="24"/>
                    </w:rPr>
                    <w:t>Teknolojik bağımlılıklar</w:t>
                  </w:r>
                </w:p>
                <w:p w14:paraId="7B19454C" w14:textId="77777777" w:rsidR="00D0593C" w:rsidRDefault="00DF63E8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pict w14:anchorId="2497AE4F">
                      <v:rect id="_x0000_i1052" style="width:0;height:1.5pt" o:hralign="center" o:hrstd="t" o:hr="t" fillcolor="#a0a0a0" stroked="f"/>
                    </w:pict>
                  </w:r>
                </w:p>
                <w:p w14:paraId="1384751D" w14:textId="77777777" w:rsidR="00D0593C" w:rsidRPr="00640332" w:rsidRDefault="00D0593C" w:rsidP="00AE5269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94329A">
                    <w:rPr>
                      <w:rFonts w:ascii="Candara" w:hAnsi="Candara"/>
                      <w:b/>
                      <w:sz w:val="24"/>
                      <w:szCs w:val="24"/>
                    </w:rPr>
                    <w:t>6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AE5269" w:rsidRPr="00AE5269">
                    <w:rPr>
                      <w:rFonts w:ascii="Candara" w:hAnsi="Candara"/>
                      <w:b/>
                      <w:sz w:val="24"/>
                      <w:szCs w:val="24"/>
                    </w:rPr>
                    <w:t>Aşağıdaki cümlelerden hangisinde amaç-sonuç</w:t>
                  </w:r>
                  <w:r w:rsidR="00AE5269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AE5269" w:rsidRPr="00AE5269">
                    <w:rPr>
                      <w:rFonts w:ascii="Candara" w:hAnsi="Candara"/>
                      <w:b/>
                      <w:sz w:val="24"/>
                      <w:szCs w:val="24"/>
                    </w:rPr>
                    <w:t>ilişkisi vardır?</w:t>
                  </w:r>
                </w:p>
                <w:p w14:paraId="5B8DA0CA" w14:textId="77777777" w:rsidR="00D0593C" w:rsidRPr="00844A17" w:rsidRDefault="00D0593C" w:rsidP="00AE5269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E5269" w:rsidRPr="00AE5269">
                    <w:rPr>
                      <w:rFonts w:ascii="Candara" w:hAnsi="Candara"/>
                      <w:sz w:val="24"/>
                      <w:szCs w:val="24"/>
                    </w:rPr>
                    <w:t>Ell</w:t>
                  </w:r>
                  <w:r w:rsidR="00886C9A">
                    <w:rPr>
                      <w:rFonts w:ascii="Candara" w:hAnsi="Candara"/>
                      <w:sz w:val="24"/>
                      <w:szCs w:val="24"/>
                    </w:rPr>
                    <w:t>eri titrediği için bardağı tutamadı.</w:t>
                  </w:r>
                </w:p>
                <w:p w14:paraId="635E5B9E" w14:textId="77777777" w:rsidR="00D0593C" w:rsidRPr="00844A17" w:rsidRDefault="00D0593C" w:rsidP="0058415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584150" w:rsidRPr="00584150">
                    <w:rPr>
                      <w:rFonts w:ascii="Candara" w:hAnsi="Candara"/>
                      <w:sz w:val="24"/>
                      <w:szCs w:val="24"/>
                    </w:rPr>
                    <w:t xml:space="preserve">Deniz tuttuğu için deniz </w:t>
                  </w:r>
                  <w:r w:rsidR="00584150">
                    <w:rPr>
                      <w:rFonts w:ascii="Candara" w:hAnsi="Candara"/>
                      <w:sz w:val="24"/>
                      <w:szCs w:val="24"/>
                    </w:rPr>
                    <w:t>yolunu sevmez</w:t>
                  </w:r>
                  <w:r w:rsidR="00584150" w:rsidRPr="00584150"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</w:p>
                <w:p w14:paraId="35EDAE5E" w14:textId="77777777" w:rsidR="00D0593C" w:rsidRPr="00844A17" w:rsidRDefault="00D0593C" w:rsidP="002D2E7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9358E4">
                    <w:rPr>
                      <w:rFonts w:ascii="Candara" w:hAnsi="Candara"/>
                      <w:sz w:val="24"/>
                      <w:szCs w:val="24"/>
                    </w:rPr>
                    <w:t>Sözleri etkili olduğu için kavga yatıştı.</w:t>
                  </w:r>
                </w:p>
                <w:p w14:paraId="7A470A30" w14:textId="77777777" w:rsidR="009942D4" w:rsidRDefault="00D0593C" w:rsidP="00D0593C">
                  <w:pPr>
                    <w:pStyle w:val="AralkYok"/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9358E4">
                    <w:rPr>
                      <w:rFonts w:ascii="Candara" w:hAnsi="Candara"/>
                      <w:sz w:val="24"/>
                      <w:szCs w:val="24"/>
                    </w:rPr>
                    <w:t xml:space="preserve">Doğum gününü </w:t>
                  </w:r>
                  <w:r w:rsidR="009358E4" w:rsidRPr="002D2E70">
                    <w:rPr>
                      <w:rFonts w:ascii="Candara" w:hAnsi="Candara"/>
                      <w:sz w:val="24"/>
                      <w:szCs w:val="24"/>
                    </w:rPr>
                    <w:t>kutlamak için bi</w:t>
                  </w:r>
                  <w:r w:rsidR="00100A17">
                    <w:rPr>
                      <w:rFonts w:ascii="Candara" w:hAnsi="Candara"/>
                      <w:sz w:val="24"/>
                      <w:szCs w:val="24"/>
                    </w:rPr>
                    <w:t>z</w:t>
                  </w:r>
                  <w:r w:rsidR="009358E4">
                    <w:rPr>
                      <w:rFonts w:ascii="Candara" w:hAnsi="Candara"/>
                      <w:sz w:val="24"/>
                      <w:szCs w:val="24"/>
                    </w:rPr>
                    <w:t xml:space="preserve"> geldik.</w:t>
                  </w:r>
                </w:p>
                <w:p w14:paraId="125EBC91" w14:textId="77777777" w:rsidR="0062470A" w:rsidRPr="0062470A" w:rsidRDefault="0062470A" w:rsidP="00253990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  <w10:anchorlock/>
          </v:rect>
        </w:pict>
      </w:r>
      <w:r>
        <w:rPr>
          <w:noProof/>
        </w:rPr>
      </w:r>
      <w:r>
        <w:rPr>
          <w:noProof/>
        </w:rPr>
        <w:pict w14:anchorId="49C16069">
          <v:rect id="_x0000_s1027" style="width:258.75pt;height:762.05pt;flip:x;visibility:visible;mso-left-percent:-10001;mso-top-percent:-10001;mso-position-horizontal:absolute;mso-position-horizontal-relative:char;mso-position-vertical:absolute;mso-position-vertical-relative:line;mso-left-percent:-10001;mso-top-percent:-10001" filled="f" strokecolor="windowText" strokeweight=".25pt">
            <v:path arrowok="t"/>
            <v:textbox>
              <w:txbxContent>
                <w:p w14:paraId="33304630" w14:textId="77777777" w:rsidR="006B10DB" w:rsidRPr="006B10DB" w:rsidRDefault="006B10DB" w:rsidP="006B10DB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Dünyanın en iyi plajlarından biri olan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Ölüdeniz’i, nefis koyları, kristal berraklığında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deniziyle Fethiye, sayılamayacak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kadar çok güzelliği ve zenginliği misafirlerine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sunuyor. Likya yolu üzerinde yer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alan antik kentleri, her yana serpilmiş</w:t>
                  </w:r>
                  <w:r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kaya mezarları ve lahitleri, eski Rum köyü Kayaköy’ü ve Şövalye</w:t>
                  </w:r>
                </w:p>
                <w:p w14:paraId="5E01693E" w14:textId="77777777" w:rsidR="006B10DB" w:rsidRDefault="006B10DB" w:rsidP="006B10DB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Adası her yıl gitmekten büyük zevk</w:t>
                  </w:r>
                  <w:r w:rsidR="00C064D2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aldığım ve rotamda muhakkak bulunan</w:t>
                  </w:r>
                  <w:r w:rsidR="00C064D2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 </w:t>
                  </w:r>
                  <w:r w:rsidRPr="006B10DB">
                    <w:rPr>
                      <w:rFonts w:ascii="Candara" w:hAnsi="Candara"/>
                      <w:i/>
                      <w:sz w:val="24"/>
                      <w:szCs w:val="24"/>
                    </w:rPr>
                    <w:t>yerlerdir.</w:t>
                  </w:r>
                </w:p>
                <w:p w14:paraId="772F4623" w14:textId="77777777" w:rsidR="009942D4" w:rsidRPr="00640332" w:rsidRDefault="009942D4" w:rsidP="00C064D2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C064D2">
                    <w:rPr>
                      <w:rFonts w:ascii="Candara" w:hAnsi="Candara"/>
                      <w:b/>
                      <w:sz w:val="24"/>
                      <w:szCs w:val="24"/>
                    </w:rPr>
                    <w:t>7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C064D2" w:rsidRPr="00C064D2">
                    <w:rPr>
                      <w:rFonts w:ascii="Candara" w:hAnsi="Candara"/>
                      <w:b/>
                      <w:sz w:val="24"/>
                      <w:szCs w:val="24"/>
                    </w:rPr>
                    <w:t>Bu metin taşıdığı özellikler bakımından aşağıdaki</w:t>
                  </w:r>
                  <w:r w:rsidR="00C064D2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 </w:t>
                  </w:r>
                  <w:r w:rsidR="00C064D2" w:rsidRPr="00C064D2">
                    <w:rPr>
                      <w:rFonts w:ascii="Candara" w:hAnsi="Candara"/>
                      <w:b/>
                      <w:sz w:val="24"/>
                      <w:szCs w:val="24"/>
                    </w:rPr>
                    <w:t>yazı türlerinden hangisine örnek olabilir?</w:t>
                  </w:r>
                </w:p>
                <w:p w14:paraId="6BA2AC04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Deneme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Anı</w:t>
                  </w:r>
                </w:p>
                <w:p w14:paraId="5AAE06AB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Gezi yazısı</w:t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="00F54AA8">
                    <w:rPr>
                      <w:rFonts w:ascii="Candara" w:hAnsi="Candara"/>
                      <w:sz w:val="24"/>
                      <w:szCs w:val="24"/>
                    </w:rPr>
                    <w:tab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C064D2">
                    <w:rPr>
                      <w:rFonts w:ascii="Candara" w:hAnsi="Candara"/>
                      <w:sz w:val="24"/>
                      <w:szCs w:val="24"/>
                    </w:rPr>
                    <w:t>Öykü</w:t>
                  </w:r>
                </w:p>
                <w:p w14:paraId="6142B9A4" w14:textId="77777777" w:rsidR="009942D4" w:rsidRDefault="00DF63E8" w:rsidP="009942D4">
                  <w:pPr>
                    <w:pStyle w:val="AralkYok"/>
                  </w:pPr>
                  <w:r>
                    <w:pict w14:anchorId="6A06DE25">
                      <v:rect id="_x0000_i1055" style="width:0;height:1.5pt" o:hralign="center" o:hrstd="t" o:hr="t" fillcolor="#a0a0a0" stroked="f"/>
                    </w:pict>
                  </w:r>
                </w:p>
                <w:p w14:paraId="57D8BB84" w14:textId="77777777" w:rsidR="00A32E0E" w:rsidRDefault="0070450A" w:rsidP="00A32E0E">
                  <w:pPr>
                    <w:pStyle w:val="AralkYok"/>
                    <w:jc w:val="center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4851C4B" wp14:editId="16657D6B">
                        <wp:extent cx="2165230" cy="820254"/>
                        <wp:effectExtent l="0" t="0" r="0" b="0"/>
                        <wp:docPr id="9" name="Resim 9" descr="http://images.clipart.com/thb/thb17/0/t7SDVNnZcbwd6gC/109772583.thb.jpg?000608_0001_000321">
                          <a:hlinkClick xmlns:a="http://schemas.openxmlformats.org/drawingml/2006/main" r:id="rId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Resim 9" descr="http://images.clipart.com/thb/thb17/0/t7SDVNnZcbwd6gC/109772583.thb.jpg?000608_0001_000321">
                                  <a:hlinkClick r:id="rId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BEBA8EAE-BF5A-486C-A8C5-ECC9F3942E4B}">
                                      <a14:imgProps xmlns:a14="http://schemas.microsoft.com/office/drawing/2010/main">
                                        <a14:imgLayer r:embed="rId8">
                                          <a14:imgEffect>
                                            <a14:backgroundRemoval t="21374" b="80153" l="26000" r="9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9347" b="3005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167902" cy="8212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09EA938" w14:textId="77777777" w:rsidR="00075653" w:rsidRPr="00A02261" w:rsidRDefault="00075653" w:rsidP="0007565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A02261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ESKİDEN BİLİM KURGU FİLMLERİNDE GÖRÜRDÜK! </w:t>
                  </w:r>
                </w:p>
                <w:p w14:paraId="51CEA342" w14:textId="77777777" w:rsidR="00075653" w:rsidRPr="00456805" w:rsidRDefault="00075653" w:rsidP="00075653">
                  <w:pPr>
                    <w:pStyle w:val="AralkYok"/>
                    <w:rPr>
                      <w:rFonts w:ascii="Candara" w:hAnsi="Candara"/>
                      <w:i/>
                      <w:sz w:val="24"/>
                      <w:szCs w:val="24"/>
                    </w:rPr>
                  </w:pPr>
                  <w:r w:rsidRPr="00456805">
                    <w:rPr>
                      <w:rFonts w:ascii="Candara" w:hAnsi="Candara"/>
                      <w:i/>
                      <w:sz w:val="24"/>
                      <w:szCs w:val="24"/>
                    </w:rPr>
                    <w:t>Şimdi bu teknolojilerin hepsi gerçek oldu:</w:t>
                  </w:r>
                </w:p>
                <w:p w14:paraId="7F59F39D" w14:textId="77777777" w:rsidR="009942D4" w:rsidRPr="00640332" w:rsidRDefault="009942D4" w:rsidP="009942D4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</w:t>
                  </w:r>
                  <w:r w:rsidR="00075653">
                    <w:rPr>
                      <w:rFonts w:ascii="Candara" w:hAnsi="Candara"/>
                      <w:b/>
                      <w:sz w:val="24"/>
                      <w:szCs w:val="24"/>
                    </w:rPr>
                    <w:t>8</w:t>
                  </w: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</w:t>
                  </w:r>
                  <w:r w:rsidR="00075653" w:rsidRPr="00075653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Bir gazeteden alınan bu başlığın altında hangi alt başlık yer alıyor </w:t>
                  </w:r>
                  <w:r w:rsidR="00075653" w:rsidRPr="00075653">
                    <w:rPr>
                      <w:rFonts w:ascii="Candara" w:hAnsi="Candara"/>
                      <w:b/>
                      <w:sz w:val="24"/>
                      <w:szCs w:val="24"/>
                      <w:u w:val="single"/>
                    </w:rPr>
                    <w:t>olamaz?</w:t>
                  </w:r>
                </w:p>
                <w:p w14:paraId="38E3C9AB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A. </w:t>
                  </w:r>
                  <w:r w:rsidR="00A02261" w:rsidRPr="00075653">
                    <w:rPr>
                      <w:rFonts w:ascii="Candara" w:hAnsi="Candara"/>
                      <w:sz w:val="24"/>
                      <w:szCs w:val="24"/>
                    </w:rPr>
                    <w:t>Görüntülü Arama</w:t>
                  </w:r>
                </w:p>
                <w:p w14:paraId="15BC73E0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075653" w:rsidRPr="00075653">
                    <w:rPr>
                      <w:rFonts w:ascii="Candara" w:hAnsi="Candara"/>
                      <w:sz w:val="24"/>
                      <w:szCs w:val="24"/>
                    </w:rPr>
                    <w:t>Sesli Komut Vermek</w:t>
                  </w:r>
                </w:p>
                <w:p w14:paraId="79B6082D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075653" w:rsidRPr="00075653">
                    <w:rPr>
                      <w:rFonts w:ascii="Candara" w:hAnsi="Candara"/>
                      <w:sz w:val="24"/>
                      <w:szCs w:val="24"/>
                    </w:rPr>
                    <w:t>Giyilebilir Teknoloji</w:t>
                  </w:r>
                </w:p>
                <w:p w14:paraId="5764A234" w14:textId="77777777" w:rsidR="009942D4" w:rsidRPr="00844A17" w:rsidRDefault="009942D4" w:rsidP="009942D4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D. </w:t>
                  </w:r>
                  <w:r w:rsidR="00A02261" w:rsidRPr="00075653">
                    <w:rPr>
                      <w:rFonts w:ascii="Candara" w:hAnsi="Candara"/>
                      <w:sz w:val="24"/>
                      <w:szCs w:val="24"/>
                    </w:rPr>
                    <w:t>Görünmezlik İksiri</w:t>
                  </w:r>
                </w:p>
                <w:p w14:paraId="4AAF8878" w14:textId="77777777" w:rsidR="009942D4" w:rsidRDefault="00DF63E8" w:rsidP="009942D4">
                  <w:pPr>
                    <w:pStyle w:val="AralkYok"/>
                  </w:pPr>
                  <w:r>
                    <w:rPr>
                      <w:rFonts w:ascii="Candara" w:hAnsi="Candara"/>
                      <w:b/>
                      <w:sz w:val="10"/>
                    </w:rPr>
                    <w:pict w14:anchorId="56C67596">
                      <v:rect id="_x0000_i1057" style="width:0;height:1.5pt" o:hralign="center" o:hrstd="t" o:hr="t" fillcolor="#a0a0a0" stroked="f"/>
                    </w:pict>
                  </w:r>
                </w:p>
                <w:p w14:paraId="4B134CCB" w14:textId="77777777" w:rsidR="00FC61E8" w:rsidRPr="00A66B2C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A66B2C">
                    <w:rPr>
                      <w:rFonts w:ascii="Candara" w:hAnsi="Candara"/>
                      <w:sz w:val="24"/>
                      <w:szCs w:val="24"/>
                    </w:rPr>
                    <w:t>Mesaj iletiminin %55’ini vücut diliniz ve %35’ini ses tonunuz oluştururken; söyledikleriniz ise %10’unu oluşturur.</w:t>
                  </w:r>
                </w:p>
                <w:p w14:paraId="3E75E27C" w14:textId="77777777"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19. Yukarıdaki bilgi hangi münazara önerisini desteklemek için kullanılmış olabilir?</w:t>
                  </w:r>
                </w:p>
                <w:p w14:paraId="4B7E879D" w14:textId="77777777"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A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Vücut dilinin ve ses tonunun önemini hafife almayın.</w:t>
                  </w:r>
                </w:p>
                <w:p w14:paraId="50256056" w14:textId="77777777"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B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Bir başkasını taklit etmeye çalışmayın, kendiniz olun.</w:t>
                  </w:r>
                </w:p>
                <w:p w14:paraId="44ED95F7" w14:textId="77777777"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C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.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>Dinleyicilerle ve rakip takımdakilerle sürekli göz teması içinde olun.</w:t>
                  </w:r>
                </w:p>
                <w:p w14:paraId="699EEC96" w14:textId="77777777" w:rsidR="00FC61E8" w:rsidRPr="00452A28" w:rsidRDefault="00FC61E8" w:rsidP="00FC61E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844A17">
                    <w:rPr>
                      <w:rFonts w:ascii="Candara" w:hAnsi="Candara"/>
                      <w:sz w:val="24"/>
                      <w:szCs w:val="24"/>
                    </w:rPr>
                    <w:t xml:space="preserve"> </w:t>
                  </w:r>
                  <w:r w:rsidRPr="00452A28">
                    <w:rPr>
                      <w:rFonts w:ascii="Candara" w:hAnsi="Candara"/>
                      <w:sz w:val="24"/>
                      <w:szCs w:val="24"/>
                    </w:rPr>
                    <w:t>D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 xml:space="preserve">. İlgi seviyesi, </w:t>
                  </w:r>
                  <w:r w:rsidR="00085EB5">
                    <w:rPr>
                      <w:rFonts w:ascii="Candara" w:hAnsi="Candara"/>
                      <w:sz w:val="24"/>
                      <w:szCs w:val="24"/>
                    </w:rPr>
                    <w:t>münazara</w:t>
                  </w:r>
                  <w:r>
                    <w:rPr>
                      <w:rFonts w:ascii="Candara" w:hAnsi="Candara"/>
                      <w:sz w:val="24"/>
                      <w:szCs w:val="24"/>
                    </w:rPr>
                    <w:t xml:space="preserve"> süresi uzadıkça azalacaktır, unutmayın.</w:t>
                  </w:r>
                </w:p>
                <w:p w14:paraId="10E717C1" w14:textId="77777777" w:rsidR="009942D4" w:rsidRDefault="00DF63E8" w:rsidP="009942D4">
                  <w:pPr>
                    <w:pStyle w:val="AralkYok"/>
                  </w:pPr>
                  <w:r>
                    <w:rPr>
                      <w:rFonts w:ascii="Candara" w:hAnsi="Candara"/>
                      <w:b/>
                      <w:sz w:val="10"/>
                    </w:rPr>
                    <w:pict w14:anchorId="1699D20A">
                      <v:rect id="_x0000_i1059" style="width:0;height:1.5pt" o:hralign="center" o:hrstd="t" o:hr="t" fillcolor="#a0a0a0" stroked="f"/>
                    </w:pict>
                  </w:r>
                </w:p>
                <w:p w14:paraId="0C86F1C0" w14:textId="77777777"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b/>
                      <w:i/>
                      <w:sz w:val="24"/>
                      <w:szCs w:val="24"/>
                      <w:u w:val="single"/>
                    </w:rPr>
                  </w:pPr>
                  <w:r w:rsidRPr="0062470A">
                    <w:rPr>
                      <w:rFonts w:ascii="Candara" w:hAnsi="Candara"/>
                      <w:i/>
                      <w:sz w:val="24"/>
                      <w:szCs w:val="24"/>
                    </w:rPr>
                    <w:t xml:space="preserve">Yollarda insanlar gördüm, </w:t>
                  </w:r>
                  <w:r w:rsidRPr="0062470A">
                    <w:rPr>
                      <w:rFonts w:ascii="Candara" w:hAnsi="Candara"/>
                      <w:b/>
                      <w:i/>
                      <w:sz w:val="24"/>
                      <w:szCs w:val="24"/>
                      <w:u w:val="single"/>
                    </w:rPr>
                    <w:t>ne üstte üst ne başta baş…</w:t>
                  </w:r>
                </w:p>
                <w:p w14:paraId="2FF513CA" w14:textId="77777777" w:rsidR="00F54AA8" w:rsidRPr="0062470A" w:rsidRDefault="00B52804" w:rsidP="00F54AA8">
                  <w:pPr>
                    <w:pStyle w:val="AralkYok"/>
                    <w:rPr>
                      <w:rFonts w:ascii="Candara" w:hAnsi="Candara"/>
                      <w:b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b/>
                      <w:sz w:val="24"/>
                      <w:szCs w:val="24"/>
                    </w:rPr>
                    <w:t>20</w:t>
                  </w:r>
                  <w:r w:rsidR="00F54AA8" w:rsidRPr="0062470A">
                    <w:rPr>
                      <w:rFonts w:ascii="Candara" w:hAnsi="Candara"/>
                      <w:b/>
                      <w:sz w:val="24"/>
                      <w:szCs w:val="24"/>
                    </w:rPr>
                    <w:t xml:space="preserve">. Bu cümledeki “ne üstte üst ne başta baş” ifadesi hangisini </w:t>
                  </w:r>
                  <w:r w:rsidR="00C26691">
                    <w:rPr>
                      <w:rFonts w:ascii="Candara" w:hAnsi="Candara"/>
                      <w:b/>
                      <w:sz w:val="24"/>
                      <w:szCs w:val="24"/>
                    </w:rPr>
                    <w:t>anlatmaktadır</w:t>
                  </w:r>
                  <w:r w:rsidR="00F54AA8" w:rsidRPr="0062470A">
                    <w:rPr>
                      <w:rFonts w:ascii="Candara" w:hAnsi="Candara"/>
                      <w:b/>
                      <w:sz w:val="24"/>
                      <w:szCs w:val="24"/>
                    </w:rPr>
                    <w:t>?</w:t>
                  </w:r>
                </w:p>
                <w:p w14:paraId="6804F955" w14:textId="77777777"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A. Sosyal beceri</w:t>
                  </w:r>
                </w:p>
                <w:p w14:paraId="21DE20A0" w14:textId="77777777"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B. </w:t>
                  </w:r>
                  <w:r w:rsidR="00296BE6" w:rsidRPr="0062470A">
                    <w:rPr>
                      <w:rFonts w:ascii="Candara" w:hAnsi="Candara"/>
                      <w:sz w:val="24"/>
                      <w:szCs w:val="24"/>
                    </w:rPr>
                    <w:t>Kültür düzeyi</w:t>
                  </w:r>
                </w:p>
                <w:p w14:paraId="61965F6F" w14:textId="77777777"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C. </w:t>
                  </w:r>
                  <w:r w:rsidR="00296BE6" w:rsidRPr="0062470A">
                    <w:rPr>
                      <w:rFonts w:ascii="Candara" w:hAnsi="Candara"/>
                      <w:sz w:val="24"/>
                      <w:szCs w:val="24"/>
                    </w:rPr>
                    <w:t>Ekonomik durum</w:t>
                  </w:r>
                </w:p>
                <w:p w14:paraId="60D7FFD6" w14:textId="77777777" w:rsidR="00F54AA8" w:rsidRPr="0062470A" w:rsidRDefault="00F54AA8" w:rsidP="00F54AA8">
                  <w:pPr>
                    <w:pStyle w:val="AralkYok"/>
                    <w:rPr>
                      <w:rFonts w:ascii="Candara" w:hAnsi="Candara"/>
                      <w:sz w:val="24"/>
                      <w:szCs w:val="24"/>
                    </w:rPr>
                  </w:pP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sym w:font="Wingdings" w:char="F06F"/>
                  </w:r>
                  <w:r w:rsidRPr="0062470A">
                    <w:rPr>
                      <w:rFonts w:ascii="Candara" w:hAnsi="Candara"/>
                      <w:sz w:val="24"/>
                      <w:szCs w:val="24"/>
                    </w:rPr>
                    <w:t xml:space="preserve"> D. Eğitim seviyesi</w:t>
                  </w:r>
                </w:p>
                <w:p w14:paraId="597E9EC4" w14:textId="77777777" w:rsidR="00717D8F" w:rsidRPr="00236D14" w:rsidRDefault="00DF63E8" w:rsidP="00F54AA8">
                  <w:pPr>
                    <w:pStyle w:val="AralkYok"/>
                    <w:rPr>
                      <w:color w:val="FFFFFF" w:themeColor="background1"/>
                    </w:rPr>
                  </w:pPr>
                  <w:hyperlink r:id="rId9" w:history="1">
                    <w:r w:rsidR="00236D14" w:rsidRPr="00236D14">
                      <w:rPr>
                        <w:rStyle w:val="Kpr"/>
                        <w:rFonts w:ascii="Kayra Aydin" w:hAnsi="Kayra Aydin"/>
                        <w:b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="00236D14" w:rsidRPr="00236D14">
                    <w:rPr>
                      <w:rFonts w:ascii="Kayra Aydin" w:hAnsi="Kayra Aydin"/>
                      <w:b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anchorlock/>
          </v:rect>
        </w:pict>
      </w:r>
    </w:p>
    <w:p w14:paraId="52508DFC" w14:textId="77777777" w:rsidR="00AD1B9B" w:rsidRDefault="001C6FBF" w:rsidP="00AD1B9B">
      <w:pPr>
        <w:pStyle w:val="Balk1"/>
      </w:pPr>
      <w:r w:rsidRPr="00AB07A6">
        <w:lastRenderedPageBreak/>
        <w:t>Cevaplar</w:t>
      </w:r>
    </w:p>
    <w:p w14:paraId="7763D1BD" w14:textId="77777777" w:rsidR="001C6FBF" w:rsidRPr="00AB07A6" w:rsidRDefault="00DF63E8" w:rsidP="00AD1B9B">
      <w:pPr>
        <w:pStyle w:val="Balk1"/>
      </w:pPr>
      <w:r>
        <w:pict w14:anchorId="1A9C7E01">
          <v:rect id="_x0000_i1061" style="width:0;height:1.5pt" o:hralign="center" o:hrstd="t" o:hr="t" fillcolor="#a0a0a0" stroked="f"/>
        </w:pict>
      </w:r>
    </w:p>
    <w:p w14:paraId="4B722DA8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14:paraId="764E5261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14:paraId="35BB56F7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14:paraId="6F0401CB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14:paraId="07C5AE34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14:paraId="45B8B245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14:paraId="599BCF71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14:paraId="4971FBBD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14:paraId="34D36BC2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14:paraId="2DD9D31C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14:paraId="1884A6A7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14:paraId="33FA011A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14:paraId="19091146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14:paraId="0BE86135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B</w:t>
      </w:r>
    </w:p>
    <w:p w14:paraId="6CE5D943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14:paraId="48CCC338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14:paraId="726A1A20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14:paraId="6B793535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D</w:t>
      </w:r>
    </w:p>
    <w:p w14:paraId="23FB2E90" w14:textId="77777777" w:rsidR="001C6FBF" w:rsidRPr="00AB07A6" w:rsidRDefault="001C6FBF" w:rsidP="00AD1B9B">
      <w:pPr>
        <w:pStyle w:val="Balk1"/>
        <w:numPr>
          <w:ilvl w:val="0"/>
          <w:numId w:val="5"/>
        </w:numPr>
      </w:pPr>
      <w:r w:rsidRPr="00AB07A6">
        <w:t>A</w:t>
      </w:r>
    </w:p>
    <w:p w14:paraId="76360AF9" w14:textId="77777777" w:rsidR="001C6FBF" w:rsidRDefault="001C6FBF" w:rsidP="00AD1B9B">
      <w:pPr>
        <w:pStyle w:val="Balk1"/>
        <w:numPr>
          <w:ilvl w:val="0"/>
          <w:numId w:val="5"/>
        </w:numPr>
      </w:pPr>
      <w:r w:rsidRPr="00AB07A6">
        <w:t>C</w:t>
      </w:r>
    </w:p>
    <w:p w14:paraId="124FE94C" w14:textId="77777777" w:rsidR="0051702B" w:rsidRPr="00AB07A6" w:rsidRDefault="00DF63E8" w:rsidP="00E660D4">
      <w:hyperlink r:id="rId10" w:history="1">
        <w:r w:rsidR="00236D14" w:rsidRPr="00FB3F2B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 w:rsidR="00236D14">
        <w:rPr>
          <w:rFonts w:ascii="Kayra Aydin" w:hAnsi="Kayra Aydin"/>
          <w:b/>
          <w:sz w:val="28"/>
          <w:szCs w:val="28"/>
        </w:rPr>
        <w:t xml:space="preserve"> </w:t>
      </w:r>
    </w:p>
    <w:sectPr w:rsidR="0051702B" w:rsidRPr="00AB07A6" w:rsidSect="00A0073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1B780C"/>
    <w:multiLevelType w:val="hybridMultilevel"/>
    <w:tmpl w:val="9070A59E"/>
    <w:lvl w:ilvl="0" w:tplc="2CF28D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64729"/>
    <w:multiLevelType w:val="hybridMultilevel"/>
    <w:tmpl w:val="7054B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24768E"/>
    <w:multiLevelType w:val="hybridMultilevel"/>
    <w:tmpl w:val="F29E31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1F38E0"/>
    <w:multiLevelType w:val="hybridMultilevel"/>
    <w:tmpl w:val="0FBC10C8"/>
    <w:lvl w:ilvl="0" w:tplc="2CF28D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AB2A8A"/>
    <w:multiLevelType w:val="hybridMultilevel"/>
    <w:tmpl w:val="321A9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494"/>
    <w:rsid w:val="00003F37"/>
    <w:rsid w:val="0001703A"/>
    <w:rsid w:val="00020DE3"/>
    <w:rsid w:val="00021927"/>
    <w:rsid w:val="0003580A"/>
    <w:rsid w:val="00050DA2"/>
    <w:rsid w:val="000512A0"/>
    <w:rsid w:val="00060167"/>
    <w:rsid w:val="00062306"/>
    <w:rsid w:val="00062652"/>
    <w:rsid w:val="00063A81"/>
    <w:rsid w:val="00070011"/>
    <w:rsid w:val="00072DEE"/>
    <w:rsid w:val="00075653"/>
    <w:rsid w:val="00077F5C"/>
    <w:rsid w:val="000822A8"/>
    <w:rsid w:val="00083C4A"/>
    <w:rsid w:val="00084DB5"/>
    <w:rsid w:val="00085203"/>
    <w:rsid w:val="00085EB5"/>
    <w:rsid w:val="0008625C"/>
    <w:rsid w:val="00086F00"/>
    <w:rsid w:val="000A3A65"/>
    <w:rsid w:val="000A4BFA"/>
    <w:rsid w:val="000B3F4E"/>
    <w:rsid w:val="000B7D0C"/>
    <w:rsid w:val="000C0643"/>
    <w:rsid w:val="000C335B"/>
    <w:rsid w:val="000C3D24"/>
    <w:rsid w:val="000C4B71"/>
    <w:rsid w:val="000C56F1"/>
    <w:rsid w:val="000E2BD2"/>
    <w:rsid w:val="000F1CA1"/>
    <w:rsid w:val="000F1E6B"/>
    <w:rsid w:val="000F6459"/>
    <w:rsid w:val="000F754F"/>
    <w:rsid w:val="00100A17"/>
    <w:rsid w:val="001101E3"/>
    <w:rsid w:val="00117AF9"/>
    <w:rsid w:val="0012351E"/>
    <w:rsid w:val="001248E4"/>
    <w:rsid w:val="00127516"/>
    <w:rsid w:val="00133CF9"/>
    <w:rsid w:val="00135602"/>
    <w:rsid w:val="001554F0"/>
    <w:rsid w:val="0015776F"/>
    <w:rsid w:val="001621C2"/>
    <w:rsid w:val="0016309B"/>
    <w:rsid w:val="0017370A"/>
    <w:rsid w:val="00190A98"/>
    <w:rsid w:val="00192F02"/>
    <w:rsid w:val="00194165"/>
    <w:rsid w:val="001A3598"/>
    <w:rsid w:val="001A5028"/>
    <w:rsid w:val="001A656E"/>
    <w:rsid w:val="001B00AB"/>
    <w:rsid w:val="001B0485"/>
    <w:rsid w:val="001B32A1"/>
    <w:rsid w:val="001C2CE0"/>
    <w:rsid w:val="001C368C"/>
    <w:rsid w:val="001C6B3D"/>
    <w:rsid w:val="001C6FBF"/>
    <w:rsid w:val="001D5061"/>
    <w:rsid w:val="001E2BC3"/>
    <w:rsid w:val="001F1CE8"/>
    <w:rsid w:val="00202018"/>
    <w:rsid w:val="002327B4"/>
    <w:rsid w:val="00232A4C"/>
    <w:rsid w:val="00233627"/>
    <w:rsid w:val="00234AD9"/>
    <w:rsid w:val="00236D14"/>
    <w:rsid w:val="002371B3"/>
    <w:rsid w:val="00253990"/>
    <w:rsid w:val="00255FD7"/>
    <w:rsid w:val="002566CA"/>
    <w:rsid w:val="00262D2D"/>
    <w:rsid w:val="00263762"/>
    <w:rsid w:val="0027669C"/>
    <w:rsid w:val="00282A1E"/>
    <w:rsid w:val="00286136"/>
    <w:rsid w:val="002944A3"/>
    <w:rsid w:val="00296BE6"/>
    <w:rsid w:val="002A64C4"/>
    <w:rsid w:val="002A7A77"/>
    <w:rsid w:val="002B5B21"/>
    <w:rsid w:val="002B6394"/>
    <w:rsid w:val="002B6F4E"/>
    <w:rsid w:val="002B7226"/>
    <w:rsid w:val="002B75CA"/>
    <w:rsid w:val="002C2F84"/>
    <w:rsid w:val="002C3D04"/>
    <w:rsid w:val="002C5104"/>
    <w:rsid w:val="002D2E70"/>
    <w:rsid w:val="002D50B1"/>
    <w:rsid w:val="002D5AE0"/>
    <w:rsid w:val="002E119F"/>
    <w:rsid w:val="002E1B92"/>
    <w:rsid w:val="002E3CE0"/>
    <w:rsid w:val="002E71C2"/>
    <w:rsid w:val="002F5FC6"/>
    <w:rsid w:val="002F7E5A"/>
    <w:rsid w:val="00301178"/>
    <w:rsid w:val="0030713A"/>
    <w:rsid w:val="003219C6"/>
    <w:rsid w:val="0032401B"/>
    <w:rsid w:val="00326325"/>
    <w:rsid w:val="00327559"/>
    <w:rsid w:val="003353C0"/>
    <w:rsid w:val="00346A9D"/>
    <w:rsid w:val="00347B79"/>
    <w:rsid w:val="00352055"/>
    <w:rsid w:val="00356606"/>
    <w:rsid w:val="00356841"/>
    <w:rsid w:val="00356D43"/>
    <w:rsid w:val="00366A98"/>
    <w:rsid w:val="00371BBF"/>
    <w:rsid w:val="003752F9"/>
    <w:rsid w:val="00380211"/>
    <w:rsid w:val="003871E6"/>
    <w:rsid w:val="0039316A"/>
    <w:rsid w:val="003953C2"/>
    <w:rsid w:val="0039779B"/>
    <w:rsid w:val="00397DB4"/>
    <w:rsid w:val="003A17F6"/>
    <w:rsid w:val="003C4CB4"/>
    <w:rsid w:val="003D0C6E"/>
    <w:rsid w:val="003E2882"/>
    <w:rsid w:val="003F0271"/>
    <w:rsid w:val="003F169C"/>
    <w:rsid w:val="003F1FE2"/>
    <w:rsid w:val="003F5427"/>
    <w:rsid w:val="003F71C9"/>
    <w:rsid w:val="003F7D19"/>
    <w:rsid w:val="004037BF"/>
    <w:rsid w:val="00411C7A"/>
    <w:rsid w:val="00414D18"/>
    <w:rsid w:val="00426F81"/>
    <w:rsid w:val="00427603"/>
    <w:rsid w:val="004551AC"/>
    <w:rsid w:val="00456805"/>
    <w:rsid w:val="00472B13"/>
    <w:rsid w:val="00474E7F"/>
    <w:rsid w:val="0047636D"/>
    <w:rsid w:val="00483724"/>
    <w:rsid w:val="004839C0"/>
    <w:rsid w:val="00490D4D"/>
    <w:rsid w:val="004A0483"/>
    <w:rsid w:val="004A0822"/>
    <w:rsid w:val="004A1D63"/>
    <w:rsid w:val="004B0600"/>
    <w:rsid w:val="004B26BE"/>
    <w:rsid w:val="004C57E7"/>
    <w:rsid w:val="004D1389"/>
    <w:rsid w:val="004D248E"/>
    <w:rsid w:val="004E6963"/>
    <w:rsid w:val="004E6A6E"/>
    <w:rsid w:val="004F2204"/>
    <w:rsid w:val="004F5C64"/>
    <w:rsid w:val="004F6DF9"/>
    <w:rsid w:val="00501E34"/>
    <w:rsid w:val="005109AD"/>
    <w:rsid w:val="0051702B"/>
    <w:rsid w:val="0052031E"/>
    <w:rsid w:val="005224D0"/>
    <w:rsid w:val="005235F6"/>
    <w:rsid w:val="005266ED"/>
    <w:rsid w:val="0053041A"/>
    <w:rsid w:val="00530ECE"/>
    <w:rsid w:val="00536974"/>
    <w:rsid w:val="005409BC"/>
    <w:rsid w:val="005755F0"/>
    <w:rsid w:val="00577574"/>
    <w:rsid w:val="00577FD6"/>
    <w:rsid w:val="00584150"/>
    <w:rsid w:val="00585506"/>
    <w:rsid w:val="00592978"/>
    <w:rsid w:val="005A2C93"/>
    <w:rsid w:val="005A4747"/>
    <w:rsid w:val="005A63CA"/>
    <w:rsid w:val="005B6121"/>
    <w:rsid w:val="005B69DE"/>
    <w:rsid w:val="005B70AD"/>
    <w:rsid w:val="005C628F"/>
    <w:rsid w:val="005E008F"/>
    <w:rsid w:val="005E48B9"/>
    <w:rsid w:val="005E6827"/>
    <w:rsid w:val="005F0785"/>
    <w:rsid w:val="005F247D"/>
    <w:rsid w:val="005F25E8"/>
    <w:rsid w:val="005F5D7D"/>
    <w:rsid w:val="00623421"/>
    <w:rsid w:val="00623F9A"/>
    <w:rsid w:val="0062470A"/>
    <w:rsid w:val="00626289"/>
    <w:rsid w:val="0063388A"/>
    <w:rsid w:val="0063478C"/>
    <w:rsid w:val="00640332"/>
    <w:rsid w:val="006411AC"/>
    <w:rsid w:val="00641AC5"/>
    <w:rsid w:val="00647D5F"/>
    <w:rsid w:val="00651CF6"/>
    <w:rsid w:val="0065229C"/>
    <w:rsid w:val="00653607"/>
    <w:rsid w:val="0065618A"/>
    <w:rsid w:val="00656FEB"/>
    <w:rsid w:val="0066149D"/>
    <w:rsid w:val="00662D0D"/>
    <w:rsid w:val="00671728"/>
    <w:rsid w:val="00673A8C"/>
    <w:rsid w:val="00684E88"/>
    <w:rsid w:val="0068529D"/>
    <w:rsid w:val="006951E3"/>
    <w:rsid w:val="00696729"/>
    <w:rsid w:val="006A3878"/>
    <w:rsid w:val="006A7198"/>
    <w:rsid w:val="006B10DB"/>
    <w:rsid w:val="006E3CAE"/>
    <w:rsid w:val="006F0DB6"/>
    <w:rsid w:val="006F1512"/>
    <w:rsid w:val="0070450A"/>
    <w:rsid w:val="00717124"/>
    <w:rsid w:val="00717D8F"/>
    <w:rsid w:val="00726C88"/>
    <w:rsid w:val="00730429"/>
    <w:rsid w:val="00730E72"/>
    <w:rsid w:val="00752578"/>
    <w:rsid w:val="0075350D"/>
    <w:rsid w:val="007543AE"/>
    <w:rsid w:val="0076187B"/>
    <w:rsid w:val="0077110E"/>
    <w:rsid w:val="00780224"/>
    <w:rsid w:val="0078045D"/>
    <w:rsid w:val="00786155"/>
    <w:rsid w:val="007A1D5D"/>
    <w:rsid w:val="007A724D"/>
    <w:rsid w:val="007B499B"/>
    <w:rsid w:val="007D1963"/>
    <w:rsid w:val="007D5297"/>
    <w:rsid w:val="007D5D1C"/>
    <w:rsid w:val="007E71E3"/>
    <w:rsid w:val="008106F5"/>
    <w:rsid w:val="00817950"/>
    <w:rsid w:val="00817C29"/>
    <w:rsid w:val="008244C2"/>
    <w:rsid w:val="00832708"/>
    <w:rsid w:val="00844A17"/>
    <w:rsid w:val="008533DD"/>
    <w:rsid w:val="00865153"/>
    <w:rsid w:val="00881A21"/>
    <w:rsid w:val="00886C9A"/>
    <w:rsid w:val="008A3647"/>
    <w:rsid w:val="008B07C6"/>
    <w:rsid w:val="008B390B"/>
    <w:rsid w:val="008B6B11"/>
    <w:rsid w:val="008C6476"/>
    <w:rsid w:val="008C75FF"/>
    <w:rsid w:val="008E147B"/>
    <w:rsid w:val="008E65D0"/>
    <w:rsid w:val="008E6B3F"/>
    <w:rsid w:val="008F3225"/>
    <w:rsid w:val="00901117"/>
    <w:rsid w:val="009221BC"/>
    <w:rsid w:val="00923089"/>
    <w:rsid w:val="00923B1B"/>
    <w:rsid w:val="00926FF6"/>
    <w:rsid w:val="009313D1"/>
    <w:rsid w:val="00932349"/>
    <w:rsid w:val="009358E4"/>
    <w:rsid w:val="00942181"/>
    <w:rsid w:val="0094329A"/>
    <w:rsid w:val="00952ECE"/>
    <w:rsid w:val="009530D5"/>
    <w:rsid w:val="00957C53"/>
    <w:rsid w:val="009605EE"/>
    <w:rsid w:val="00964246"/>
    <w:rsid w:val="009706BE"/>
    <w:rsid w:val="00974ADF"/>
    <w:rsid w:val="00985705"/>
    <w:rsid w:val="0099072C"/>
    <w:rsid w:val="0099212B"/>
    <w:rsid w:val="00993046"/>
    <w:rsid w:val="009942D4"/>
    <w:rsid w:val="00994761"/>
    <w:rsid w:val="009A31BE"/>
    <w:rsid w:val="009B5DCE"/>
    <w:rsid w:val="009B6B18"/>
    <w:rsid w:val="009C1183"/>
    <w:rsid w:val="009C6FBC"/>
    <w:rsid w:val="009C7381"/>
    <w:rsid w:val="009D66BA"/>
    <w:rsid w:val="009E26A8"/>
    <w:rsid w:val="009E5F92"/>
    <w:rsid w:val="009F266C"/>
    <w:rsid w:val="009F2AB6"/>
    <w:rsid w:val="009F55DD"/>
    <w:rsid w:val="00A00097"/>
    <w:rsid w:val="00A0073D"/>
    <w:rsid w:val="00A02261"/>
    <w:rsid w:val="00A03CDB"/>
    <w:rsid w:val="00A20F1B"/>
    <w:rsid w:val="00A2787A"/>
    <w:rsid w:val="00A27E34"/>
    <w:rsid w:val="00A32E0E"/>
    <w:rsid w:val="00A37488"/>
    <w:rsid w:val="00A445C1"/>
    <w:rsid w:val="00A449A7"/>
    <w:rsid w:val="00A521B6"/>
    <w:rsid w:val="00A5277E"/>
    <w:rsid w:val="00A55928"/>
    <w:rsid w:val="00A5629B"/>
    <w:rsid w:val="00A62B7B"/>
    <w:rsid w:val="00A66B2C"/>
    <w:rsid w:val="00A67F01"/>
    <w:rsid w:val="00A706A1"/>
    <w:rsid w:val="00A70BA6"/>
    <w:rsid w:val="00A7604D"/>
    <w:rsid w:val="00A762D4"/>
    <w:rsid w:val="00A77571"/>
    <w:rsid w:val="00A779CB"/>
    <w:rsid w:val="00A81378"/>
    <w:rsid w:val="00A90C87"/>
    <w:rsid w:val="00A947C4"/>
    <w:rsid w:val="00AA0147"/>
    <w:rsid w:val="00AA5127"/>
    <w:rsid w:val="00AB07A6"/>
    <w:rsid w:val="00AB1368"/>
    <w:rsid w:val="00AB2271"/>
    <w:rsid w:val="00AB586F"/>
    <w:rsid w:val="00AD1B9B"/>
    <w:rsid w:val="00AD32AE"/>
    <w:rsid w:val="00AD3FC4"/>
    <w:rsid w:val="00AD71A8"/>
    <w:rsid w:val="00AD7EBD"/>
    <w:rsid w:val="00AE5269"/>
    <w:rsid w:val="00AE7BD0"/>
    <w:rsid w:val="00AF05B3"/>
    <w:rsid w:val="00B10489"/>
    <w:rsid w:val="00B3057F"/>
    <w:rsid w:val="00B44F2A"/>
    <w:rsid w:val="00B52804"/>
    <w:rsid w:val="00B54D18"/>
    <w:rsid w:val="00B60E8E"/>
    <w:rsid w:val="00B72B3D"/>
    <w:rsid w:val="00B74786"/>
    <w:rsid w:val="00B76123"/>
    <w:rsid w:val="00B80248"/>
    <w:rsid w:val="00B83A98"/>
    <w:rsid w:val="00BA258D"/>
    <w:rsid w:val="00BB188C"/>
    <w:rsid w:val="00BC6CAB"/>
    <w:rsid w:val="00BD0D2B"/>
    <w:rsid w:val="00BD39E3"/>
    <w:rsid w:val="00BD3D42"/>
    <w:rsid w:val="00BD49AA"/>
    <w:rsid w:val="00BD690C"/>
    <w:rsid w:val="00BE0F27"/>
    <w:rsid w:val="00BE3697"/>
    <w:rsid w:val="00BE75F6"/>
    <w:rsid w:val="00BE7BA6"/>
    <w:rsid w:val="00C00703"/>
    <w:rsid w:val="00C05244"/>
    <w:rsid w:val="00C064D2"/>
    <w:rsid w:val="00C20D9A"/>
    <w:rsid w:val="00C26691"/>
    <w:rsid w:val="00C305ED"/>
    <w:rsid w:val="00C31A94"/>
    <w:rsid w:val="00C325CF"/>
    <w:rsid w:val="00C37180"/>
    <w:rsid w:val="00C37FAF"/>
    <w:rsid w:val="00C54075"/>
    <w:rsid w:val="00C66494"/>
    <w:rsid w:val="00C729F3"/>
    <w:rsid w:val="00C92824"/>
    <w:rsid w:val="00CA7F30"/>
    <w:rsid w:val="00CB4478"/>
    <w:rsid w:val="00CC01C3"/>
    <w:rsid w:val="00CC3F4A"/>
    <w:rsid w:val="00CC70A3"/>
    <w:rsid w:val="00CD242A"/>
    <w:rsid w:val="00CD7CD7"/>
    <w:rsid w:val="00CE21DB"/>
    <w:rsid w:val="00CF0D4E"/>
    <w:rsid w:val="00CF1EA2"/>
    <w:rsid w:val="00D0593C"/>
    <w:rsid w:val="00D12AB1"/>
    <w:rsid w:val="00D12D70"/>
    <w:rsid w:val="00D1787C"/>
    <w:rsid w:val="00D17BF0"/>
    <w:rsid w:val="00D30A48"/>
    <w:rsid w:val="00D367D7"/>
    <w:rsid w:val="00D37A27"/>
    <w:rsid w:val="00D37CC6"/>
    <w:rsid w:val="00D41CCC"/>
    <w:rsid w:val="00D67880"/>
    <w:rsid w:val="00D872EF"/>
    <w:rsid w:val="00D9001F"/>
    <w:rsid w:val="00D912F7"/>
    <w:rsid w:val="00D924F8"/>
    <w:rsid w:val="00DA1D13"/>
    <w:rsid w:val="00DA49DE"/>
    <w:rsid w:val="00DB33D5"/>
    <w:rsid w:val="00DB3C0B"/>
    <w:rsid w:val="00DB5E50"/>
    <w:rsid w:val="00DC3525"/>
    <w:rsid w:val="00DC5058"/>
    <w:rsid w:val="00DC60AE"/>
    <w:rsid w:val="00DD0D9A"/>
    <w:rsid w:val="00DD589E"/>
    <w:rsid w:val="00DD7070"/>
    <w:rsid w:val="00DE6E92"/>
    <w:rsid w:val="00DF33CC"/>
    <w:rsid w:val="00DF63E8"/>
    <w:rsid w:val="00E02CB4"/>
    <w:rsid w:val="00E03573"/>
    <w:rsid w:val="00E06CE5"/>
    <w:rsid w:val="00E078DD"/>
    <w:rsid w:val="00E141B4"/>
    <w:rsid w:val="00E15813"/>
    <w:rsid w:val="00E15C00"/>
    <w:rsid w:val="00E402D8"/>
    <w:rsid w:val="00E44CAD"/>
    <w:rsid w:val="00E5030B"/>
    <w:rsid w:val="00E56FBB"/>
    <w:rsid w:val="00E575B9"/>
    <w:rsid w:val="00E61E5C"/>
    <w:rsid w:val="00E626C8"/>
    <w:rsid w:val="00E660D4"/>
    <w:rsid w:val="00E72874"/>
    <w:rsid w:val="00E73800"/>
    <w:rsid w:val="00E73E96"/>
    <w:rsid w:val="00E75FA4"/>
    <w:rsid w:val="00E83D50"/>
    <w:rsid w:val="00E85050"/>
    <w:rsid w:val="00E86096"/>
    <w:rsid w:val="00E94D65"/>
    <w:rsid w:val="00EA12AC"/>
    <w:rsid w:val="00EA42DD"/>
    <w:rsid w:val="00EB01E0"/>
    <w:rsid w:val="00EB0329"/>
    <w:rsid w:val="00EB091E"/>
    <w:rsid w:val="00EB7E53"/>
    <w:rsid w:val="00EF1B1D"/>
    <w:rsid w:val="00EF4577"/>
    <w:rsid w:val="00EF4F1A"/>
    <w:rsid w:val="00EF59EB"/>
    <w:rsid w:val="00EF712C"/>
    <w:rsid w:val="00F05E7C"/>
    <w:rsid w:val="00F23C8E"/>
    <w:rsid w:val="00F40FF2"/>
    <w:rsid w:val="00F45B6B"/>
    <w:rsid w:val="00F473F1"/>
    <w:rsid w:val="00F5011C"/>
    <w:rsid w:val="00F525D7"/>
    <w:rsid w:val="00F5449A"/>
    <w:rsid w:val="00F54AA8"/>
    <w:rsid w:val="00F55FDA"/>
    <w:rsid w:val="00F7073E"/>
    <w:rsid w:val="00F734C7"/>
    <w:rsid w:val="00F740E7"/>
    <w:rsid w:val="00F8283A"/>
    <w:rsid w:val="00F82FCD"/>
    <w:rsid w:val="00F93D38"/>
    <w:rsid w:val="00F94852"/>
    <w:rsid w:val="00F949E3"/>
    <w:rsid w:val="00F969A0"/>
    <w:rsid w:val="00FA13D5"/>
    <w:rsid w:val="00FB3255"/>
    <w:rsid w:val="00FB4B5D"/>
    <w:rsid w:val="00FB70E0"/>
    <w:rsid w:val="00FB7367"/>
    <w:rsid w:val="00FC4632"/>
    <w:rsid w:val="00FC5AE9"/>
    <w:rsid w:val="00FC61E8"/>
    <w:rsid w:val="00FC638B"/>
    <w:rsid w:val="00FD1AE5"/>
    <w:rsid w:val="00FD252E"/>
    <w:rsid w:val="00FD4438"/>
    <w:rsid w:val="00FD6AF2"/>
    <w:rsid w:val="00FE64EB"/>
    <w:rsid w:val="00FF45EE"/>
    <w:rsid w:val="00FF486D"/>
    <w:rsid w:val="00FF7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  <w14:docId w14:val="066D9A6D"/>
  <w15:docId w15:val="{259C26CD-BA7B-413E-8D4F-BEBA8327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6CE5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AB07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C335B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06CE5"/>
  </w:style>
  <w:style w:type="table" w:styleId="TabloKlavuzu">
    <w:name w:val="Table Grid"/>
    <w:basedOn w:val="NormalTablo"/>
    <w:uiPriority w:val="59"/>
    <w:rsid w:val="009A31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1581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15813"/>
    <w:rPr>
      <w:rFonts w:ascii="Tahoma" w:eastAsia="Times New Roman" w:hAnsi="Tahoma" w:cs="Tahoma"/>
      <w:sz w:val="16"/>
      <w:szCs w:val="16"/>
      <w:lang w:eastAsia="tr-TR"/>
    </w:rPr>
  </w:style>
  <w:style w:type="table" w:styleId="AkKlavuz">
    <w:name w:val="Light Grid"/>
    <w:basedOn w:val="NormalTablo"/>
    <w:uiPriority w:val="62"/>
    <w:rsid w:val="00E078D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Balk1Char">
    <w:name w:val="Başlık 1 Char"/>
    <w:link w:val="Balk1"/>
    <w:uiPriority w:val="9"/>
    <w:rsid w:val="00AB07A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Kpr">
    <w:name w:val="Hyperlink"/>
    <w:basedOn w:val="VarsaylanParagrafYazTipi"/>
    <w:uiPriority w:val="99"/>
    <w:unhideWhenUsed/>
    <w:rsid w:val="00236D1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F63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60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FAT&#304;H%20SULTAN%20MEHMET%20ORTAOKULU\2017%20-%202018\YAZILI%20SINAVLAR\3.%20YAZILI\5.%20SINIF%201.%20DONEM%202.%20YAZILI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5. SINIF 1. DONEM 2. YAZILI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2017-12-28T18:00:00Z</cp:lastPrinted>
  <dcterms:created xsi:type="dcterms:W3CDTF">2018-12-30T07:45:00Z</dcterms:created>
  <dcterms:modified xsi:type="dcterms:W3CDTF">2021-12-29T09:53:00Z</dcterms:modified>
  <cp:category>https://www.sorubak.com</cp:category>
</cp:coreProperties>
</file>