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7246" w:rsidRDefault="00F17246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98.8pt;margin-top:-20.75pt;width:472.55pt;height:46.05pt;z-index:251651072">
            <v:textbox>
              <w:txbxContent>
                <w:p w:rsidR="00F17246" w:rsidRPr="00F45BC9" w:rsidRDefault="00F17246" w:rsidP="00F45BC9">
                  <w:pPr>
                    <w:pStyle w:val="Header"/>
                    <w:jc w:val="center"/>
                    <w:rPr>
                      <w:b/>
                      <w:sz w:val="28"/>
                    </w:rPr>
                  </w:pPr>
                  <w:r w:rsidRPr="00F45BC9">
                    <w:rPr>
                      <w:b/>
                      <w:sz w:val="28"/>
                    </w:rPr>
                    <w:t xml:space="preserve">2009-2010 ÖĞRETİM YILI NALLIHAN ŞEHİT VURAL  ARICI ANADOLU LİSESİ </w:t>
                  </w:r>
                </w:p>
                <w:p w:rsidR="00F17246" w:rsidRPr="00F45BC9" w:rsidRDefault="00F17246" w:rsidP="00F45BC9">
                  <w:pPr>
                    <w:pStyle w:val="Header"/>
                    <w:jc w:val="center"/>
                    <w:rPr>
                      <w:b/>
                      <w:sz w:val="28"/>
                    </w:rPr>
                  </w:pPr>
                  <w:r w:rsidRPr="00F45BC9">
                    <w:rPr>
                      <w:b/>
                      <w:sz w:val="28"/>
                    </w:rPr>
                    <w:t>9. SINIF MATEMATİK DERSİ ORTAK SINAVI</w:t>
                  </w:r>
                </w:p>
                <w:p w:rsidR="00F17246" w:rsidRDefault="00F17246"/>
              </w:txbxContent>
            </v:textbox>
          </v:shape>
        </w:pict>
      </w:r>
      <w:r>
        <w:rPr>
          <w:noProof/>
          <w:lang w:eastAsia="tr-TR"/>
        </w:rPr>
        <w:pict>
          <v:shape id="_x0000_s1027" type="#_x0000_t202" style="position:absolute;margin-left:-2.95pt;margin-top:-20.75pt;width:196.8pt;height:47.4pt;z-index:251650048">
            <v:fill opacity="0"/>
            <v:textbox>
              <w:txbxContent>
                <w:p w:rsidR="00F17246" w:rsidRDefault="00F17246" w:rsidP="00D149B0">
                  <w:r>
                    <w:t>Ad Soyad:………………………………………………</w:t>
                  </w:r>
                </w:p>
                <w:p w:rsidR="00F17246" w:rsidRDefault="00F17246" w:rsidP="00D149B0">
                  <w:r>
                    <w:t>Sınıf/ No:  9-…../…………..</w:t>
                  </w:r>
                </w:p>
              </w:txbxContent>
            </v:textbox>
          </v:shape>
        </w:pict>
      </w:r>
    </w:p>
    <w:p w:rsidR="00F17246" w:rsidRDefault="00F17246"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8" o:spid="_x0000_s1028" type="#_x0000_t75" style="position:absolute;margin-left:15.8pt;margin-top:3.15pt;width:172.5pt;height:94.5pt;z-index:251652096;visibility:visible">
            <v:imagedata r:id="rId6" o:title=""/>
          </v:shape>
        </w:pict>
      </w:r>
      <w:r>
        <w:t xml:space="preserve">1. </w:t>
      </w:r>
    </w:p>
    <w:p w:rsidR="00F17246" w:rsidRDefault="00F17246"/>
    <w:p w:rsidR="00F17246" w:rsidRDefault="00F17246"/>
    <w:p w:rsidR="00F17246" w:rsidRDefault="00F17246"/>
    <w:p w:rsidR="00F17246" w:rsidRDefault="00F17246"/>
    <w:p w:rsidR="00F17246" w:rsidRDefault="00F17246" w:rsidP="00482BCB">
      <w:r>
        <w:t>2.</w:t>
      </w:r>
      <w:r w:rsidRPr="00391110">
        <w:t xml:space="preserve"> </w:t>
      </w:r>
      <w:r>
        <w:t>500 öğrencinin bulunduğu okulda en az kaç kişi daha kayıt yaptırmalı ki  18 veya 24 kişilik sınıflara ayrılabilsin?</w:t>
      </w:r>
    </w:p>
    <w:p w:rsidR="00F17246" w:rsidRDefault="00F17246" w:rsidP="00482BCB">
      <w:r>
        <w:t>A) 10         B) 8        C) 6        D) 4         E) 3</w:t>
      </w:r>
    </w:p>
    <w:p w:rsidR="00F17246" w:rsidRDefault="00F17246"/>
    <w:p w:rsidR="00F17246" w:rsidRDefault="00F17246"/>
    <w:p w:rsidR="00F17246" w:rsidRDefault="00F17246">
      <w:r>
        <w:t>3.</w:t>
      </w:r>
    </w:p>
    <w:p w:rsidR="00F17246" w:rsidRDefault="00F17246">
      <w:r>
        <w:rPr>
          <w:noProof/>
          <w:lang w:eastAsia="tr-TR"/>
        </w:rPr>
        <w:pict>
          <v:shape id="Resim 1" o:spid="_x0000_s1029" type="#_x0000_t75" style="position:absolute;margin-left:9.05pt;margin-top:-14.1pt;width:215.25pt;height:60pt;z-index:251653120;visibility:visible">
            <v:imagedata r:id="rId7" o:title="" cropbottom="16991f"/>
          </v:shape>
        </w:pict>
      </w:r>
    </w:p>
    <w:p w:rsidR="00F17246" w:rsidRDefault="00F17246"/>
    <w:p w:rsidR="00F17246" w:rsidRDefault="00F17246">
      <w:r>
        <w:t>A)14          B) 13           C) 12        D) 11         E) 10</w:t>
      </w:r>
    </w:p>
    <w:p w:rsidR="00F17246" w:rsidRDefault="00F17246" w:rsidP="00C57AF7"/>
    <w:p w:rsidR="00F17246" w:rsidRDefault="00F17246" w:rsidP="00C57AF7">
      <w:r>
        <w:t>4.  İki basamaklı 7 ile bölünebilen sayıların toplamı kaçtır?</w:t>
      </w:r>
    </w:p>
    <w:p w:rsidR="00F17246" w:rsidRDefault="00F17246" w:rsidP="00C57AF7">
      <w:r>
        <w:t>A) 840         B) 910       C) 630       D) 700         E) 1260</w:t>
      </w:r>
    </w:p>
    <w:p w:rsidR="00F17246" w:rsidRDefault="00F17246">
      <w:r>
        <w:t xml:space="preserve"> </w:t>
      </w:r>
    </w:p>
    <w:p w:rsidR="00F17246" w:rsidRDefault="00F17246"/>
    <w:p w:rsidR="00F17246" w:rsidRDefault="00F17246"/>
    <w:p w:rsidR="00F17246" w:rsidRDefault="00F17246" w:rsidP="00482BCB">
      <w:pPr>
        <w:rPr>
          <w:sz w:val="20"/>
        </w:rPr>
      </w:pPr>
      <w:r>
        <w:t>5.</w:t>
      </w:r>
      <w:r w:rsidRPr="00482BCB">
        <w:rPr>
          <w:sz w:val="20"/>
        </w:rPr>
        <w:t xml:space="preserve"> </w:t>
      </w:r>
      <w:r w:rsidRPr="009334B0">
        <w:rPr>
          <w:position w:val="-6"/>
          <w:sz w:val="20"/>
        </w:rPr>
        <w:object w:dxaOrig="499" w:dyaOrig="320">
          <v:shape id="_x0000_i1025" type="#_x0000_t75" style="width:24.75pt;height:15.75pt" o:ole="">
            <v:imagedata r:id="rId8" o:title=""/>
          </v:shape>
          <o:OLEObject Type="Embed" ProgID="Equation.DSMT4" ShapeID="_x0000_i1025" DrawAspect="Content" ObjectID="_1358673590" r:id="rId9"/>
        </w:object>
      </w:r>
      <w:r>
        <w:rPr>
          <w:sz w:val="20"/>
        </w:rPr>
        <w:t>sayısının birler basamağındaki rakam kaçtır?</w:t>
      </w:r>
    </w:p>
    <w:p w:rsidR="00F17246" w:rsidRDefault="00F17246" w:rsidP="00482BCB">
      <w:r>
        <w:t>A) 8         B) 6        C) 4        D) 2         E) 0</w:t>
      </w:r>
    </w:p>
    <w:p w:rsidR="00F17246" w:rsidRDefault="00F17246"/>
    <w:p w:rsidR="00F17246" w:rsidRDefault="00F17246"/>
    <w:p w:rsidR="00F17246" w:rsidRDefault="00F17246" w:rsidP="00C57AF7">
      <w:pPr>
        <w:spacing w:after="0"/>
      </w:pPr>
    </w:p>
    <w:p w:rsidR="00F17246" w:rsidRPr="009334B0" w:rsidRDefault="00F17246" w:rsidP="00482BCB">
      <w:pPr>
        <w:rPr>
          <w:noProof/>
          <w:lang w:eastAsia="tr-TR"/>
        </w:rPr>
      </w:pPr>
      <w:r>
        <w:t xml:space="preserve">6. </w:t>
      </w:r>
      <w:r w:rsidRPr="009334B0">
        <w:rPr>
          <w:noProof/>
          <w:lang w:eastAsia="tr-TR"/>
        </w:rPr>
        <w:t>Bu gün günlerden cumadır. 278 gün sonra günlerden ne olur?</w:t>
      </w:r>
    </w:p>
    <w:p w:rsidR="00F17246" w:rsidRPr="009334B0" w:rsidRDefault="00F17246" w:rsidP="00482BCB">
      <w:pPr>
        <w:rPr>
          <w:noProof/>
          <w:lang w:eastAsia="tr-TR"/>
        </w:rPr>
      </w:pPr>
      <w:r w:rsidRPr="009334B0">
        <w:rPr>
          <w:noProof/>
          <w:lang w:eastAsia="tr-TR"/>
        </w:rPr>
        <w:t xml:space="preserve">   A) Pazar                        B</w:t>
      </w:r>
      <w:r>
        <w:rPr>
          <w:noProof/>
          <w:lang w:eastAsia="tr-TR"/>
        </w:rPr>
        <w:t>)</w:t>
      </w:r>
      <w:r w:rsidRPr="003C6910">
        <w:rPr>
          <w:noProof/>
          <w:lang w:eastAsia="tr-TR"/>
        </w:rPr>
        <w:t xml:space="preserve"> </w:t>
      </w:r>
      <w:r w:rsidRPr="009334B0">
        <w:rPr>
          <w:noProof/>
          <w:lang w:eastAsia="tr-TR"/>
        </w:rPr>
        <w:t>Pazartesi                    C) Salı</w:t>
      </w:r>
    </w:p>
    <w:p w:rsidR="00F17246" w:rsidRPr="009334B0" w:rsidRDefault="00F17246" w:rsidP="00482BCB">
      <w:pPr>
        <w:rPr>
          <w:sz w:val="20"/>
        </w:rPr>
      </w:pPr>
      <w:r w:rsidRPr="009334B0">
        <w:rPr>
          <w:noProof/>
          <w:lang w:eastAsia="tr-TR"/>
        </w:rPr>
        <w:t xml:space="preserve">                   D</w:t>
      </w:r>
      <w:r>
        <w:rPr>
          <w:noProof/>
          <w:lang w:eastAsia="tr-TR"/>
        </w:rPr>
        <w:t>)</w:t>
      </w:r>
      <w:r w:rsidRPr="00482BCB">
        <w:rPr>
          <w:noProof/>
          <w:lang w:eastAsia="tr-TR"/>
        </w:rPr>
        <w:t xml:space="preserve"> </w:t>
      </w:r>
      <w:r w:rsidRPr="009334B0">
        <w:rPr>
          <w:noProof/>
          <w:lang w:eastAsia="tr-TR"/>
        </w:rPr>
        <w:t>Çarşamba                    E) Perşembe</w:t>
      </w:r>
    </w:p>
    <w:p w:rsidR="00F17246" w:rsidRDefault="00F17246"/>
    <w:p w:rsidR="00F17246" w:rsidRDefault="00F17246"/>
    <w:p w:rsidR="00F17246" w:rsidRDefault="00F17246" w:rsidP="00C57AF7">
      <w:r>
        <w:t>7. 5aaaa beş basamaklı sayısı 3 ile tam bölündüğüne göre a yerine kaç farlı rakam yazılabilir?</w:t>
      </w:r>
    </w:p>
    <w:p w:rsidR="00F17246" w:rsidRDefault="00F17246" w:rsidP="00C57AF7">
      <w:r>
        <w:t>A) 3         B) 6        C) 5        D) 4         E) 8</w:t>
      </w:r>
    </w:p>
    <w:p w:rsidR="00F17246" w:rsidRDefault="00F17246"/>
    <w:p w:rsidR="00F17246" w:rsidRDefault="00F17246" w:rsidP="00B87474">
      <w:pPr>
        <w:spacing w:after="0"/>
      </w:pPr>
    </w:p>
    <w:p w:rsidR="00F17246" w:rsidRDefault="00F17246" w:rsidP="00B87474">
      <w:pPr>
        <w:spacing w:after="0"/>
      </w:pPr>
    </w:p>
    <w:p w:rsidR="00F17246" w:rsidRDefault="00F17246" w:rsidP="00C57AF7">
      <w:r>
        <w:t xml:space="preserve">8.  </w:t>
      </w:r>
      <w:r>
        <w:rPr>
          <w:noProof/>
          <w:lang w:eastAsia="tr-TR"/>
        </w:rPr>
        <w:pict>
          <v:shape id="Resim 16" o:spid="_x0000_s1030" type="#_x0000_t75" style="position:absolute;margin-left:14.75pt;margin-top:-.2pt;width:204.75pt;height:97.5pt;z-index:251656192;visibility:visible;mso-position-horizontal-relative:text;mso-position-vertical-relative:text">
            <v:imagedata r:id="rId10" o:title=""/>
          </v:shape>
        </w:pict>
      </w:r>
    </w:p>
    <w:p w:rsidR="00F17246" w:rsidRDefault="00F17246"/>
    <w:p w:rsidR="00F17246" w:rsidRDefault="00F17246"/>
    <w:p w:rsidR="00F17246" w:rsidRDefault="00F17246"/>
    <w:p w:rsidR="00F17246" w:rsidRDefault="00F17246"/>
    <w:p w:rsidR="00F17246" w:rsidRDefault="00F17246"/>
    <w:p w:rsidR="00F17246" w:rsidRDefault="00F17246" w:rsidP="00C57AF7">
      <w:r>
        <w:t>9.</w:t>
      </w:r>
    </w:p>
    <w:p w:rsidR="00F17246" w:rsidRDefault="00F17246">
      <w:r>
        <w:rPr>
          <w:noProof/>
          <w:lang w:eastAsia="tr-TR"/>
        </w:rPr>
        <w:pict>
          <v:shape id="Resim 4" o:spid="_x0000_s1031" type="#_x0000_t75" style="position:absolute;margin-left:15.2pt;margin-top:-22.35pt;width:222.75pt;height:74.25pt;z-index:251654144;visibility:visible">
            <v:imagedata r:id="rId11" o:title=""/>
          </v:shape>
        </w:pict>
      </w:r>
    </w:p>
    <w:p w:rsidR="00F17246" w:rsidRDefault="00F17246"/>
    <w:p w:rsidR="00F17246" w:rsidRDefault="00F17246" w:rsidP="003A3ACE">
      <w:pPr>
        <w:spacing w:after="0"/>
      </w:pPr>
    </w:p>
    <w:p w:rsidR="00F17246" w:rsidRDefault="00F17246" w:rsidP="003A3ACE">
      <w:pPr>
        <w:spacing w:after="0"/>
      </w:pPr>
    </w:p>
    <w:p w:rsidR="00F17246" w:rsidRDefault="00F17246" w:rsidP="003A3ACE">
      <w:pPr>
        <w:spacing w:after="0"/>
      </w:pPr>
    </w:p>
    <w:p w:rsidR="00F17246" w:rsidRDefault="00F17246">
      <w:r>
        <w:t xml:space="preserve">10.     </w:t>
      </w:r>
      <w:r w:rsidRPr="00C57AF7">
        <w:rPr>
          <w:position w:val="-28"/>
        </w:rPr>
        <w:object w:dxaOrig="1880" w:dyaOrig="680">
          <v:shape id="_x0000_i1026" type="#_x0000_t75" style="width:93pt;height:33.75pt" o:ole="">
            <v:imagedata r:id="rId12" o:title=""/>
          </v:shape>
          <o:OLEObject Type="Embed" ProgID="Equation.DSMT4" ShapeID="_x0000_i1026" DrawAspect="Content" ObjectID="_1358673591" r:id="rId13"/>
        </w:object>
      </w:r>
      <w:r>
        <w:t xml:space="preserve"> işleminin sonucu kaçtır?</w:t>
      </w:r>
    </w:p>
    <w:p w:rsidR="00F17246" w:rsidRDefault="00F17246" w:rsidP="00C57AF7">
      <w:r>
        <w:t>A) 3         B) 5        C) 7       D) 9         E) 11</w:t>
      </w:r>
    </w:p>
    <w:p w:rsidR="00F17246" w:rsidRDefault="00F17246"/>
    <w:p w:rsidR="00F17246" w:rsidRDefault="00F17246"/>
    <w:p w:rsidR="00F17246" w:rsidRDefault="00F17246">
      <w:r>
        <w:t>11.</w:t>
      </w:r>
    </w:p>
    <w:p w:rsidR="00F17246" w:rsidRDefault="00F17246">
      <w:r>
        <w:rPr>
          <w:noProof/>
          <w:lang w:eastAsia="tr-TR"/>
        </w:rPr>
        <w:pict>
          <v:shape id="Resim 6" o:spid="_x0000_s1032" type="#_x0000_t75" style="position:absolute;margin-left:15.2pt;margin-top:-25.8pt;width:220.5pt;height:66pt;z-index:251655168;visibility:visible">
            <v:imagedata r:id="rId14" o:title=""/>
          </v:shape>
        </w:pict>
      </w:r>
    </w:p>
    <w:p w:rsidR="00F17246" w:rsidRDefault="00F17246"/>
    <w:p w:rsidR="00F17246" w:rsidRDefault="00F17246"/>
    <w:p w:rsidR="00F17246" w:rsidRDefault="00F17246"/>
    <w:p w:rsidR="00F17246" w:rsidRDefault="00F17246">
      <w:r>
        <w:rPr>
          <w:noProof/>
          <w:lang w:eastAsia="tr-TR"/>
        </w:rPr>
        <w:pict>
          <v:shape id="Resim 19" o:spid="_x0000_s1033" type="#_x0000_t75" style="position:absolute;margin-left:26.45pt;margin-top:1.4pt;width:177pt;height:92.1pt;z-index:251657216;visibility:visible">
            <v:imagedata r:id="rId15" o:title="" croptop="16722f" cropbottom="31586f" cropleft="35628f" cropright="11287f"/>
          </v:shape>
        </w:pict>
      </w:r>
      <w:r>
        <w:t xml:space="preserve">12.  </w:t>
      </w:r>
    </w:p>
    <w:p w:rsidR="00F17246" w:rsidRDefault="00F17246"/>
    <w:p w:rsidR="00F17246" w:rsidRDefault="00F17246"/>
    <w:p w:rsidR="00F17246" w:rsidRDefault="00F17246"/>
    <w:p w:rsidR="00F17246" w:rsidRDefault="00F17246"/>
    <w:p w:rsidR="00F17246" w:rsidRDefault="00F17246">
      <w:r>
        <w:t>13.</w:t>
      </w:r>
      <w:r w:rsidRPr="006D597F">
        <w:t xml:space="preserve"> </w:t>
      </w:r>
    </w:p>
    <w:p w:rsidR="00F17246" w:rsidRDefault="00F17246">
      <w:r>
        <w:rPr>
          <w:noProof/>
          <w:lang w:eastAsia="tr-TR"/>
        </w:rPr>
        <w:pict>
          <v:shape id="Resim 28" o:spid="_x0000_s1034" type="#_x0000_t75" style="position:absolute;margin-left:15.8pt;margin-top:-20.9pt;width:225.75pt;height:74.25pt;z-index:251662336;visibility:visible">
            <v:imagedata r:id="rId16" o:title=""/>
          </v:shape>
        </w:pict>
      </w:r>
    </w:p>
    <w:p w:rsidR="00F17246" w:rsidRDefault="00F17246"/>
    <w:p w:rsidR="00F17246" w:rsidRDefault="00F17246"/>
    <w:p w:rsidR="00F17246" w:rsidRDefault="00F17246"/>
    <w:p w:rsidR="00F17246" w:rsidRDefault="00F17246">
      <w:r>
        <w:t>14.</w:t>
      </w:r>
      <w:r w:rsidRPr="006D597F">
        <w:t xml:space="preserve"> </w:t>
      </w:r>
      <w:r w:rsidRPr="005F77CC">
        <w:rPr>
          <w:noProof/>
          <w:lang w:eastAsia="tr-TR"/>
        </w:rPr>
        <w:pict>
          <v:shape id="Resim 26" o:spid="_x0000_i1027" type="#_x0000_t75" style="width:237.75pt;height:101.25pt;visibility:visible">
            <v:imagedata r:id="rId17" o:title=""/>
          </v:shape>
        </w:pict>
      </w:r>
    </w:p>
    <w:p w:rsidR="00F17246" w:rsidRDefault="00F17246" w:rsidP="00C2270C">
      <w:pPr>
        <w:spacing w:after="0"/>
      </w:pPr>
    </w:p>
    <w:p w:rsidR="00F17246" w:rsidRDefault="00F17246" w:rsidP="00C2270C">
      <w:pPr>
        <w:spacing w:after="0"/>
      </w:pPr>
    </w:p>
    <w:p w:rsidR="00F17246" w:rsidRDefault="00F17246">
      <w:r>
        <w:t>15.</w:t>
      </w:r>
      <w:r w:rsidRPr="006D597F">
        <w:t xml:space="preserve"> </w:t>
      </w:r>
    </w:p>
    <w:p w:rsidR="00F17246" w:rsidRDefault="00F17246">
      <w:r>
        <w:rPr>
          <w:noProof/>
          <w:lang w:eastAsia="tr-TR"/>
        </w:rPr>
        <w:pict>
          <v:shape id="Resim 30" o:spid="_x0000_s1035" type="#_x0000_t75" style="position:absolute;margin-left:15.05pt;margin-top:-26.8pt;width:237pt;height:59.25pt;z-index:251664384;visibility:visible">
            <v:imagedata r:id="rId18" o:title=""/>
          </v:shape>
        </w:pict>
      </w:r>
    </w:p>
    <w:p w:rsidR="00F17246" w:rsidRDefault="00F17246"/>
    <w:p w:rsidR="00F17246" w:rsidRDefault="00F17246"/>
    <w:p w:rsidR="00F17246" w:rsidRDefault="00F17246">
      <w:r>
        <w:t>16.</w:t>
      </w:r>
      <w:r w:rsidRPr="00C2270C">
        <w:t xml:space="preserve"> </w:t>
      </w:r>
    </w:p>
    <w:p w:rsidR="00F17246" w:rsidRDefault="00F17246">
      <w:r>
        <w:rPr>
          <w:noProof/>
          <w:lang w:eastAsia="tr-TR"/>
        </w:rPr>
        <w:pict>
          <v:shape id="Resim 23" o:spid="_x0000_s1036" type="#_x0000_t75" style="position:absolute;margin-left:15.05pt;margin-top:-27.25pt;width:225pt;height:67.5pt;z-index:251659264;visibility:visible">
            <v:imagedata r:id="rId19" o:title=""/>
          </v:shape>
        </w:pict>
      </w:r>
    </w:p>
    <w:p w:rsidR="00F17246" w:rsidRDefault="00F17246"/>
    <w:p w:rsidR="00F17246" w:rsidRDefault="00F17246"/>
    <w:p w:rsidR="00F17246" w:rsidRDefault="00F17246"/>
    <w:p w:rsidR="00F17246" w:rsidRDefault="00F17246">
      <w:r>
        <w:t xml:space="preserve">17. </w:t>
      </w:r>
    </w:p>
    <w:p w:rsidR="00F17246" w:rsidRDefault="00F17246">
      <w:r>
        <w:rPr>
          <w:noProof/>
          <w:lang w:eastAsia="tr-TR"/>
        </w:rPr>
        <w:pict>
          <v:shape id="Resim 29" o:spid="_x0000_s1037" type="#_x0000_t75" style="position:absolute;margin-left:12.5pt;margin-top:-26.9pt;width:234pt;height:105.75pt;z-index:251663360;visibility:visible">
            <v:imagedata r:id="rId20" o:title=""/>
          </v:shape>
        </w:pict>
      </w:r>
    </w:p>
    <w:p w:rsidR="00F17246" w:rsidRDefault="00F17246"/>
    <w:p w:rsidR="00F17246" w:rsidRDefault="00F17246"/>
    <w:p w:rsidR="00F17246" w:rsidRDefault="00F17246"/>
    <w:p w:rsidR="00F17246" w:rsidRDefault="00F17246">
      <w:r>
        <w:t xml:space="preserve">18.  </w:t>
      </w:r>
    </w:p>
    <w:p w:rsidR="00F17246" w:rsidRDefault="00F17246">
      <w:r>
        <w:rPr>
          <w:noProof/>
          <w:lang w:eastAsia="tr-TR"/>
        </w:rPr>
        <w:pict>
          <v:shape id="Resim 27" o:spid="_x0000_s1038" type="#_x0000_t75" style="position:absolute;margin-left:20.75pt;margin-top:-34.1pt;width:231pt;height:70.5pt;z-index:251661312;visibility:visible">
            <v:imagedata r:id="rId21" o:title=""/>
          </v:shape>
        </w:pict>
      </w:r>
    </w:p>
    <w:p w:rsidR="00F17246" w:rsidRDefault="00F17246"/>
    <w:p w:rsidR="00F17246" w:rsidRDefault="00F17246"/>
    <w:p w:rsidR="00F17246" w:rsidRDefault="00F17246"/>
    <w:p w:rsidR="00F17246" w:rsidRDefault="00F17246">
      <w:r>
        <w:t>19.</w:t>
      </w:r>
      <w:r w:rsidRPr="00C2270C">
        <w:t xml:space="preserve"> </w:t>
      </w:r>
    </w:p>
    <w:p w:rsidR="00F17246" w:rsidRDefault="00F17246">
      <w:r>
        <w:rPr>
          <w:noProof/>
          <w:lang w:eastAsia="tr-TR"/>
        </w:rPr>
        <w:pict>
          <v:shape id="Resim 22" o:spid="_x0000_s1039" type="#_x0000_t75" style="position:absolute;margin-left:17.75pt;margin-top:-33.8pt;width:234pt;height:1in;z-index:251658240;visibility:visible">
            <v:imagedata r:id="rId22" o:title=""/>
          </v:shape>
        </w:pict>
      </w:r>
    </w:p>
    <w:p w:rsidR="00F17246" w:rsidRDefault="00F17246"/>
    <w:p w:rsidR="00F17246" w:rsidRDefault="00F17246"/>
    <w:p w:rsidR="00F17246" w:rsidRDefault="00F17246"/>
    <w:p w:rsidR="00F17246" w:rsidRDefault="00F17246"/>
    <w:p w:rsidR="00F17246" w:rsidRDefault="00F17246">
      <w:r>
        <w:t>20.</w:t>
      </w:r>
    </w:p>
    <w:p w:rsidR="00F17246" w:rsidRDefault="00F17246">
      <w:r>
        <w:rPr>
          <w:noProof/>
          <w:lang w:eastAsia="tr-TR"/>
        </w:rPr>
        <w:pict>
          <v:shape id="Resim 24" o:spid="_x0000_s1040" type="#_x0000_t75" style="position:absolute;margin-left:17.75pt;margin-top:-23.85pt;width:225pt;height:96pt;z-index:251660288;visibility:visible">
            <v:imagedata r:id="rId23" o:title=""/>
          </v:shape>
        </w:pict>
      </w:r>
      <w:r>
        <w:t xml:space="preserve">  </w:t>
      </w:r>
    </w:p>
    <w:p w:rsidR="00F17246" w:rsidRDefault="00F17246"/>
    <w:p w:rsidR="00F17246" w:rsidRDefault="00F17246"/>
    <w:p w:rsidR="00F17246" w:rsidRDefault="00F17246"/>
    <w:p w:rsidR="00F17246" w:rsidRDefault="00F17246"/>
    <w:p w:rsidR="00F17246" w:rsidRDefault="00F17246">
      <w:r>
        <w:rPr>
          <w:noProof/>
          <w:lang w:eastAsia="tr-TR"/>
        </w:rPr>
        <w:pict>
          <v:shape id="_x0000_s1041" type="#_x0000_t202" style="position:absolute;margin-left:110.35pt;margin-top:-.7pt;width:142.3pt;height:172.5pt;z-index:251665408" filled="f" stroked="f" strokeweight="0">
            <v:stroke dashstyle="1 1" endcap="round"/>
            <v:textbox style="mso-next-textbox:#_x0000_s1041" inset="0,0,0,0">
              <w:txbxContent>
                <w:p w:rsidR="00F17246" w:rsidRDefault="00F17246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AD SOYAD:…………………………….</w:t>
                  </w:r>
                </w:p>
                <w:p w:rsidR="00F17246" w:rsidRDefault="00F17246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NO- SINIF:……………-  9 /…..</w:t>
                  </w:r>
                </w:p>
                <w:p w:rsidR="00F17246" w:rsidRDefault="00F17246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</w:p>
                <w:p w:rsidR="00F17246" w:rsidRDefault="00F17246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 w:rsidRPr="00E94AE2">
                    <w:rPr>
                      <w:rFonts w:ascii="Arial" w:hAnsi="Arial"/>
                      <w:sz w:val="16"/>
                      <w:szCs w:val="16"/>
                    </w:rPr>
                    <w:t>NOT:</w:t>
                  </w:r>
                </w:p>
                <w:p w:rsidR="00F17246" w:rsidRDefault="00F17246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Süre 1 ders saatidir.</w:t>
                  </w:r>
                </w:p>
                <w:p w:rsidR="00F17246" w:rsidRDefault="00F17246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Her sorunun doğru yanıtı 5 puandır.</w:t>
                  </w:r>
                </w:p>
                <w:p w:rsidR="00F17246" w:rsidRDefault="00F17246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Matematik Zümresi olarak</w:t>
                  </w:r>
                </w:p>
                <w:p w:rsidR="00F17246" w:rsidRPr="00E94AE2" w:rsidRDefault="00F17246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 xml:space="preserve"> BAŞARILAR dileriz.</w:t>
                  </w:r>
                </w:p>
              </w:txbxContent>
            </v:textbox>
          </v:shape>
        </w:pict>
      </w:r>
      <w:r w:rsidRPr="005F77CC">
        <w:rPr>
          <w:noProof/>
          <w:lang w:eastAsia="tr-TR"/>
        </w:rPr>
        <w:pict>
          <v:shape id="Resim 1" o:spid="_x0000_i1028" type="#_x0000_t75" style="width:103.5pt;height:335.25pt;visibility:visible">
            <v:imagedata r:id="rId24" o:title=""/>
          </v:shape>
        </w:pict>
      </w:r>
    </w:p>
    <w:p w:rsidR="00F17246" w:rsidRDefault="00F17246">
      <w:hyperlink r:id="rId25" w:history="1">
        <w:r w:rsidRPr="00AF6C98">
          <w:rPr>
            <w:rStyle w:val="Hyperlink"/>
          </w:rPr>
          <w:t>www.sorubak.com</w:t>
        </w:r>
      </w:hyperlink>
      <w:r>
        <w:t xml:space="preserve"> </w:t>
      </w:r>
    </w:p>
    <w:p w:rsidR="00F17246" w:rsidRDefault="00F17246"/>
    <w:p w:rsidR="00F17246" w:rsidRDefault="00F17246"/>
    <w:p w:rsidR="00F17246" w:rsidRDefault="00F17246"/>
    <w:p w:rsidR="00F17246" w:rsidRDefault="00F17246"/>
    <w:p w:rsidR="00F17246" w:rsidRDefault="00F17246"/>
    <w:sectPr w:rsidR="00F17246" w:rsidSect="00D149B0">
      <w:pgSz w:w="16838" w:h="11906" w:orient="landscape" w:code="9"/>
      <w:pgMar w:top="794" w:right="567" w:bottom="567" w:left="794" w:header="709" w:footer="709" w:gutter="0"/>
      <w:cols w:num="3" w:space="113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17246" w:rsidRDefault="00F17246" w:rsidP="00D149B0">
      <w:pPr>
        <w:spacing w:after="0" w:line="240" w:lineRule="auto"/>
      </w:pPr>
      <w:r>
        <w:separator/>
      </w:r>
    </w:p>
  </w:endnote>
  <w:endnote w:type="continuationSeparator" w:id="0">
    <w:p w:rsidR="00F17246" w:rsidRDefault="00F17246" w:rsidP="00D149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17246" w:rsidRDefault="00F17246" w:rsidP="00D149B0">
      <w:pPr>
        <w:spacing w:after="0" w:line="240" w:lineRule="auto"/>
      </w:pPr>
      <w:r>
        <w:separator/>
      </w:r>
    </w:p>
  </w:footnote>
  <w:footnote w:type="continuationSeparator" w:id="0">
    <w:p w:rsidR="00F17246" w:rsidRDefault="00F17246" w:rsidP="00D149B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149B0"/>
    <w:rsid w:val="00036DF6"/>
    <w:rsid w:val="000F58DA"/>
    <w:rsid w:val="0018070E"/>
    <w:rsid w:val="0026053B"/>
    <w:rsid w:val="00277CF5"/>
    <w:rsid w:val="0031388E"/>
    <w:rsid w:val="00391110"/>
    <w:rsid w:val="003A3ACE"/>
    <w:rsid w:val="003C6910"/>
    <w:rsid w:val="00454BF1"/>
    <w:rsid w:val="00482BCB"/>
    <w:rsid w:val="0055138B"/>
    <w:rsid w:val="005F77CC"/>
    <w:rsid w:val="006D597F"/>
    <w:rsid w:val="00916C19"/>
    <w:rsid w:val="009334B0"/>
    <w:rsid w:val="0095059D"/>
    <w:rsid w:val="00A04FF7"/>
    <w:rsid w:val="00AF6C98"/>
    <w:rsid w:val="00B87474"/>
    <w:rsid w:val="00C2270C"/>
    <w:rsid w:val="00C57AF7"/>
    <w:rsid w:val="00CE231D"/>
    <w:rsid w:val="00D149B0"/>
    <w:rsid w:val="00D40A5A"/>
    <w:rsid w:val="00E94AE2"/>
    <w:rsid w:val="00EF707D"/>
    <w:rsid w:val="00F17246"/>
    <w:rsid w:val="00F45BC9"/>
    <w:rsid w:val="00F53A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4BF1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rsid w:val="00D149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D149B0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D149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D149B0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D149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149B0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916C19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oleObject" Target="embeddings/oleObject2.bin"/><Relationship Id="rId18" Type="http://schemas.openxmlformats.org/officeDocument/2006/relationships/image" Target="media/image11.emf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4.emf"/><Relationship Id="rId7" Type="http://schemas.openxmlformats.org/officeDocument/2006/relationships/image" Target="media/image2.emf"/><Relationship Id="rId12" Type="http://schemas.openxmlformats.org/officeDocument/2006/relationships/image" Target="media/image6.wmf"/><Relationship Id="rId17" Type="http://schemas.openxmlformats.org/officeDocument/2006/relationships/image" Target="media/image10.emf"/><Relationship Id="rId25" Type="http://schemas.openxmlformats.org/officeDocument/2006/relationships/hyperlink" Target="http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emf"/><Relationship Id="rId24" Type="http://schemas.openxmlformats.org/officeDocument/2006/relationships/image" Target="media/image17.png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10" Type="http://schemas.openxmlformats.org/officeDocument/2006/relationships/image" Target="media/image4.emf"/><Relationship Id="rId19" Type="http://schemas.openxmlformats.org/officeDocument/2006/relationships/image" Target="media/image12.emf"/><Relationship Id="rId4" Type="http://schemas.openxmlformats.org/officeDocument/2006/relationships/footnotes" Target="footnote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140</TotalTime>
  <Pages>2</Pages>
  <Words>175</Words>
  <Characters>999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edanur</cp:lastModifiedBy>
  <cp:revision>5</cp:revision>
  <cp:lastPrinted>2010-05-27T00:09:00Z</cp:lastPrinted>
  <dcterms:created xsi:type="dcterms:W3CDTF">2010-05-26T21:14:00Z</dcterms:created>
  <dcterms:modified xsi:type="dcterms:W3CDTF">2011-02-08T10:33:00Z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