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657" w:rsidRDefault="00852657" w:rsidP="00325F83">
      <w:pPr>
        <w:jc w:val="center"/>
        <w:rPr>
          <w:rFonts w:ascii="Comic Sans MS" w:hAnsi="Comic Sans MS" w:cs="Times New Roman"/>
          <w:b/>
          <w:bCs/>
          <w:i/>
          <w:iCs/>
          <w:color w:val="auto"/>
          <w:szCs w:val="22"/>
        </w:rPr>
      </w:pPr>
    </w:p>
    <w:p w:rsidR="00852657" w:rsidRPr="00325F83" w:rsidRDefault="00852657" w:rsidP="00325F83">
      <w:pPr>
        <w:jc w:val="center"/>
        <w:rPr>
          <w:rFonts w:ascii="Comic Sans MS" w:hAnsi="Comic Sans MS" w:cs="Times New Roman"/>
          <w:b/>
          <w:bCs/>
          <w:i/>
          <w:iCs/>
          <w:color w:val="auto"/>
          <w:szCs w:val="22"/>
        </w:rPr>
      </w:pPr>
    </w:p>
    <w:p w:rsidR="00852657" w:rsidRPr="002F6935" w:rsidRDefault="00852657" w:rsidP="00325F83">
      <w:pPr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2F6935">
        <w:rPr>
          <w:rFonts w:ascii="Times New Roman" w:hAnsi="Times New Roman" w:cs="Times New Roman"/>
          <w:b/>
          <w:bCs/>
          <w:iCs/>
          <w:color w:val="auto"/>
          <w:sz w:val="24"/>
          <w:szCs w:val="24"/>
        </w:rPr>
        <w:t>GÜLŞEHİR ANADOLU LİSESİ</w:t>
      </w:r>
    </w:p>
    <w:p w:rsidR="00852657" w:rsidRPr="00325F83" w:rsidRDefault="00852657" w:rsidP="00325F83">
      <w:pPr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</w:p>
    <w:p w:rsidR="00852657" w:rsidRPr="00325F83" w:rsidRDefault="00852657" w:rsidP="00325F83">
      <w:pPr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………………</w:t>
      </w:r>
      <w:r w:rsidRPr="00325F83">
        <w:rPr>
          <w:rFonts w:ascii="Times New Roman" w:eastAsia="Arial Unicode MS" w:hAnsi="Times New Roman" w:cs="Times New Roman"/>
          <w:b/>
          <w:sz w:val="24"/>
          <w:szCs w:val="24"/>
        </w:rPr>
        <w:t xml:space="preserve"> EĞİTİM-</w:t>
      </w:r>
      <w:r>
        <w:rPr>
          <w:rFonts w:ascii="Times New Roman" w:eastAsia="Arial Unicode MS" w:hAnsi="Times New Roman" w:cs="Times New Roman"/>
          <w:b/>
          <w:sz w:val="24"/>
          <w:szCs w:val="24"/>
        </w:rPr>
        <w:t>Ö</w:t>
      </w:r>
      <w:r w:rsidRPr="00325F83">
        <w:rPr>
          <w:rFonts w:ascii="Times New Roman" w:eastAsia="Arial Unicode MS" w:hAnsi="Times New Roman" w:cs="Times New Roman"/>
          <w:b/>
          <w:sz w:val="24"/>
          <w:szCs w:val="24"/>
        </w:rPr>
        <w:t>ĞRETİM YILI</w:t>
      </w:r>
    </w:p>
    <w:p w:rsidR="00852657" w:rsidRDefault="00852657" w:rsidP="00325F83">
      <w:pPr>
        <w:jc w:val="center"/>
        <w:rPr>
          <w:rFonts w:ascii="Times New Roman" w:eastAsia="Arial Unicode MS" w:hAnsi="Times New Roman" w:cs="Times New Roman"/>
          <w:sz w:val="24"/>
          <w:szCs w:val="24"/>
        </w:rPr>
      </w:pPr>
      <w:r w:rsidRPr="00325F83">
        <w:rPr>
          <w:rFonts w:ascii="Times New Roman" w:eastAsia="Arial Unicode MS" w:hAnsi="Times New Roman" w:cs="Times New Roman"/>
          <w:b/>
          <w:sz w:val="24"/>
          <w:szCs w:val="24"/>
        </w:rPr>
        <w:t>9/</w:t>
      </w:r>
      <w:r>
        <w:rPr>
          <w:rFonts w:ascii="Times New Roman" w:eastAsia="Arial Unicode MS" w:hAnsi="Times New Roman" w:cs="Times New Roman"/>
          <w:b/>
          <w:sz w:val="24"/>
          <w:szCs w:val="24"/>
        </w:rPr>
        <w:t>A-</w:t>
      </w:r>
      <w:r w:rsidRPr="00325F83">
        <w:rPr>
          <w:rFonts w:ascii="Times New Roman" w:eastAsia="Arial Unicode MS" w:hAnsi="Times New Roman" w:cs="Times New Roman"/>
          <w:b/>
          <w:sz w:val="24"/>
          <w:szCs w:val="24"/>
        </w:rPr>
        <w:t>B SINIF</w:t>
      </w:r>
      <w:r>
        <w:rPr>
          <w:rFonts w:ascii="Times New Roman" w:eastAsia="Arial Unicode MS" w:hAnsi="Times New Roman" w:cs="Times New Roman"/>
          <w:b/>
          <w:sz w:val="24"/>
          <w:szCs w:val="24"/>
        </w:rPr>
        <w:t>LAR</w:t>
      </w:r>
      <w:r w:rsidRPr="00325F83">
        <w:rPr>
          <w:rFonts w:ascii="Times New Roman" w:eastAsia="Arial Unicode MS" w:hAnsi="Times New Roman" w:cs="Times New Roman"/>
          <w:b/>
          <w:sz w:val="24"/>
          <w:szCs w:val="24"/>
        </w:rPr>
        <w:t>I MATEMATİK DERSİ 1. DÖNEM 1. YAZILI SORULARI</w:t>
      </w:r>
      <w:r w:rsidRPr="00325F83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</w:p>
    <w:p w:rsidR="00852657" w:rsidRDefault="00852657" w:rsidP="00325F83">
      <w:pPr>
        <w:pStyle w:val="style2"/>
        <w:spacing w:before="0" w:beforeAutospacing="0" w:after="0" w:afterAutospacing="0"/>
        <w:jc w:val="right"/>
        <w:rPr>
          <w:rFonts w:ascii="Comic Sans MS" w:hAnsi="Comic Sans MS" w:cs="Arial"/>
          <w:color w:val="000000"/>
          <w:sz w:val="24"/>
          <w:szCs w:val="24"/>
        </w:rPr>
      </w:pPr>
      <w:r w:rsidRPr="00325F83">
        <w:rPr>
          <w:rFonts w:ascii="Comic Sans MS" w:hAnsi="Comic Sans MS" w:cs="Arial"/>
          <w:color w:val="000000"/>
          <w:sz w:val="24"/>
          <w:szCs w:val="24"/>
        </w:rPr>
        <w:t xml:space="preserve">                                                                               </w:t>
      </w:r>
    </w:p>
    <w:p w:rsidR="00852657" w:rsidRPr="00F72CA2" w:rsidRDefault="00852657" w:rsidP="00D50D60">
      <w:pPr>
        <w:pStyle w:val="style2"/>
        <w:spacing w:before="0" w:beforeAutospacing="0" w:after="0" w:afterAutospacing="0"/>
        <w:rPr>
          <w:rFonts w:ascii="Comic Sans MS" w:hAnsi="Comic Sans MS" w:cs="Arial"/>
          <w:b w:val="0"/>
          <w:color w:val="000000"/>
          <w:sz w:val="24"/>
          <w:szCs w:val="24"/>
        </w:rPr>
      </w:pPr>
      <w:r w:rsidRPr="00D50D60">
        <w:rPr>
          <w:rFonts w:ascii="Comic Sans MS" w:hAnsi="Comic Sans MS" w:cs="Arial"/>
          <w:b w:val="0"/>
          <w:color w:val="000000"/>
          <w:sz w:val="24"/>
          <w:szCs w:val="24"/>
        </w:rPr>
        <w:t>Adı-soyadı:</w:t>
      </w:r>
      <w:r>
        <w:rPr>
          <w:rFonts w:ascii="Comic Sans MS" w:hAnsi="Comic Sans MS" w:cs="Arial"/>
          <w:color w:val="000000"/>
          <w:sz w:val="24"/>
          <w:szCs w:val="24"/>
        </w:rPr>
        <w:t xml:space="preserve">                                                                          </w:t>
      </w:r>
      <w:r w:rsidRPr="00F72CA2">
        <w:rPr>
          <w:rFonts w:ascii="Comic Sans MS" w:hAnsi="Comic Sans MS" w:cs="Arial"/>
          <w:b w:val="0"/>
          <w:color w:val="000000"/>
          <w:sz w:val="24"/>
          <w:szCs w:val="24"/>
        </w:rPr>
        <w:t xml:space="preserve">Bilmelisin ki ...  </w:t>
      </w:r>
    </w:p>
    <w:p w:rsidR="00852657" w:rsidRPr="00F72CA2" w:rsidRDefault="00852657" w:rsidP="00325F83">
      <w:pPr>
        <w:pStyle w:val="style2"/>
        <w:spacing w:before="0" w:beforeAutospacing="0" w:after="0" w:afterAutospacing="0"/>
        <w:rPr>
          <w:rFonts w:ascii="Comic Sans MS" w:hAnsi="Comic Sans MS" w:cs="Arial"/>
          <w:b w:val="0"/>
          <w:color w:val="000000"/>
          <w:sz w:val="24"/>
          <w:szCs w:val="24"/>
        </w:rPr>
      </w:pPr>
      <w:r>
        <w:rPr>
          <w:rFonts w:ascii="Comic Sans MS" w:hAnsi="Comic Sans MS" w:cs="Arial"/>
          <w:b w:val="0"/>
          <w:color w:val="000000"/>
          <w:sz w:val="24"/>
          <w:szCs w:val="24"/>
        </w:rPr>
        <w:t xml:space="preserve">No:             </w:t>
      </w:r>
      <w:r w:rsidRPr="00F72CA2">
        <w:rPr>
          <w:rFonts w:ascii="Comic Sans MS" w:hAnsi="Comic Sans MS" w:cs="Arial"/>
          <w:b w:val="0"/>
          <w:color w:val="000000"/>
          <w:sz w:val="24"/>
          <w:szCs w:val="24"/>
        </w:rPr>
        <w:t xml:space="preserve">  </w:t>
      </w:r>
      <w:r>
        <w:rPr>
          <w:rFonts w:ascii="Comic Sans MS" w:hAnsi="Comic Sans MS" w:cs="Arial"/>
          <w:b w:val="0"/>
          <w:color w:val="000000"/>
          <w:sz w:val="24"/>
          <w:szCs w:val="24"/>
        </w:rPr>
        <w:t xml:space="preserve"> </w:t>
      </w:r>
      <w:r w:rsidRPr="00F72CA2">
        <w:rPr>
          <w:rFonts w:ascii="Comic Sans MS" w:hAnsi="Comic Sans MS" w:cs="Arial"/>
          <w:b w:val="0"/>
          <w:color w:val="000000"/>
          <w:sz w:val="24"/>
          <w:szCs w:val="24"/>
        </w:rPr>
        <w:t xml:space="preserve">Her problem </w:t>
      </w:r>
      <w:r>
        <w:rPr>
          <w:rFonts w:ascii="Comic Sans MS" w:hAnsi="Comic Sans MS" w:cs="Arial"/>
          <w:b w:val="0"/>
          <w:color w:val="000000"/>
          <w:sz w:val="24"/>
          <w:szCs w:val="24"/>
        </w:rPr>
        <w:t>kendi içinde bir fırsat saklar.</w:t>
      </w:r>
      <w:r w:rsidRPr="00F72CA2">
        <w:rPr>
          <w:rFonts w:ascii="Comic Sans MS" w:hAnsi="Comic Sans MS" w:cs="Arial"/>
          <w:b w:val="0"/>
          <w:color w:val="000000"/>
          <w:sz w:val="24"/>
          <w:szCs w:val="24"/>
        </w:rPr>
        <w:t>Ve problem, fırsatın yanında cüce kalır.</w:t>
      </w:r>
    </w:p>
    <w:p w:rsidR="00852657" w:rsidRPr="00F72CA2" w:rsidRDefault="00852657" w:rsidP="00043C82">
      <w:pPr>
        <w:rPr>
          <w:rFonts w:ascii="Times New Roman" w:eastAsia="Arial Unicode MS" w:hAnsi="Times New Roman" w:cs="Times New Roman"/>
          <w:i/>
          <w:szCs w:val="24"/>
        </w:rPr>
      </w:pPr>
    </w:p>
    <w:p w:rsidR="00852657" w:rsidRDefault="00852657" w:rsidP="00043C82">
      <w:pPr>
        <w:rPr>
          <w:rFonts w:ascii="Times New Roman" w:eastAsia="Arial Unicode MS" w:hAnsi="Times New Roman" w:cs="Times New Roman"/>
          <w:i/>
          <w:szCs w:val="22"/>
        </w:rPr>
        <w:sectPr w:rsidR="00852657" w:rsidSect="00325F83">
          <w:type w:val="continuous"/>
          <w:pgSz w:w="11906" w:h="16838" w:code="9"/>
          <w:pgMar w:top="0" w:right="566" w:bottom="540" w:left="709" w:header="709" w:footer="709" w:gutter="0"/>
          <w:cols w:sep="1" w:space="708"/>
          <w:docGrid w:linePitch="360"/>
        </w:sectPr>
      </w:pPr>
    </w:p>
    <w:p w:rsidR="00852657" w:rsidRPr="004B25F3" w:rsidRDefault="00852657" w:rsidP="004B25F3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4B25F3">
        <w:rPr>
          <w:rFonts w:ascii="Times New Roman" w:hAnsi="Times New Roman" w:cs="Times New Roman"/>
          <w:sz w:val="30"/>
          <w:szCs w:val="30"/>
        </w:rPr>
        <w:t>(p</w:t>
      </w:r>
      <w:r w:rsidRPr="004B25F3">
        <w:rPr>
          <w:rFonts w:ascii="Times New Roman" w:hAnsi="Times New Roman" w:cs="Times New Roman"/>
          <w:sz w:val="30"/>
          <w:szCs w:val="30"/>
        </w:rPr>
        <w:sym w:font="Symbol" w:char="F0D9"/>
      </w:r>
      <w:r w:rsidRPr="004B25F3">
        <w:rPr>
          <w:rFonts w:ascii="Times New Roman" w:hAnsi="Times New Roman" w:cs="Times New Roman"/>
          <w:sz w:val="30"/>
          <w:szCs w:val="30"/>
        </w:rPr>
        <w:t>q</w:t>
      </w:r>
      <w:r w:rsidRPr="004B25F3">
        <w:rPr>
          <w:rFonts w:ascii="Times New Roman" w:hAnsi="Times New Roman" w:cs="Times New Roman"/>
          <w:sz w:val="30"/>
          <w:szCs w:val="30"/>
        </w:rPr>
        <w:sym w:font="Symbol" w:char="F0A2"/>
      </w:r>
      <w:r w:rsidRPr="004B25F3">
        <w:rPr>
          <w:rFonts w:ascii="Times New Roman" w:hAnsi="Times New Roman" w:cs="Times New Roman"/>
          <w:sz w:val="30"/>
          <w:szCs w:val="30"/>
        </w:rPr>
        <w:t xml:space="preserve">) </w:t>
      </w:r>
      <w:r w:rsidRPr="004B25F3">
        <w:rPr>
          <w:rFonts w:ascii="Times New Roman" w:hAnsi="Times New Roman" w:cs="Times New Roman"/>
          <w:sz w:val="30"/>
          <w:szCs w:val="30"/>
        </w:rPr>
        <w:sym w:font="Symbol" w:char="F0DE"/>
      </w:r>
      <w:r w:rsidRPr="004B25F3">
        <w:rPr>
          <w:rFonts w:ascii="Times New Roman" w:hAnsi="Times New Roman" w:cs="Times New Roman"/>
          <w:sz w:val="30"/>
          <w:szCs w:val="30"/>
        </w:rPr>
        <w:t xml:space="preserve"> (p</w:t>
      </w:r>
      <w:r w:rsidRPr="004B25F3">
        <w:rPr>
          <w:rFonts w:ascii="Times New Roman" w:hAnsi="Times New Roman" w:cs="Times New Roman"/>
          <w:sz w:val="30"/>
          <w:szCs w:val="30"/>
        </w:rPr>
        <w:sym w:font="Symbol" w:char="F0DE"/>
      </w:r>
      <w:r w:rsidRPr="004B25F3">
        <w:rPr>
          <w:rFonts w:ascii="Times New Roman" w:hAnsi="Times New Roman" w:cs="Times New Roman"/>
          <w:sz w:val="30"/>
          <w:szCs w:val="30"/>
        </w:rPr>
        <w:t>q)</w:t>
      </w:r>
      <w:r w:rsidRPr="004B25F3">
        <w:rPr>
          <w:rFonts w:ascii="Times New Roman" w:hAnsi="Times New Roman" w:cs="Times New Roman"/>
          <w:sz w:val="30"/>
          <w:szCs w:val="30"/>
        </w:rPr>
        <w:sym w:font="Symbol" w:char="F0A2"/>
      </w:r>
      <w:r w:rsidRPr="004B25F3">
        <w:rPr>
          <w:rFonts w:ascii="Times New Roman" w:hAnsi="Times New Roman" w:cs="Times New Roman"/>
          <w:sz w:val="30"/>
          <w:szCs w:val="30"/>
        </w:rPr>
        <w:t xml:space="preserve">      </w:t>
      </w:r>
    </w:p>
    <w:p w:rsidR="00852657" w:rsidRPr="00372D6A" w:rsidRDefault="00852657" w:rsidP="00043C82">
      <w:pPr>
        <w:rPr>
          <w:rFonts w:ascii="Times New Roman" w:eastAsia="Arial Unicode MS" w:hAnsi="Times New Roman" w:cs="Times New Roman"/>
          <w:i/>
          <w:sz w:val="28"/>
          <w:szCs w:val="28"/>
        </w:rPr>
      </w:pPr>
      <w:r w:rsidRPr="00372D6A">
        <w:rPr>
          <w:rFonts w:ascii="Times New Roman" w:hAnsi="Times New Roman" w:cs="Times New Roman"/>
          <w:sz w:val="28"/>
          <w:szCs w:val="28"/>
        </w:rPr>
        <w:t>önermesinin bir totoloji olduğunu ispat ediniz</w:t>
      </w:r>
      <w:r>
        <w:rPr>
          <w:rFonts w:ascii="Times New Roman" w:hAnsi="Times New Roman" w:cs="Times New Roman"/>
          <w:sz w:val="28"/>
          <w:szCs w:val="28"/>
        </w:rPr>
        <w:t>.(tablo kullanmadan)</w:t>
      </w:r>
    </w:p>
    <w:p w:rsidR="00852657" w:rsidRPr="00372D6A" w:rsidRDefault="00852657" w:rsidP="00043C82">
      <w:pPr>
        <w:rPr>
          <w:rFonts w:ascii="Times New Roman" w:eastAsia="Arial Unicode MS" w:hAnsi="Times New Roman" w:cs="Times New Roman"/>
          <w:i/>
          <w:sz w:val="28"/>
          <w:szCs w:val="28"/>
        </w:rPr>
      </w:pPr>
    </w:p>
    <w:p w:rsidR="00852657" w:rsidRDefault="00852657" w:rsidP="00043C82">
      <w:pPr>
        <w:rPr>
          <w:rFonts w:ascii="Times New Roman" w:eastAsia="Arial Unicode MS" w:hAnsi="Times New Roman" w:cs="Times New Roman"/>
          <w:i/>
          <w:szCs w:val="22"/>
        </w:rPr>
      </w:pPr>
    </w:p>
    <w:p w:rsidR="00852657" w:rsidRDefault="00852657" w:rsidP="00043C82">
      <w:pPr>
        <w:rPr>
          <w:rFonts w:ascii="Times New Roman" w:eastAsia="Arial Unicode MS" w:hAnsi="Times New Roman" w:cs="Times New Roman"/>
          <w:i/>
          <w:szCs w:val="22"/>
        </w:rPr>
      </w:pPr>
    </w:p>
    <w:p w:rsidR="00852657" w:rsidRDefault="00852657" w:rsidP="00043C82">
      <w:pPr>
        <w:rPr>
          <w:rFonts w:ascii="Times New Roman" w:eastAsia="Arial Unicode MS" w:hAnsi="Times New Roman" w:cs="Times New Roman"/>
          <w:i/>
          <w:szCs w:val="22"/>
        </w:rPr>
      </w:pPr>
    </w:p>
    <w:p w:rsidR="00852657" w:rsidRDefault="00852657" w:rsidP="00043C82">
      <w:pPr>
        <w:rPr>
          <w:rFonts w:ascii="Times New Roman" w:eastAsia="Arial Unicode MS" w:hAnsi="Times New Roman" w:cs="Times New Roman"/>
          <w:i/>
          <w:szCs w:val="22"/>
        </w:rPr>
      </w:pPr>
    </w:p>
    <w:p w:rsidR="00852657" w:rsidRDefault="00852657" w:rsidP="00043C82">
      <w:pPr>
        <w:rPr>
          <w:rFonts w:ascii="Times New Roman" w:eastAsia="Arial Unicode MS" w:hAnsi="Times New Roman" w:cs="Times New Roman"/>
          <w:i/>
          <w:szCs w:val="22"/>
        </w:rPr>
      </w:pPr>
    </w:p>
    <w:p w:rsidR="00852657" w:rsidRDefault="00852657" w:rsidP="00043C82">
      <w:pPr>
        <w:rPr>
          <w:rFonts w:ascii="Times New Roman" w:eastAsia="Arial Unicode MS" w:hAnsi="Times New Roman" w:cs="Times New Roman"/>
          <w:i/>
          <w:szCs w:val="22"/>
        </w:rPr>
      </w:pPr>
    </w:p>
    <w:p w:rsidR="00852657" w:rsidRDefault="00852657" w:rsidP="004B25F3">
      <w:pPr>
        <w:rPr>
          <w:bCs/>
        </w:rPr>
      </w:pPr>
    </w:p>
    <w:p w:rsidR="00852657" w:rsidRDefault="00852657" w:rsidP="004B25F3">
      <w:pPr>
        <w:rPr>
          <w:bCs/>
        </w:rPr>
      </w:pPr>
    </w:p>
    <w:p w:rsidR="00852657" w:rsidRDefault="00852657" w:rsidP="004B25F3">
      <w:pPr>
        <w:rPr>
          <w:bCs/>
        </w:rPr>
      </w:pPr>
    </w:p>
    <w:p w:rsidR="00852657" w:rsidRDefault="00852657" w:rsidP="004B25F3">
      <w:pPr>
        <w:rPr>
          <w:bCs/>
        </w:rPr>
      </w:pPr>
    </w:p>
    <w:p w:rsidR="00852657" w:rsidRDefault="00852657" w:rsidP="004B25F3">
      <w:pPr>
        <w:rPr>
          <w:bCs/>
        </w:rPr>
      </w:pPr>
    </w:p>
    <w:p w:rsidR="00852657" w:rsidRDefault="00852657" w:rsidP="004B25F3">
      <w:pPr>
        <w:rPr>
          <w:bCs/>
        </w:rPr>
      </w:pPr>
    </w:p>
    <w:p w:rsidR="00852657" w:rsidRDefault="00852657" w:rsidP="004B25F3">
      <w:pPr>
        <w:rPr>
          <w:bCs/>
        </w:rPr>
      </w:pPr>
    </w:p>
    <w:p w:rsidR="00852657" w:rsidRDefault="00852657" w:rsidP="004B25F3">
      <w:pPr>
        <w:rPr>
          <w:bCs/>
        </w:rPr>
      </w:pPr>
    </w:p>
    <w:p w:rsidR="00852657" w:rsidRDefault="00852657" w:rsidP="004B25F3">
      <w:pPr>
        <w:rPr>
          <w:bCs/>
        </w:rPr>
      </w:pPr>
    </w:p>
    <w:p w:rsidR="00852657" w:rsidRPr="004B25F3" w:rsidRDefault="00852657" w:rsidP="004B25F3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25F3">
        <w:rPr>
          <w:rFonts w:ascii="Times New Roman" w:hAnsi="Times New Roman" w:cs="Times New Roman"/>
          <w:sz w:val="28"/>
          <w:szCs w:val="28"/>
        </w:rPr>
        <w:t xml:space="preserve">p: 2&lt;5                                           </w:t>
      </w:r>
    </w:p>
    <w:p w:rsidR="00852657" w:rsidRPr="004B25F3" w:rsidRDefault="00852657" w:rsidP="004B25F3">
      <w:pPr>
        <w:pStyle w:val="ListParagraph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25F3">
        <w:rPr>
          <w:rFonts w:ascii="Times New Roman" w:hAnsi="Times New Roman" w:cs="Times New Roman"/>
          <w:sz w:val="28"/>
          <w:szCs w:val="28"/>
        </w:rPr>
        <w:t>q: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25F3">
        <w:rPr>
          <w:rFonts w:ascii="Times New Roman" w:hAnsi="Times New Roman" w:cs="Times New Roman"/>
          <w:sz w:val="28"/>
          <w:szCs w:val="28"/>
        </w:rPr>
        <w:t>Ankara,Doğu Anadolu bölgesindedir.</w:t>
      </w:r>
    </w:p>
    <w:p w:rsidR="00852657" w:rsidRPr="004B25F3" w:rsidRDefault="00852657" w:rsidP="004B25F3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4B25F3">
        <w:rPr>
          <w:rFonts w:ascii="Times New Roman" w:hAnsi="Times New Roman" w:cs="Times New Roman"/>
          <w:sz w:val="28"/>
          <w:szCs w:val="28"/>
        </w:rPr>
        <w:t>r: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25F3">
        <w:rPr>
          <w:rFonts w:ascii="Times New Roman" w:hAnsi="Times New Roman" w:cs="Times New Roman"/>
          <w:sz w:val="28"/>
          <w:szCs w:val="28"/>
        </w:rPr>
        <w:t>Bir hafta yedi gündür.</w:t>
      </w:r>
    </w:p>
    <w:p w:rsidR="00852657" w:rsidRPr="004B25F3" w:rsidRDefault="00852657" w:rsidP="004B25F3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ö</w:t>
      </w:r>
      <w:r w:rsidRPr="004B25F3">
        <w:rPr>
          <w:rFonts w:ascii="Times New Roman" w:hAnsi="Times New Roman" w:cs="Times New Roman"/>
          <w:bCs/>
          <w:sz w:val="28"/>
          <w:szCs w:val="28"/>
        </w:rPr>
        <w:t>nermelerine g</w:t>
      </w:r>
      <w:r>
        <w:rPr>
          <w:rFonts w:ascii="Times New Roman" w:hAnsi="Times New Roman" w:cs="Times New Roman"/>
          <w:bCs/>
          <w:sz w:val="28"/>
          <w:szCs w:val="28"/>
        </w:rPr>
        <w:t>ö</w:t>
      </w:r>
      <w:r w:rsidRPr="004B25F3">
        <w:rPr>
          <w:rFonts w:ascii="Times New Roman" w:hAnsi="Times New Roman" w:cs="Times New Roman"/>
          <w:bCs/>
          <w:sz w:val="28"/>
          <w:szCs w:val="28"/>
        </w:rPr>
        <w:t xml:space="preserve">re aşağıdaki bileşik </w:t>
      </w:r>
      <w:r>
        <w:rPr>
          <w:rFonts w:ascii="Times New Roman" w:hAnsi="Times New Roman" w:cs="Times New Roman"/>
          <w:bCs/>
          <w:sz w:val="28"/>
          <w:szCs w:val="28"/>
        </w:rPr>
        <w:t>ö</w:t>
      </w:r>
      <w:r w:rsidRPr="004B25F3">
        <w:rPr>
          <w:rFonts w:ascii="Times New Roman" w:hAnsi="Times New Roman" w:cs="Times New Roman"/>
          <w:bCs/>
          <w:sz w:val="28"/>
          <w:szCs w:val="28"/>
        </w:rPr>
        <w:t>nermelerin doğruluk değerlerini bulunuz.</w:t>
      </w:r>
    </w:p>
    <w:p w:rsidR="00852657" w:rsidRPr="00E60DB8" w:rsidRDefault="00852657" w:rsidP="00E60DB8">
      <w:pPr>
        <w:pStyle w:val="ListParagraph"/>
        <w:numPr>
          <w:ilvl w:val="0"/>
          <w:numId w:val="41"/>
        </w:numPr>
        <w:rPr>
          <w:rFonts w:ascii="Times New Roman" w:hAnsi="Times New Roman" w:cs="Times New Roman"/>
          <w:sz w:val="28"/>
          <w:szCs w:val="28"/>
        </w:rPr>
      </w:pPr>
      <w:r w:rsidRPr="00E60DB8">
        <w:rPr>
          <w:rFonts w:ascii="Times New Roman" w:hAnsi="Times New Roman" w:cs="Times New Roman"/>
          <w:sz w:val="28"/>
          <w:szCs w:val="28"/>
        </w:rPr>
        <w:t>(pΛq)</w:t>
      </w:r>
      <w:r w:rsidRPr="004B25F3">
        <w:rPr>
          <w:szCs w:val="22"/>
        </w:rPr>
        <w:sym w:font="Symbol" w:char="F0DE"/>
      </w:r>
      <w:r w:rsidRPr="00E60DB8">
        <w:rPr>
          <w:rFonts w:ascii="Times New Roman" w:hAnsi="Times New Roman" w:cs="Times New Roman"/>
          <w:sz w:val="28"/>
          <w:szCs w:val="28"/>
        </w:rPr>
        <w:t xml:space="preserve">r  </w:t>
      </w:r>
    </w:p>
    <w:p w:rsidR="00852657" w:rsidRDefault="00852657" w:rsidP="00E60DB8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852657" w:rsidRPr="00E60DB8" w:rsidRDefault="00852657" w:rsidP="00E60DB8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852657" w:rsidRPr="00E60DB8" w:rsidRDefault="00852657" w:rsidP="00E60DB8">
      <w:pPr>
        <w:pStyle w:val="ListParagraph"/>
        <w:numPr>
          <w:ilvl w:val="0"/>
          <w:numId w:val="41"/>
        </w:numPr>
        <w:rPr>
          <w:rFonts w:ascii="Times New Roman" w:hAnsi="Times New Roman" w:cs="Times New Roman"/>
          <w:sz w:val="28"/>
          <w:szCs w:val="28"/>
        </w:rPr>
      </w:pPr>
      <w:r w:rsidRPr="00E60DB8">
        <w:rPr>
          <w:rFonts w:ascii="Times New Roman" w:hAnsi="Times New Roman" w:cs="Times New Roman"/>
          <w:sz w:val="28"/>
          <w:szCs w:val="28"/>
        </w:rPr>
        <w:t>(p</w:t>
      </w:r>
      <w:r w:rsidRPr="004B25F3">
        <w:rPr>
          <w:szCs w:val="22"/>
        </w:rPr>
        <w:sym w:font="Symbol" w:char="F0DA"/>
      </w:r>
      <w:r w:rsidRPr="00E60DB8">
        <w:rPr>
          <w:rFonts w:ascii="Times New Roman" w:hAnsi="Times New Roman" w:cs="Times New Roman"/>
          <w:sz w:val="28"/>
          <w:szCs w:val="28"/>
        </w:rPr>
        <w:t>r)Λ(p’</w:t>
      </w:r>
      <w:r w:rsidRPr="004B25F3">
        <w:rPr>
          <w:szCs w:val="22"/>
        </w:rPr>
        <w:sym w:font="Symbol" w:char="F0DA"/>
      </w:r>
      <w:r w:rsidRPr="00E60DB8">
        <w:rPr>
          <w:rFonts w:ascii="Times New Roman" w:hAnsi="Times New Roman" w:cs="Times New Roman"/>
          <w:sz w:val="28"/>
          <w:szCs w:val="28"/>
        </w:rPr>
        <w:t xml:space="preserve">q)  </w:t>
      </w:r>
    </w:p>
    <w:p w:rsidR="00852657" w:rsidRPr="00E60DB8" w:rsidRDefault="00852657" w:rsidP="00E60DB8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852657" w:rsidRPr="00E60DB8" w:rsidRDefault="00852657" w:rsidP="00E60DB8">
      <w:pPr>
        <w:pStyle w:val="ListParagraph"/>
        <w:rPr>
          <w:rFonts w:ascii="Times New Roman" w:hAnsi="Times New Roman" w:cs="Times New Roman"/>
          <w:sz w:val="28"/>
          <w:szCs w:val="28"/>
        </w:rPr>
      </w:pPr>
      <w:r w:rsidRPr="00E60DB8"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852657" w:rsidRDefault="00852657" w:rsidP="00E60DB8">
      <w:pPr>
        <w:pStyle w:val="ListParagraph"/>
        <w:numPr>
          <w:ilvl w:val="0"/>
          <w:numId w:val="41"/>
        </w:numPr>
        <w:rPr>
          <w:rFonts w:ascii="Times New Roman" w:hAnsi="Times New Roman" w:cs="Times New Roman"/>
          <w:sz w:val="28"/>
          <w:szCs w:val="28"/>
        </w:rPr>
      </w:pPr>
      <w:r w:rsidRPr="00E60DB8">
        <w:rPr>
          <w:rFonts w:ascii="Times New Roman" w:hAnsi="Times New Roman" w:cs="Times New Roman"/>
          <w:sz w:val="28"/>
          <w:szCs w:val="28"/>
        </w:rPr>
        <w:t>p’</w:t>
      </w:r>
      <w:r w:rsidRPr="004B25F3">
        <w:rPr>
          <w:szCs w:val="22"/>
        </w:rPr>
        <w:sym w:font="Symbol" w:char="F0DA"/>
      </w:r>
      <w:r w:rsidRPr="00E60DB8">
        <w:rPr>
          <w:rFonts w:ascii="Times New Roman" w:hAnsi="Times New Roman" w:cs="Times New Roman"/>
          <w:sz w:val="28"/>
          <w:szCs w:val="28"/>
        </w:rPr>
        <w:t>(p</w:t>
      </w:r>
      <w:r w:rsidRPr="004B25F3">
        <w:rPr>
          <w:szCs w:val="22"/>
        </w:rPr>
        <w:sym w:font="Symbol" w:char="F0DA"/>
      </w:r>
      <w:r w:rsidRPr="00E60DB8">
        <w:rPr>
          <w:rFonts w:ascii="Times New Roman" w:hAnsi="Times New Roman" w:cs="Times New Roman"/>
          <w:sz w:val="28"/>
          <w:szCs w:val="28"/>
        </w:rPr>
        <w:t>r’)’</w:t>
      </w:r>
    </w:p>
    <w:p w:rsidR="00852657" w:rsidRPr="00E60DB8" w:rsidRDefault="00852657" w:rsidP="00E60DB8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852657" w:rsidRPr="00E60DB8" w:rsidRDefault="00852657" w:rsidP="00E60DB8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852657" w:rsidRPr="00E60DB8" w:rsidRDefault="00852657" w:rsidP="00E60DB8">
      <w:pPr>
        <w:pStyle w:val="ListParagraph"/>
        <w:numPr>
          <w:ilvl w:val="0"/>
          <w:numId w:val="41"/>
        </w:numPr>
        <w:rPr>
          <w:rFonts w:ascii="Times New Roman" w:hAnsi="Times New Roman" w:cs="Times New Roman"/>
          <w:sz w:val="28"/>
          <w:szCs w:val="28"/>
        </w:rPr>
      </w:pPr>
      <w:r w:rsidRPr="00E60DB8">
        <w:rPr>
          <w:rFonts w:ascii="Times New Roman" w:hAnsi="Times New Roman" w:cs="Times New Roman"/>
          <w:sz w:val="28"/>
          <w:szCs w:val="28"/>
        </w:rPr>
        <w:t>[(pΛr)’</w:t>
      </w:r>
      <w:r w:rsidRPr="004B25F3">
        <w:rPr>
          <w:szCs w:val="22"/>
        </w:rPr>
        <w:sym w:font="Symbol" w:char="F0DE"/>
      </w:r>
      <w:r w:rsidRPr="00E60DB8">
        <w:rPr>
          <w:rFonts w:ascii="Times New Roman" w:hAnsi="Times New Roman" w:cs="Times New Roman"/>
          <w:sz w:val="28"/>
          <w:szCs w:val="28"/>
        </w:rPr>
        <w:t>[(p</w:t>
      </w:r>
      <w:r w:rsidRPr="004B25F3">
        <w:rPr>
          <w:szCs w:val="22"/>
        </w:rPr>
        <w:sym w:font="Symbol" w:char="F0DA"/>
      </w:r>
      <w:r w:rsidRPr="00E60DB8">
        <w:rPr>
          <w:rFonts w:ascii="Times New Roman" w:hAnsi="Times New Roman" w:cs="Times New Roman"/>
          <w:sz w:val="28"/>
          <w:szCs w:val="28"/>
        </w:rPr>
        <w:t>q) Λ(p</w:t>
      </w:r>
      <w:r w:rsidRPr="004B25F3">
        <w:rPr>
          <w:szCs w:val="22"/>
        </w:rPr>
        <w:sym w:font="Symbol" w:char="F0DE"/>
      </w:r>
      <w:r w:rsidRPr="00E60DB8">
        <w:rPr>
          <w:rFonts w:ascii="Times New Roman" w:hAnsi="Times New Roman" w:cs="Times New Roman"/>
          <w:sz w:val="28"/>
          <w:szCs w:val="28"/>
        </w:rPr>
        <w:t xml:space="preserve">r)’]    </w:t>
      </w:r>
    </w:p>
    <w:p w:rsidR="00852657" w:rsidRPr="00E60DB8" w:rsidRDefault="00852657" w:rsidP="00E60DB8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852657" w:rsidRPr="00E60DB8" w:rsidRDefault="00852657" w:rsidP="00E60DB8">
      <w:pPr>
        <w:pStyle w:val="ListParagraph"/>
        <w:rPr>
          <w:rFonts w:ascii="Times New Roman" w:hAnsi="Times New Roman" w:cs="Times New Roman"/>
          <w:sz w:val="28"/>
          <w:szCs w:val="28"/>
        </w:rPr>
      </w:pPr>
      <w:r w:rsidRPr="00E60DB8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852657" w:rsidRDefault="00852657" w:rsidP="004B25F3">
      <w:pPr>
        <w:rPr>
          <w:bCs/>
        </w:rPr>
      </w:pPr>
    </w:p>
    <w:p w:rsidR="00852657" w:rsidRDefault="00852657" w:rsidP="004B25F3">
      <w:pPr>
        <w:rPr>
          <w:bCs/>
        </w:rPr>
      </w:pPr>
    </w:p>
    <w:p w:rsidR="00852657" w:rsidRDefault="00852657" w:rsidP="004B25F3">
      <w:pPr>
        <w:rPr>
          <w:bCs/>
        </w:rPr>
      </w:pPr>
    </w:p>
    <w:p w:rsidR="00852657" w:rsidRDefault="00852657" w:rsidP="004B25F3">
      <w:pPr>
        <w:rPr>
          <w:bCs/>
        </w:rPr>
      </w:pPr>
    </w:p>
    <w:p w:rsidR="00852657" w:rsidRDefault="00852657" w:rsidP="004B25F3">
      <w:pPr>
        <w:rPr>
          <w:bCs/>
        </w:rPr>
      </w:pPr>
    </w:p>
    <w:p w:rsidR="00852657" w:rsidRDefault="00852657" w:rsidP="004B25F3">
      <w:pPr>
        <w:rPr>
          <w:bCs/>
        </w:rPr>
      </w:pPr>
    </w:p>
    <w:p w:rsidR="00852657" w:rsidRDefault="00852657" w:rsidP="004B25F3">
      <w:pPr>
        <w:rPr>
          <w:bCs/>
        </w:rPr>
      </w:pPr>
    </w:p>
    <w:p w:rsidR="00852657" w:rsidRDefault="00852657" w:rsidP="004B25F3">
      <w:pPr>
        <w:rPr>
          <w:bCs/>
        </w:rPr>
      </w:pPr>
    </w:p>
    <w:p w:rsidR="00852657" w:rsidRPr="004B25F3" w:rsidRDefault="00852657" w:rsidP="00BA63B9">
      <w:pPr>
        <w:pStyle w:val="ListParagraph"/>
        <w:numPr>
          <w:ilvl w:val="0"/>
          <w:numId w:val="40"/>
        </w:numPr>
        <w:rPr>
          <w:bCs/>
        </w:rPr>
      </w:pPr>
      <w:r>
        <w:rPr>
          <w:bCs/>
        </w:rPr>
        <w:t xml:space="preserve"> a.) </w:t>
      </w:r>
      <w:r w:rsidRPr="004B25F3">
        <w:rPr>
          <w:bCs/>
        </w:rPr>
        <w:t>Aşağıdaki önermelerin doğruluk değerlerini sebebini açıklayarak yazınız.</w:t>
      </w:r>
    </w:p>
    <w:p w:rsidR="00852657" w:rsidRDefault="00852657" w:rsidP="00BA63B9">
      <w:pPr>
        <w:ind w:left="360"/>
        <w:rPr>
          <w:bCs/>
        </w:rPr>
      </w:pPr>
    </w:p>
    <w:p w:rsidR="00852657" w:rsidRPr="00BA63B9" w:rsidRDefault="00852657" w:rsidP="00BA63B9">
      <w:pPr>
        <w:rPr>
          <w:rFonts w:ascii="Times New Roman" w:hAnsi="Times New Roman" w:cs="Times New Roman"/>
          <w:bCs/>
          <w:sz w:val="28"/>
          <w:szCs w:val="28"/>
        </w:rPr>
      </w:pPr>
      <w:r w:rsidRPr="004B25F3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400081">
        <w:rPr>
          <w:rFonts w:ascii="Times New Roman" w:hAnsi="Times New Roman" w:cs="Times New Roman"/>
          <w:bCs/>
          <w:sz w:val="28"/>
          <w:szCs w:val="28"/>
        </w:rPr>
        <w:fldChar w:fldCharType="begin"/>
      </w:r>
      <w:r w:rsidRPr="00400081">
        <w:rPr>
          <w:rFonts w:ascii="Times New Roman" w:hAnsi="Times New Roman" w:cs="Times New Roman"/>
          <w:bCs/>
          <w:sz w:val="28"/>
          <w:szCs w:val="28"/>
        </w:rPr>
        <w:instrText xml:space="preserve"> QUOTE </w:instrText>
      </w:r>
      <w:r w:rsidRPr="00400081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2.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8&quot;/&gt;&lt;w:stylePaneFormatFilter w:val=&quot;3F01&quot;/&gt;&lt;w:defaultTabStop w:val=&quot;708&quot;/&gt;&lt;w:hyphenationZone w:val=&quot;425&quot;/&gt;&lt;w:drawingGridHorizontalSpacing w:val=&quot;110&quot;/&gt;&lt;w:displayHorizontalDrawingGridEvery w:val=&quot;2&quot;/&gt;&lt;w:displayVerticalDrawingGridEvery w:val=&quot;2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F3726&quot;/&gt;&lt;wsp:rsid wsp:val=&quot;00000661&quot;/&gt;&lt;wsp:rsid wsp:val=&quot;00010DC3&quot;/&gt;&lt;wsp:rsid wsp:val=&quot;00022706&quot;/&gt;&lt;wsp:rsid wsp:val=&quot;00034B18&quot;/&gt;&lt;wsp:rsid wsp:val=&quot;00043020&quot;/&gt;&lt;wsp:rsid wsp:val=&quot;00043C82&quot;/&gt;&lt;wsp:rsid wsp:val=&quot;000564CA&quot;/&gt;&lt;wsp:rsid wsp:val=&quot;000710A2&quot;/&gt;&lt;wsp:rsid wsp:val=&quot;00071E18&quot;/&gt;&lt;wsp:rsid wsp:val=&quot;00085543&quot;/&gt;&lt;wsp:rsid wsp:val=&quot;00087F21&quot;/&gt;&lt;wsp:rsid wsp:val=&quot;000A075B&quot;/&gt;&lt;wsp:rsid wsp:val=&quot;000A1B03&quot;/&gt;&lt;wsp:rsid wsp:val=&quot;000B2167&quot;/&gt;&lt;wsp:rsid wsp:val=&quot;000C7B08&quot;/&gt;&lt;wsp:rsid wsp:val=&quot;000D0D80&quot;/&gt;&lt;wsp:rsid wsp:val=&quot;000D5FEB&quot;/&gt;&lt;wsp:rsid wsp:val=&quot;000E2B02&quot;/&gt;&lt;wsp:rsid wsp:val=&quot;000E59A8&quot;/&gt;&lt;wsp:rsid wsp:val=&quot;000F0A47&quot;/&gt;&lt;wsp:rsid wsp:val=&quot;000F199D&quot;/&gt;&lt;wsp:rsid wsp:val=&quot;00113243&quot;/&gt;&lt;wsp:rsid wsp:val=&quot;00117E24&quot;/&gt;&lt;wsp:rsid wsp:val=&quot;00130F66&quot;/&gt;&lt;wsp:rsid wsp:val=&quot;001437E0&quot;/&gt;&lt;wsp:rsid wsp:val=&quot;001519BE&quot;/&gt;&lt;wsp:rsid wsp:val=&quot;0015283B&quot;/&gt;&lt;wsp:rsid wsp:val=&quot;00157972&quot;/&gt;&lt;wsp:rsid wsp:val=&quot;001626FF&quot;/&gt;&lt;wsp:rsid wsp:val=&quot;00165852&quot;/&gt;&lt;wsp:rsid wsp:val=&quot;001735C5&quot;/&gt;&lt;wsp:rsid wsp:val=&quot;001877AB&quot;/&gt;&lt;wsp:rsid wsp:val=&quot;001C1EB1&quot;/&gt;&lt;wsp:rsid wsp:val=&quot;001C2D55&quot;/&gt;&lt;wsp:rsid wsp:val=&quot;001C480F&quot;/&gt;&lt;wsp:rsid wsp:val=&quot;001C6B31&quot;/&gt;&lt;wsp:rsid wsp:val=&quot;001D44FB&quot;/&gt;&lt;wsp:rsid wsp:val=&quot;001F1823&quot;/&gt;&lt;wsp:rsid wsp:val=&quot;001F3726&quot;/&gt;&lt;wsp:rsid wsp:val=&quot;001F6C44&quot;/&gt;&lt;wsp:rsid wsp:val=&quot;00251644&quot;/&gt;&lt;wsp:rsid wsp:val=&quot;00286F1A&quot;/&gt;&lt;wsp:rsid wsp:val=&quot;00291169&quot;/&gt;&lt;wsp:rsid wsp:val=&quot;00295BDB&quot;/&gt;&lt;wsp:rsid wsp:val=&quot;002A34F1&quot;/&gt;&lt;wsp:rsid wsp:val=&quot;002C0E6A&quot;/&gt;&lt;wsp:rsid wsp:val=&quot;002C2DEA&quot;/&gt;&lt;wsp:rsid wsp:val=&quot;002D6A5A&quot;/&gt;&lt;wsp:rsid wsp:val=&quot;002D7AC3&quot;/&gt;&lt;wsp:rsid wsp:val=&quot;002E2947&quot;/&gt;&lt;wsp:rsid wsp:val=&quot;002E7547&quot;/&gt;&lt;wsp:rsid wsp:val=&quot;002F1CC5&quot;/&gt;&lt;wsp:rsid wsp:val=&quot;002F6935&quot;/&gt;&lt;wsp:rsid wsp:val=&quot;00306AAF&quot;/&gt;&lt;wsp:rsid wsp:val=&quot;003119FA&quot;/&gt;&lt;wsp:rsid wsp:val=&quot;00325F83&quot;/&gt;&lt;wsp:rsid wsp:val=&quot;0035035A&quot;/&gt;&lt;wsp:rsid wsp:val=&quot;00355138&quot;/&gt;&lt;wsp:rsid wsp:val=&quot;00372D6A&quot;/&gt;&lt;wsp:rsid wsp:val=&quot;00390321&quot;/&gt;&lt;wsp:rsid wsp:val=&quot;00394D93&quot;/&gt;&lt;wsp:rsid wsp:val=&quot;003A002E&quot;/&gt;&lt;wsp:rsid wsp:val=&quot;003C20C6&quot;/&gt;&lt;wsp:rsid wsp:val=&quot;003C7B05&quot;/&gt;&lt;wsp:rsid wsp:val=&quot;003D7EFE&quot;/&gt;&lt;wsp:rsid wsp:val=&quot;003E139E&quot;/&gt;&lt;wsp:rsid wsp:val=&quot;003F53A8&quot;/&gt;&lt;wsp:rsid wsp:val=&quot;003F644D&quot;/&gt;&lt;wsp:rsid wsp:val=&quot;003F7C3B&quot;/&gt;&lt;wsp:rsid wsp:val=&quot;004036DA&quot;/&gt;&lt;wsp:rsid wsp:val=&quot;00406174&quot;/&gt;&lt;wsp:rsid wsp:val=&quot;0041343C&quot;/&gt;&lt;wsp:rsid wsp:val=&quot;00415783&quot;/&gt;&lt;wsp:rsid wsp:val=&quot;00425414&quot;/&gt;&lt;wsp:rsid wsp:val=&quot;0043096B&quot;/&gt;&lt;wsp:rsid wsp:val=&quot;00446FAC&quot;/&gt;&lt;wsp:rsid wsp:val=&quot;00466F00&quot;/&gt;&lt;wsp:rsid wsp:val=&quot;0048292F&quot;/&gt;&lt;wsp:rsid wsp:val=&quot;00490BB6&quot;/&gt;&lt;wsp:rsid wsp:val=&quot;00493D72&quot;/&gt;&lt;wsp:rsid wsp:val=&quot;004B25F3&quot;/&gt;&lt;wsp:rsid wsp:val=&quot;004B4CB5&quot;/&gt;&lt;wsp:rsid wsp:val=&quot;004C5A79&quot;/&gt;&lt;wsp:rsid wsp:val=&quot;004D261E&quot;/&gt;&lt;wsp:rsid wsp:val=&quot;004D4FD9&quot;/&gt;&lt;wsp:rsid wsp:val=&quot;004E391E&quot;/&gt;&lt;wsp:rsid wsp:val=&quot;004E7A32&quot;/&gt;&lt;wsp:rsid wsp:val=&quot;00554EB0&quot;/&gt;&lt;wsp:rsid wsp:val=&quot;0057225D&quot;/&gt;&lt;wsp:rsid wsp:val=&quot;005754A4&quot;/&gt;&lt;wsp:rsid wsp:val=&quot;005804D6&quot;/&gt;&lt;wsp:rsid wsp:val=&quot;00585EEA&quot;/&gt;&lt;wsp:rsid wsp:val=&quot;005906FA&quot;/&gt;&lt;wsp:rsid wsp:val=&quot;00594702&quot;/&gt;&lt;wsp:rsid wsp:val=&quot;005977F6&quot;/&gt;&lt;wsp:rsid wsp:val=&quot;00597A73&quot;/&gt;&lt;wsp:rsid wsp:val=&quot;005B4684&quot;/&gt;&lt;wsp:rsid wsp:val=&quot;005B5196&quot;/&gt;&lt;wsp:rsid wsp:val=&quot;005C40A0&quot;/&gt;&lt;wsp:rsid wsp:val=&quot;005D5BD1&quot;/&gt;&lt;wsp:rsid wsp:val=&quot;005F33C9&quot;/&gt;&lt;wsp:rsid wsp:val=&quot;0061576C&quot;/&gt;&lt;wsp:rsid wsp:val=&quot;00622E22&quot;/&gt;&lt;wsp:rsid wsp:val=&quot;00630986&quot;/&gt;&lt;wsp:rsid wsp:val=&quot;00632358&quot;/&gt;&lt;wsp:rsid wsp:val=&quot;006427EA&quot;/&gt;&lt;wsp:rsid wsp:val=&quot;00644A63&quot;/&gt;&lt;wsp:rsid wsp:val=&quot;00647663&quot;/&gt;&lt;wsp:rsid wsp:val=&quot;00663600&quot;/&gt;&lt;wsp:rsid wsp:val=&quot;00682577&quot;/&gt;&lt;wsp:rsid wsp:val=&quot;00682B9F&quot;/&gt;&lt;wsp:rsid wsp:val=&quot;00687CC9&quot;/&gt;&lt;wsp:rsid wsp:val=&quot;00693BFA&quot;/&gt;&lt;wsp:rsid wsp:val=&quot;006B1B5F&quot;/&gt;&lt;wsp:rsid wsp:val=&quot;006B3D97&quot;/&gt;&lt;wsp:rsid wsp:val=&quot;006C292A&quot;/&gt;&lt;wsp:rsid wsp:val=&quot;006C2B1D&quot;/&gt;&lt;wsp:rsid wsp:val=&quot;006D328B&quot;/&gt;&lt;wsp:rsid wsp:val=&quot;006D57FC&quot;/&gt;&lt;wsp:rsid wsp:val=&quot;006E2B86&quot;/&gt;&lt;wsp:rsid wsp:val=&quot;006E2C6F&quot;/&gt;&lt;wsp:rsid wsp:val=&quot;006E56C7&quot;/&gt;&lt;wsp:rsid wsp:val=&quot;006F3A36&quot;/&gt;&lt;wsp:rsid wsp:val=&quot;006F4B65&quot;/&gt;&lt;wsp:rsid wsp:val=&quot;006F57D2&quot;/&gt;&lt;wsp:rsid wsp:val=&quot;00720437&quot;/&gt;&lt;wsp:rsid wsp:val=&quot;00740338&quot;/&gt;&lt;wsp:rsid wsp:val=&quot;00741DF2&quot;/&gt;&lt;wsp:rsid wsp:val=&quot;00743819&quot;/&gt;&lt;wsp:rsid wsp:val=&quot;00745026&quot;/&gt;&lt;wsp:rsid wsp:val=&quot;007667AD&quot;/&gt;&lt;wsp:rsid wsp:val=&quot;00775365&quot;/&gt;&lt;wsp:rsid wsp:val=&quot;00795B0B&quot;/&gt;&lt;wsp:rsid wsp:val=&quot;007A6085&quot;/&gt;&lt;wsp:rsid wsp:val=&quot;007B1321&quot;/&gt;&lt;wsp:rsid wsp:val=&quot;007B1CE9&quot;/&gt;&lt;wsp:rsid wsp:val=&quot;007B4D91&quot;/&gt;&lt;wsp:rsid wsp:val=&quot;007B51BD&quot;/&gt;&lt;wsp:rsid wsp:val=&quot;007C2D12&quot;/&gt;&lt;wsp:rsid wsp:val=&quot;007C56EC&quot;/&gt;&lt;wsp:rsid wsp:val=&quot;007D5CDB&quot;/&gt;&lt;wsp:rsid wsp:val=&quot;007F585C&quot;/&gt;&lt;wsp:rsid wsp:val=&quot;008077A0&quot;/&gt;&lt;wsp:rsid wsp:val=&quot;0081358D&quot;/&gt;&lt;wsp:rsid wsp:val=&quot;00814E63&quot;/&gt;&lt;wsp:rsid wsp:val=&quot;00816E66&quot;/&gt;&lt;wsp:rsid wsp:val=&quot;00820068&quot;/&gt;&lt;wsp:rsid wsp:val=&quot;00833A5B&quot;/&gt;&lt;wsp:rsid wsp:val=&quot;008442AB&quot;/&gt;&lt;wsp:rsid wsp:val=&quot;00850A3E&quot;/&gt;&lt;wsp:rsid wsp:val=&quot;008B6E0B&quot;/&gt;&lt;wsp:rsid wsp:val=&quot;008C7888&quot;/&gt;&lt;wsp:rsid wsp:val=&quot;008D4F00&quot;/&gt;&lt;wsp:rsid wsp:val=&quot;008F2EDC&quot;/&gt;&lt;wsp:rsid wsp:val=&quot;00900880&quot;/&gt;&lt;wsp:rsid wsp:val=&quot;009112A9&quot;/&gt;&lt;wsp:rsid wsp:val=&quot;00946128&quot;/&gt;&lt;wsp:rsid wsp:val=&quot;009544AE&quot;/&gt;&lt;wsp:rsid wsp:val=&quot;00955926&quot;/&gt;&lt;wsp:rsid wsp:val=&quot;00963750&quot;/&gt;&lt;wsp:rsid wsp:val=&quot;009771CF&quot;/&gt;&lt;wsp:rsid wsp:val=&quot;009914FD&quot;/&gt;&lt;wsp:rsid wsp:val=&quot;00992530&quot;/&gt;&lt;wsp:rsid wsp:val=&quot;009A4229&quot;/&gt;&lt;wsp:rsid wsp:val=&quot;009B1763&quot;/&gt;&lt;wsp:rsid wsp:val=&quot;009C1FD0&quot;/&gt;&lt;wsp:rsid wsp:val=&quot;009F725C&quot;/&gt;&lt;wsp:rsid wsp:val=&quot;00A11353&quot;/&gt;&lt;wsp:rsid wsp:val=&quot;00A17833&quot;/&gt;&lt;wsp:rsid wsp:val=&quot;00A46760&quot;/&gt;&lt;wsp:rsid wsp:val=&quot;00A512A2&quot;/&gt;&lt;wsp:rsid wsp:val=&quot;00A61032&quot;/&gt;&lt;wsp:rsid wsp:val=&quot;00A70E2C&quot;/&gt;&lt;wsp:rsid wsp:val=&quot;00A838AA&quot;/&gt;&lt;wsp:rsid wsp:val=&quot;00A90573&quot;/&gt;&lt;wsp:rsid wsp:val=&quot;00A90834&quot;/&gt;&lt;wsp:rsid wsp:val=&quot;00A90C9D&quot;/&gt;&lt;wsp:rsid wsp:val=&quot;00A9336B&quot;/&gt;&lt;wsp:rsid wsp:val=&quot;00AA0FEC&quot;/&gt;&lt;wsp:rsid wsp:val=&quot;00AB1F36&quot;/&gt;&lt;wsp:rsid wsp:val=&quot;00AC661A&quot;/&gt;&lt;wsp:rsid wsp:val=&quot;00AE55C6&quot;/&gt;&lt;wsp:rsid wsp:val=&quot;00AF2969&quot;/&gt;&lt;wsp:rsid wsp:val=&quot;00AF76EC&quot;/&gt;&lt;wsp:rsid wsp:val=&quot;00B02825&quot;/&gt;&lt;wsp:rsid wsp:val=&quot;00B216D5&quot;/&gt;&lt;wsp:rsid wsp:val=&quot;00B236EE&quot;/&gt;&lt;wsp:rsid wsp:val=&quot;00B40022&quot;/&gt;&lt;wsp:rsid wsp:val=&quot;00B60EB5&quot;/&gt;&lt;wsp:rsid wsp:val=&quot;00B64305&quot;/&gt;&lt;wsp:rsid wsp:val=&quot;00B719F4&quot;/&gt;&lt;wsp:rsid wsp:val=&quot;00B76158&quot;/&gt;&lt;wsp:rsid wsp:val=&quot;00B832F9&quot;/&gt;&lt;wsp:rsid wsp:val=&quot;00B93CB8&quot;/&gt;&lt;wsp:rsid wsp:val=&quot;00B97813&quot;/&gt;&lt;wsp:rsid wsp:val=&quot;00B97F41&quot;/&gt;&lt;wsp:rsid wsp:val=&quot;00BA3F6B&quot;/&gt;&lt;wsp:rsid wsp:val=&quot;00BA63B9&quot;/&gt;&lt;wsp:rsid wsp:val=&quot;00BB21CB&quot;/&gt;&lt;wsp:rsid wsp:val=&quot;00BC2A7F&quot;/&gt;&lt;wsp:rsid wsp:val=&quot;00BD2494&quot;/&gt;&lt;wsp:rsid wsp:val=&quot;00BD413B&quot;/&gt;&lt;wsp:rsid wsp:val=&quot;00BE18D3&quot;/&gt;&lt;wsp:rsid wsp:val=&quot;00BF1A16&quot;/&gt;&lt;wsp:rsid wsp:val=&quot;00C038E8&quot;/&gt;&lt;wsp:rsid wsp:val=&quot;00C04899&quot;/&gt;&lt;wsp:rsid wsp:val=&quot;00C16765&quot;/&gt;&lt;wsp:rsid wsp:val=&quot;00C37081&quot;/&gt;&lt;wsp:rsid wsp:val=&quot;00C4796A&quot;/&gt;&lt;wsp:rsid wsp:val=&quot;00C85BED&quot;/&gt;&lt;wsp:rsid wsp:val=&quot;00C9107F&quot;/&gt;&lt;wsp:rsid wsp:val=&quot;00CA7A4A&quot;/&gt;&lt;wsp:rsid wsp:val=&quot;00CB3FFC&quot;/&gt;&lt;wsp:rsid wsp:val=&quot;00CB5EDD&quot;/&gt;&lt;wsp:rsid wsp:val=&quot;00CB67E3&quot;/&gt;&lt;wsp:rsid wsp:val=&quot;00CC1B9C&quot;/&gt;&lt;wsp:rsid wsp:val=&quot;00CC3736&quot;/&gt;&lt;wsp:rsid wsp:val=&quot;00CF3EEE&quot;/&gt;&lt;wsp:rsid wsp:val=&quot;00CF50D0&quot;/&gt;&lt;wsp:rsid wsp:val=&quot;00D053FB&quot;/&gt;&lt;wsp:rsid wsp:val=&quot;00D36C54&quot;/&gt;&lt;wsp:rsid wsp:val=&quot;00D41336&quot;/&gt;&lt;wsp:rsid wsp:val=&quot;00D50D60&quot;/&gt;&lt;wsp:rsid wsp:val=&quot;00D553C0&quot;/&gt;&lt;wsp:rsid wsp:val=&quot;00DA4CD8&quot;/&gt;&lt;wsp:rsid wsp:val=&quot;00DA5E17&quot;/&gt;&lt;wsp:rsid wsp:val=&quot;00DA6735&quot;/&gt;&lt;wsp:rsid wsp:val=&quot;00E20331&quot;/&gt;&lt;wsp:rsid wsp:val=&quot;00E2502F&quot;/&gt;&lt;wsp:rsid wsp:val=&quot;00E35EBE&quot;/&gt;&lt;wsp:rsid wsp:val=&quot;00E60DB8&quot;/&gt;&lt;wsp:rsid wsp:val=&quot;00E63CF8&quot;/&gt;&lt;wsp:rsid wsp:val=&quot;00E7724D&quot;/&gt;&lt;wsp:rsid wsp:val=&quot;00E77750&quot;/&gt;&lt;wsp:rsid wsp:val=&quot;00E90808&quot;/&gt;&lt;wsp:rsid wsp:val=&quot;00EA7985&quot;/&gt;&lt;wsp:rsid wsp:val=&quot;00EC4DB2&quot;/&gt;&lt;wsp:rsid wsp:val=&quot;00EF718C&quot;/&gt;&lt;wsp:rsid wsp:val=&quot;00F22A0A&quot;/&gt;&lt;wsp:rsid wsp:val=&quot;00F334E1&quot;/&gt;&lt;wsp:rsid wsp:val=&quot;00F4523E&quot;/&gt;&lt;wsp:rsid wsp:val=&quot;00F6352E&quot;/&gt;&lt;wsp:rsid wsp:val=&quot;00F72CA2&quot;/&gt;&lt;wsp:rsid wsp:val=&quot;00F8316C&quot;/&gt;&lt;wsp:rsid wsp:val=&quot;00F84015&quot;/&gt;&lt;wsp:rsid wsp:val=&quot;00F914DD&quot;/&gt;&lt;wsp:rsid wsp:val=&quot;00FF08FC&quot;/&gt;&lt;/wsp:rsids&gt;&lt;/w:docPr&gt;&lt;w:body&gt;&lt;w:p wsp:rsidR=&quot;00000000&quot; wsp:rsidRDefault=&quot;00594702&quot;&gt;&lt;m:oMathPara&gt;&lt;m:oMath&gt;&lt;m:r&gt;&lt;m:rPr&gt;&lt;m:sty m:val=&quot;p&quot;/&gt;&lt;/m:rPr&gt;&lt;w:rPr&gt;&lt;w:rFonts w:ascii=&quot;Cambria Math&quot; w:h-ansi=&quot;Cambria Math&quot; w:cs=&quot;Times New Roman&quot;/&gt;&lt;wx:font wx:val=&quot;Cambria Math&quot;/&gt;&lt;w:sz w:val=&quot;28&quot;/&gt;&lt;w:sz-cs w:val=&quot;28&quot;/&gt;&lt;/w:rPr&gt;&lt;m:t&gt;âˆ€&lt;/m:t&gt;&lt;/m:r&gt;&lt;m:r&gt;&lt;m:rPr&gt;&lt;m:sty m:val=&quot;p&quot;/&gt;&lt;/m:rPr&gt;&lt;w:rPr&gt;&lt;w:rFonts w:ascii=&quot;Cambria Math&quot; w:h-ansi=&quot;Times New Roman&quot; w:cs=&quot;Times New Roman&quot;/&gt;&lt;wx:font wx:val=&quot;Cambria Math&quot;/&gt;&lt;w:sz w:val=&quot;28&quot;/&gt;&lt;w:sz-cs w:val=&quot;28&quot;/&gt;&lt;/w:rPr&gt;&lt;m:t&gt;x&lt;/m:t&gt;&lt;/m:r&gt;&lt;m:r&gt;&lt;m:rPr&gt;&lt;m:sty m:val=&quot;p&quot;/&gt;&lt;/m:rPr&gt;&lt;w:rPr&gt;&lt;w:rFonts w:ascii=&quot;Cambria Math&quot; w:h-ansi=&quot;Cambria Math&quot; w:cs=&quot;Times New Roman&quot;/&gt;&lt;wx:font wx:val=&quot;Cambria Math&quot;/&gt;&lt;w:sz w:val=&quot;28&quot;/&gt;&lt;w:sz-cs w:val=&quot;28&quot;/&gt;&lt;/w:rPr&gt;&lt;m:t&gt;âˆˆ&lt;/m:t&gt;&lt;/m:r&gt;&lt;m:r&gt;&lt;m:rPr&gt;&lt;m:sty m:val=&quot;p&quot;/&gt;&lt;/m:rPr&gt;&lt;w:rPr&gt;&lt;w:rFonts w:ascii=&quot;Cambria Math&quot; w:h-ansi=&quot;Times New Roman&quot; w:cs=&quot;Times New Roman&quot;/&gt;&lt;wx:font wx:val=&quot;Cambria Math&quot;/&gt;&lt;w:sz w:val=&quot;28&quot;/&gt;&lt;w:sz-cs w:val=&quot;28&quot;/&gt;&lt;/w:rPr&gt;&lt;m:t&gt;N,   4x+5&lt;/m:t&gt;&lt;/m:r&gt;&lt;m:r&gt;&lt;m:rPr&gt;&lt;m:sty m:val=&quot;p&quot;/&gt;&lt;/m:rPr&gt;&lt;w:rPr&gt;&lt;w:rFonts w:ascii=&quot;Times New Roman&quot; w:h-ansi=&quot;Times New Roman&quot; w:cs=&quot;Times New Roman&quot;/&gt;&lt;wx:font wx:val=&quot;Times New Roman&quot;/&gt;&lt;w:sz w:val=&quot;28&quot;/&gt;&lt;w:sz-cs w:val=&quot;28&quot;/&gt;&lt;/w:rPr&gt;&lt;m:t&gt;â‰ &lt;/m:t&gt;&lt;/m:r&gt;&lt;m:r&gt;&lt;m:rPr&gt;&lt;m:sty m:val=&quot;p&quot;/&gt;&lt;/m:rPr&gt;&lt;w:rPr&gt;&lt;w:rFonts w:ascii=&quot;Cambria Math&quot; w:h-ansi=&quot;Times New Roman&quot; w:cs=&quot;Times New Roman&quot;/&gt;&lt;wx:font wx:val=&quot;Cambria Math&quot;/&gt;&lt;w:sz w:val=&quot;28&quot;/&gt;&lt;w:sz-cs w:val=&quot;28&quot;/&gt;&lt;/w:rPr&gt;&lt;m:t&gt;25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7" o:title="" chromakey="white"/>
          </v:shape>
        </w:pict>
      </w:r>
      <w:r w:rsidRPr="00400081">
        <w:rPr>
          <w:rFonts w:ascii="Times New Roman" w:hAnsi="Times New Roman" w:cs="Times New Roman"/>
          <w:bCs/>
          <w:sz w:val="28"/>
          <w:szCs w:val="28"/>
        </w:rPr>
        <w:instrText xml:space="preserve"> </w:instrText>
      </w:r>
      <w:r w:rsidRPr="00400081">
        <w:rPr>
          <w:rFonts w:ascii="Times New Roman" w:hAnsi="Times New Roman" w:cs="Times New Roman"/>
          <w:bCs/>
          <w:sz w:val="28"/>
          <w:szCs w:val="28"/>
        </w:rPr>
        <w:fldChar w:fldCharType="separate"/>
      </w:r>
      <w:r w:rsidRPr="00400081">
        <w:pict>
          <v:shape id="_x0000_i1026" type="#_x0000_t75" style="width:142.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8&quot;/&gt;&lt;w:stylePaneFormatFilter w:val=&quot;3F01&quot;/&gt;&lt;w:defaultTabStop w:val=&quot;708&quot;/&gt;&lt;w:hyphenationZone w:val=&quot;425&quot;/&gt;&lt;w:drawingGridHorizontalSpacing w:val=&quot;110&quot;/&gt;&lt;w:displayHorizontalDrawingGridEvery w:val=&quot;2&quot;/&gt;&lt;w:displayVerticalDrawingGridEvery w:val=&quot;2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F3726&quot;/&gt;&lt;wsp:rsid wsp:val=&quot;00000661&quot;/&gt;&lt;wsp:rsid wsp:val=&quot;00010DC3&quot;/&gt;&lt;wsp:rsid wsp:val=&quot;00022706&quot;/&gt;&lt;wsp:rsid wsp:val=&quot;00034B18&quot;/&gt;&lt;wsp:rsid wsp:val=&quot;00043020&quot;/&gt;&lt;wsp:rsid wsp:val=&quot;00043C82&quot;/&gt;&lt;wsp:rsid wsp:val=&quot;000564CA&quot;/&gt;&lt;wsp:rsid wsp:val=&quot;000710A2&quot;/&gt;&lt;wsp:rsid wsp:val=&quot;00071E18&quot;/&gt;&lt;wsp:rsid wsp:val=&quot;00085543&quot;/&gt;&lt;wsp:rsid wsp:val=&quot;00087F21&quot;/&gt;&lt;wsp:rsid wsp:val=&quot;000A075B&quot;/&gt;&lt;wsp:rsid wsp:val=&quot;000A1B03&quot;/&gt;&lt;wsp:rsid wsp:val=&quot;000B2167&quot;/&gt;&lt;wsp:rsid wsp:val=&quot;000C7B08&quot;/&gt;&lt;wsp:rsid wsp:val=&quot;000D0D80&quot;/&gt;&lt;wsp:rsid wsp:val=&quot;000D5FEB&quot;/&gt;&lt;wsp:rsid wsp:val=&quot;000E2B02&quot;/&gt;&lt;wsp:rsid wsp:val=&quot;000E59A8&quot;/&gt;&lt;wsp:rsid wsp:val=&quot;000F0A47&quot;/&gt;&lt;wsp:rsid wsp:val=&quot;000F199D&quot;/&gt;&lt;wsp:rsid wsp:val=&quot;00113243&quot;/&gt;&lt;wsp:rsid wsp:val=&quot;00117E24&quot;/&gt;&lt;wsp:rsid wsp:val=&quot;00130F66&quot;/&gt;&lt;wsp:rsid wsp:val=&quot;001437E0&quot;/&gt;&lt;wsp:rsid wsp:val=&quot;001519BE&quot;/&gt;&lt;wsp:rsid wsp:val=&quot;0015283B&quot;/&gt;&lt;wsp:rsid wsp:val=&quot;00157972&quot;/&gt;&lt;wsp:rsid wsp:val=&quot;001626FF&quot;/&gt;&lt;wsp:rsid wsp:val=&quot;00165852&quot;/&gt;&lt;wsp:rsid wsp:val=&quot;001735C5&quot;/&gt;&lt;wsp:rsid wsp:val=&quot;001877AB&quot;/&gt;&lt;wsp:rsid wsp:val=&quot;001C1EB1&quot;/&gt;&lt;wsp:rsid wsp:val=&quot;001C2D55&quot;/&gt;&lt;wsp:rsid wsp:val=&quot;001C480F&quot;/&gt;&lt;wsp:rsid wsp:val=&quot;001C6B31&quot;/&gt;&lt;wsp:rsid wsp:val=&quot;001D44FB&quot;/&gt;&lt;wsp:rsid wsp:val=&quot;001F1823&quot;/&gt;&lt;wsp:rsid wsp:val=&quot;001F3726&quot;/&gt;&lt;wsp:rsid wsp:val=&quot;001F6C44&quot;/&gt;&lt;wsp:rsid wsp:val=&quot;00251644&quot;/&gt;&lt;wsp:rsid wsp:val=&quot;00286F1A&quot;/&gt;&lt;wsp:rsid wsp:val=&quot;00291169&quot;/&gt;&lt;wsp:rsid wsp:val=&quot;00295BDB&quot;/&gt;&lt;wsp:rsid wsp:val=&quot;002A34F1&quot;/&gt;&lt;wsp:rsid wsp:val=&quot;002C0E6A&quot;/&gt;&lt;wsp:rsid wsp:val=&quot;002C2DEA&quot;/&gt;&lt;wsp:rsid wsp:val=&quot;002D6A5A&quot;/&gt;&lt;wsp:rsid wsp:val=&quot;002D7AC3&quot;/&gt;&lt;wsp:rsid wsp:val=&quot;002E2947&quot;/&gt;&lt;wsp:rsid wsp:val=&quot;002E7547&quot;/&gt;&lt;wsp:rsid wsp:val=&quot;002F1CC5&quot;/&gt;&lt;wsp:rsid wsp:val=&quot;002F6935&quot;/&gt;&lt;wsp:rsid wsp:val=&quot;00306AAF&quot;/&gt;&lt;wsp:rsid wsp:val=&quot;003119FA&quot;/&gt;&lt;wsp:rsid wsp:val=&quot;00325F83&quot;/&gt;&lt;wsp:rsid wsp:val=&quot;0035035A&quot;/&gt;&lt;wsp:rsid wsp:val=&quot;00355138&quot;/&gt;&lt;wsp:rsid wsp:val=&quot;00372D6A&quot;/&gt;&lt;wsp:rsid wsp:val=&quot;00390321&quot;/&gt;&lt;wsp:rsid wsp:val=&quot;00394D93&quot;/&gt;&lt;wsp:rsid wsp:val=&quot;003A002E&quot;/&gt;&lt;wsp:rsid wsp:val=&quot;003C20C6&quot;/&gt;&lt;wsp:rsid wsp:val=&quot;003C7B05&quot;/&gt;&lt;wsp:rsid wsp:val=&quot;003D7EFE&quot;/&gt;&lt;wsp:rsid wsp:val=&quot;003E139E&quot;/&gt;&lt;wsp:rsid wsp:val=&quot;003F53A8&quot;/&gt;&lt;wsp:rsid wsp:val=&quot;003F644D&quot;/&gt;&lt;wsp:rsid wsp:val=&quot;003F7C3B&quot;/&gt;&lt;wsp:rsid wsp:val=&quot;004036DA&quot;/&gt;&lt;wsp:rsid wsp:val=&quot;00406174&quot;/&gt;&lt;wsp:rsid wsp:val=&quot;0041343C&quot;/&gt;&lt;wsp:rsid wsp:val=&quot;00415783&quot;/&gt;&lt;wsp:rsid wsp:val=&quot;00425414&quot;/&gt;&lt;wsp:rsid wsp:val=&quot;0043096B&quot;/&gt;&lt;wsp:rsid wsp:val=&quot;00446FAC&quot;/&gt;&lt;wsp:rsid wsp:val=&quot;00466F00&quot;/&gt;&lt;wsp:rsid wsp:val=&quot;0048292F&quot;/&gt;&lt;wsp:rsid wsp:val=&quot;00490BB6&quot;/&gt;&lt;wsp:rsid wsp:val=&quot;00493D72&quot;/&gt;&lt;wsp:rsid wsp:val=&quot;004B25F3&quot;/&gt;&lt;wsp:rsid wsp:val=&quot;004B4CB5&quot;/&gt;&lt;wsp:rsid wsp:val=&quot;004C5A79&quot;/&gt;&lt;wsp:rsid wsp:val=&quot;004D261E&quot;/&gt;&lt;wsp:rsid wsp:val=&quot;004D4FD9&quot;/&gt;&lt;wsp:rsid wsp:val=&quot;004E391E&quot;/&gt;&lt;wsp:rsid wsp:val=&quot;004E7A32&quot;/&gt;&lt;wsp:rsid wsp:val=&quot;00554EB0&quot;/&gt;&lt;wsp:rsid wsp:val=&quot;0057225D&quot;/&gt;&lt;wsp:rsid wsp:val=&quot;005754A4&quot;/&gt;&lt;wsp:rsid wsp:val=&quot;005804D6&quot;/&gt;&lt;wsp:rsid wsp:val=&quot;00585EEA&quot;/&gt;&lt;wsp:rsid wsp:val=&quot;005906FA&quot;/&gt;&lt;wsp:rsid wsp:val=&quot;00594702&quot;/&gt;&lt;wsp:rsid wsp:val=&quot;005977F6&quot;/&gt;&lt;wsp:rsid wsp:val=&quot;00597A73&quot;/&gt;&lt;wsp:rsid wsp:val=&quot;005B4684&quot;/&gt;&lt;wsp:rsid wsp:val=&quot;005B5196&quot;/&gt;&lt;wsp:rsid wsp:val=&quot;005C40A0&quot;/&gt;&lt;wsp:rsid wsp:val=&quot;005D5BD1&quot;/&gt;&lt;wsp:rsid wsp:val=&quot;005F33C9&quot;/&gt;&lt;wsp:rsid wsp:val=&quot;0061576C&quot;/&gt;&lt;wsp:rsid wsp:val=&quot;00622E22&quot;/&gt;&lt;wsp:rsid wsp:val=&quot;00630986&quot;/&gt;&lt;wsp:rsid wsp:val=&quot;00632358&quot;/&gt;&lt;wsp:rsid wsp:val=&quot;006427EA&quot;/&gt;&lt;wsp:rsid wsp:val=&quot;00644A63&quot;/&gt;&lt;wsp:rsid wsp:val=&quot;00647663&quot;/&gt;&lt;wsp:rsid wsp:val=&quot;00663600&quot;/&gt;&lt;wsp:rsid wsp:val=&quot;00682577&quot;/&gt;&lt;wsp:rsid wsp:val=&quot;00682B9F&quot;/&gt;&lt;wsp:rsid wsp:val=&quot;00687CC9&quot;/&gt;&lt;wsp:rsid wsp:val=&quot;00693BFA&quot;/&gt;&lt;wsp:rsid wsp:val=&quot;006B1B5F&quot;/&gt;&lt;wsp:rsid wsp:val=&quot;006B3D97&quot;/&gt;&lt;wsp:rsid wsp:val=&quot;006C292A&quot;/&gt;&lt;wsp:rsid wsp:val=&quot;006C2B1D&quot;/&gt;&lt;wsp:rsid wsp:val=&quot;006D328B&quot;/&gt;&lt;wsp:rsid wsp:val=&quot;006D57FC&quot;/&gt;&lt;wsp:rsid wsp:val=&quot;006E2B86&quot;/&gt;&lt;wsp:rsid wsp:val=&quot;006E2C6F&quot;/&gt;&lt;wsp:rsid wsp:val=&quot;006E56C7&quot;/&gt;&lt;wsp:rsid wsp:val=&quot;006F3A36&quot;/&gt;&lt;wsp:rsid wsp:val=&quot;006F4B65&quot;/&gt;&lt;wsp:rsid wsp:val=&quot;006F57D2&quot;/&gt;&lt;wsp:rsid wsp:val=&quot;00720437&quot;/&gt;&lt;wsp:rsid wsp:val=&quot;00740338&quot;/&gt;&lt;wsp:rsid wsp:val=&quot;00741DF2&quot;/&gt;&lt;wsp:rsid wsp:val=&quot;00743819&quot;/&gt;&lt;wsp:rsid wsp:val=&quot;00745026&quot;/&gt;&lt;wsp:rsid wsp:val=&quot;007667AD&quot;/&gt;&lt;wsp:rsid wsp:val=&quot;00775365&quot;/&gt;&lt;wsp:rsid wsp:val=&quot;00795B0B&quot;/&gt;&lt;wsp:rsid wsp:val=&quot;007A6085&quot;/&gt;&lt;wsp:rsid wsp:val=&quot;007B1321&quot;/&gt;&lt;wsp:rsid wsp:val=&quot;007B1CE9&quot;/&gt;&lt;wsp:rsid wsp:val=&quot;007B4D91&quot;/&gt;&lt;wsp:rsid wsp:val=&quot;007B51BD&quot;/&gt;&lt;wsp:rsid wsp:val=&quot;007C2D12&quot;/&gt;&lt;wsp:rsid wsp:val=&quot;007C56EC&quot;/&gt;&lt;wsp:rsid wsp:val=&quot;007D5CDB&quot;/&gt;&lt;wsp:rsid wsp:val=&quot;007F585C&quot;/&gt;&lt;wsp:rsid wsp:val=&quot;008077A0&quot;/&gt;&lt;wsp:rsid wsp:val=&quot;0081358D&quot;/&gt;&lt;wsp:rsid wsp:val=&quot;00814E63&quot;/&gt;&lt;wsp:rsid wsp:val=&quot;00816E66&quot;/&gt;&lt;wsp:rsid wsp:val=&quot;00820068&quot;/&gt;&lt;wsp:rsid wsp:val=&quot;00833A5B&quot;/&gt;&lt;wsp:rsid wsp:val=&quot;008442AB&quot;/&gt;&lt;wsp:rsid wsp:val=&quot;00850A3E&quot;/&gt;&lt;wsp:rsid wsp:val=&quot;008B6E0B&quot;/&gt;&lt;wsp:rsid wsp:val=&quot;008C7888&quot;/&gt;&lt;wsp:rsid wsp:val=&quot;008D4F00&quot;/&gt;&lt;wsp:rsid wsp:val=&quot;008F2EDC&quot;/&gt;&lt;wsp:rsid wsp:val=&quot;00900880&quot;/&gt;&lt;wsp:rsid wsp:val=&quot;009112A9&quot;/&gt;&lt;wsp:rsid wsp:val=&quot;00946128&quot;/&gt;&lt;wsp:rsid wsp:val=&quot;009544AE&quot;/&gt;&lt;wsp:rsid wsp:val=&quot;00955926&quot;/&gt;&lt;wsp:rsid wsp:val=&quot;00963750&quot;/&gt;&lt;wsp:rsid wsp:val=&quot;009771CF&quot;/&gt;&lt;wsp:rsid wsp:val=&quot;009914FD&quot;/&gt;&lt;wsp:rsid wsp:val=&quot;00992530&quot;/&gt;&lt;wsp:rsid wsp:val=&quot;009A4229&quot;/&gt;&lt;wsp:rsid wsp:val=&quot;009B1763&quot;/&gt;&lt;wsp:rsid wsp:val=&quot;009C1FD0&quot;/&gt;&lt;wsp:rsid wsp:val=&quot;009F725C&quot;/&gt;&lt;wsp:rsid wsp:val=&quot;00A11353&quot;/&gt;&lt;wsp:rsid wsp:val=&quot;00A17833&quot;/&gt;&lt;wsp:rsid wsp:val=&quot;00A46760&quot;/&gt;&lt;wsp:rsid wsp:val=&quot;00A512A2&quot;/&gt;&lt;wsp:rsid wsp:val=&quot;00A61032&quot;/&gt;&lt;wsp:rsid wsp:val=&quot;00A70E2C&quot;/&gt;&lt;wsp:rsid wsp:val=&quot;00A838AA&quot;/&gt;&lt;wsp:rsid wsp:val=&quot;00A90573&quot;/&gt;&lt;wsp:rsid wsp:val=&quot;00A90834&quot;/&gt;&lt;wsp:rsid wsp:val=&quot;00A90C9D&quot;/&gt;&lt;wsp:rsid wsp:val=&quot;00A9336B&quot;/&gt;&lt;wsp:rsid wsp:val=&quot;00AA0FEC&quot;/&gt;&lt;wsp:rsid wsp:val=&quot;00AB1F36&quot;/&gt;&lt;wsp:rsid wsp:val=&quot;00AC661A&quot;/&gt;&lt;wsp:rsid wsp:val=&quot;00AE55C6&quot;/&gt;&lt;wsp:rsid wsp:val=&quot;00AF2969&quot;/&gt;&lt;wsp:rsid wsp:val=&quot;00AF76EC&quot;/&gt;&lt;wsp:rsid wsp:val=&quot;00B02825&quot;/&gt;&lt;wsp:rsid wsp:val=&quot;00B216D5&quot;/&gt;&lt;wsp:rsid wsp:val=&quot;00B236EE&quot;/&gt;&lt;wsp:rsid wsp:val=&quot;00B40022&quot;/&gt;&lt;wsp:rsid wsp:val=&quot;00B60EB5&quot;/&gt;&lt;wsp:rsid wsp:val=&quot;00B64305&quot;/&gt;&lt;wsp:rsid wsp:val=&quot;00B719F4&quot;/&gt;&lt;wsp:rsid wsp:val=&quot;00B76158&quot;/&gt;&lt;wsp:rsid wsp:val=&quot;00B832F9&quot;/&gt;&lt;wsp:rsid wsp:val=&quot;00B93CB8&quot;/&gt;&lt;wsp:rsid wsp:val=&quot;00B97813&quot;/&gt;&lt;wsp:rsid wsp:val=&quot;00B97F41&quot;/&gt;&lt;wsp:rsid wsp:val=&quot;00BA3F6B&quot;/&gt;&lt;wsp:rsid wsp:val=&quot;00BA63B9&quot;/&gt;&lt;wsp:rsid wsp:val=&quot;00BB21CB&quot;/&gt;&lt;wsp:rsid wsp:val=&quot;00BC2A7F&quot;/&gt;&lt;wsp:rsid wsp:val=&quot;00BD2494&quot;/&gt;&lt;wsp:rsid wsp:val=&quot;00BD413B&quot;/&gt;&lt;wsp:rsid wsp:val=&quot;00BE18D3&quot;/&gt;&lt;wsp:rsid wsp:val=&quot;00BF1A16&quot;/&gt;&lt;wsp:rsid wsp:val=&quot;00C038E8&quot;/&gt;&lt;wsp:rsid wsp:val=&quot;00C04899&quot;/&gt;&lt;wsp:rsid wsp:val=&quot;00C16765&quot;/&gt;&lt;wsp:rsid wsp:val=&quot;00C37081&quot;/&gt;&lt;wsp:rsid wsp:val=&quot;00C4796A&quot;/&gt;&lt;wsp:rsid wsp:val=&quot;00C85BED&quot;/&gt;&lt;wsp:rsid wsp:val=&quot;00C9107F&quot;/&gt;&lt;wsp:rsid wsp:val=&quot;00CA7A4A&quot;/&gt;&lt;wsp:rsid wsp:val=&quot;00CB3FFC&quot;/&gt;&lt;wsp:rsid wsp:val=&quot;00CB5EDD&quot;/&gt;&lt;wsp:rsid wsp:val=&quot;00CB67E3&quot;/&gt;&lt;wsp:rsid wsp:val=&quot;00CC1B9C&quot;/&gt;&lt;wsp:rsid wsp:val=&quot;00CC3736&quot;/&gt;&lt;wsp:rsid wsp:val=&quot;00CF3EEE&quot;/&gt;&lt;wsp:rsid wsp:val=&quot;00CF50D0&quot;/&gt;&lt;wsp:rsid wsp:val=&quot;00D053FB&quot;/&gt;&lt;wsp:rsid wsp:val=&quot;00D36C54&quot;/&gt;&lt;wsp:rsid wsp:val=&quot;00D41336&quot;/&gt;&lt;wsp:rsid wsp:val=&quot;00D50D60&quot;/&gt;&lt;wsp:rsid wsp:val=&quot;00D553C0&quot;/&gt;&lt;wsp:rsid wsp:val=&quot;00DA4CD8&quot;/&gt;&lt;wsp:rsid wsp:val=&quot;00DA5E17&quot;/&gt;&lt;wsp:rsid wsp:val=&quot;00DA6735&quot;/&gt;&lt;wsp:rsid wsp:val=&quot;00E20331&quot;/&gt;&lt;wsp:rsid wsp:val=&quot;00E2502F&quot;/&gt;&lt;wsp:rsid wsp:val=&quot;00E35EBE&quot;/&gt;&lt;wsp:rsid wsp:val=&quot;00E60DB8&quot;/&gt;&lt;wsp:rsid wsp:val=&quot;00E63CF8&quot;/&gt;&lt;wsp:rsid wsp:val=&quot;00E7724D&quot;/&gt;&lt;wsp:rsid wsp:val=&quot;00E77750&quot;/&gt;&lt;wsp:rsid wsp:val=&quot;00E90808&quot;/&gt;&lt;wsp:rsid wsp:val=&quot;00EA7985&quot;/&gt;&lt;wsp:rsid wsp:val=&quot;00EC4DB2&quot;/&gt;&lt;wsp:rsid wsp:val=&quot;00EF718C&quot;/&gt;&lt;wsp:rsid wsp:val=&quot;00F22A0A&quot;/&gt;&lt;wsp:rsid wsp:val=&quot;00F334E1&quot;/&gt;&lt;wsp:rsid wsp:val=&quot;00F4523E&quot;/&gt;&lt;wsp:rsid wsp:val=&quot;00F6352E&quot;/&gt;&lt;wsp:rsid wsp:val=&quot;00F72CA2&quot;/&gt;&lt;wsp:rsid wsp:val=&quot;00F8316C&quot;/&gt;&lt;wsp:rsid wsp:val=&quot;00F84015&quot;/&gt;&lt;wsp:rsid wsp:val=&quot;00F914DD&quot;/&gt;&lt;wsp:rsid wsp:val=&quot;00FF08FC&quot;/&gt;&lt;/wsp:rsids&gt;&lt;/w:docPr&gt;&lt;w:body&gt;&lt;w:p wsp:rsidR=&quot;00000000&quot; wsp:rsidRDefault=&quot;00594702&quot;&gt;&lt;m:oMathPara&gt;&lt;m:oMath&gt;&lt;m:r&gt;&lt;m:rPr&gt;&lt;m:sty m:val=&quot;p&quot;/&gt;&lt;/m:rPr&gt;&lt;w:rPr&gt;&lt;w:rFonts w:ascii=&quot;Cambria Math&quot; w:h-ansi=&quot;Cambria Math&quot; w:cs=&quot;Times New Roman&quot;/&gt;&lt;wx:font wx:val=&quot;Cambria Math&quot;/&gt;&lt;w:sz w:val=&quot;28&quot;/&gt;&lt;w:sz-cs w:val=&quot;28&quot;/&gt;&lt;/w:rPr&gt;&lt;m:t&gt;âˆ€&lt;/m:t&gt;&lt;/m:r&gt;&lt;m:r&gt;&lt;m:rPr&gt;&lt;m:sty m:val=&quot;p&quot;/&gt;&lt;/m:rPr&gt;&lt;w:rPr&gt;&lt;w:rFonts w:ascii=&quot;Cambria Math&quot; w:h-ansi=&quot;Times New Roman&quot; w:cs=&quot;Times New Roman&quot;/&gt;&lt;wx:font wx:val=&quot;Cambria Math&quot;/&gt;&lt;w:sz w:val=&quot;28&quot;/&gt;&lt;w:sz-cs w:val=&quot;28&quot;/&gt;&lt;/w:rPr&gt;&lt;m:t&gt;x&lt;/m:t&gt;&lt;/m:r&gt;&lt;m:r&gt;&lt;m:rPr&gt;&lt;m:sty m:val=&quot;p&quot;/&gt;&lt;/m:rPr&gt;&lt;w:rPr&gt;&lt;w:rFonts w:ascii=&quot;Cambria Math&quot; w:h-ansi=&quot;Cambria Math&quot; w:cs=&quot;Times New Roman&quot;/&gt;&lt;wx:font wx:val=&quot;Cambria Math&quot;/&gt;&lt;w:sz w:val=&quot;28&quot;/&gt;&lt;w:sz-cs w:val=&quot;28&quot;/&gt;&lt;/w:rPr&gt;&lt;m:t&gt;âˆˆ&lt;/m:t&gt;&lt;/m:r&gt;&lt;m:r&gt;&lt;m:rPr&gt;&lt;m:sty m:val=&quot;p&quot;/&gt;&lt;/m:rPr&gt;&lt;w:rPr&gt;&lt;w:rFonts w:ascii=&quot;Cambria Math&quot; w:h-ansi=&quot;Times New Roman&quot; w:cs=&quot;Times New Roman&quot;/&gt;&lt;wx:font wx:val=&quot;Cambria Math&quot;/&gt;&lt;w:sz w:val=&quot;28&quot;/&gt;&lt;w:sz-cs w:val=&quot;28&quot;/&gt;&lt;/w:rPr&gt;&lt;m:t&gt;N,   4x+5&lt;/m:t&gt;&lt;/m:r&gt;&lt;m:r&gt;&lt;m:rPr&gt;&lt;m:sty m:val=&quot;p&quot;/&gt;&lt;/m:rPr&gt;&lt;w:rPr&gt;&lt;w:rFonts w:ascii=&quot;Times New Roman&quot; w:h-ansi=&quot;Times New Roman&quot; w:cs=&quot;Times New Roman&quot;/&gt;&lt;wx:font wx:val=&quot;Times New Roman&quot;/&gt;&lt;w:sz w:val=&quot;28&quot;/&gt;&lt;w:sz-cs w:val=&quot;28&quot;/&gt;&lt;/w:rPr&gt;&lt;m:t&gt;â‰ &lt;/m:t&gt;&lt;/m:r&gt;&lt;m:r&gt;&lt;m:rPr&gt;&lt;m:sty m:val=&quot;p&quot;/&gt;&lt;/m:rPr&gt;&lt;w:rPr&gt;&lt;w:rFonts w:ascii=&quot;Cambria Math&quot; w:h-ansi=&quot;Times New Roman&quot; w:cs=&quot;Times New Roman&quot;/&gt;&lt;wx:font wx:val=&quot;Cambria Math&quot;/&gt;&lt;w:sz w:val=&quot;28&quot;/&gt;&lt;w:sz-cs w:val=&quot;28&quot;/&gt;&lt;/w:rPr&gt;&lt;m:t&gt;25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7" o:title="" chromakey="white"/>
          </v:shape>
        </w:pict>
      </w:r>
      <w:r w:rsidRPr="00400081">
        <w:rPr>
          <w:rFonts w:ascii="Times New Roman" w:hAnsi="Times New Roman" w:cs="Times New Roman"/>
          <w:bCs/>
          <w:sz w:val="28"/>
          <w:szCs w:val="28"/>
        </w:rPr>
        <w:fldChar w:fldCharType="end"/>
      </w:r>
    </w:p>
    <w:p w:rsidR="00852657" w:rsidRPr="004B25F3" w:rsidRDefault="00852657" w:rsidP="00BA63B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B25F3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</w:t>
      </w:r>
    </w:p>
    <w:p w:rsidR="00852657" w:rsidRPr="004B25F3" w:rsidRDefault="00852657" w:rsidP="00BA63B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B25F3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</w:p>
    <w:p w:rsidR="00852657" w:rsidRPr="004B25F3" w:rsidRDefault="00852657" w:rsidP="00BA63B9">
      <w:pPr>
        <w:pStyle w:val="ListParagraph"/>
        <w:ind w:left="360"/>
        <w:rPr>
          <w:rFonts w:ascii="Times New Roman" w:hAnsi="Times New Roman" w:cs="Times New Roman"/>
          <w:b/>
          <w:bCs/>
          <w:sz w:val="28"/>
          <w:szCs w:val="28"/>
        </w:rPr>
      </w:pPr>
    </w:p>
    <w:p w:rsidR="00852657" w:rsidRDefault="00852657" w:rsidP="00BA63B9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Pr="00400081">
        <w:rPr>
          <w:rFonts w:ascii="Times New Roman" w:hAnsi="Times New Roman" w:cs="Times New Roman"/>
          <w:bCs/>
          <w:sz w:val="28"/>
          <w:szCs w:val="28"/>
        </w:rPr>
        <w:fldChar w:fldCharType="begin"/>
      </w:r>
      <w:r w:rsidRPr="00400081">
        <w:rPr>
          <w:rFonts w:ascii="Times New Roman" w:hAnsi="Times New Roman" w:cs="Times New Roman"/>
          <w:bCs/>
          <w:sz w:val="28"/>
          <w:szCs w:val="28"/>
        </w:rPr>
        <w:instrText xml:space="preserve"> QUOTE </w:instrText>
      </w:r>
      <w:r w:rsidRPr="00400081">
        <w:pict>
          <v:shape id="_x0000_i1027" type="#_x0000_t75" style="width:132.7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8&quot;/&gt;&lt;w:stylePaneFormatFilter w:val=&quot;3F01&quot;/&gt;&lt;w:defaultTabStop w:val=&quot;708&quot;/&gt;&lt;w:hyphenationZone w:val=&quot;425&quot;/&gt;&lt;w:drawingGridHorizontalSpacing w:val=&quot;110&quot;/&gt;&lt;w:displayHorizontalDrawingGridEvery w:val=&quot;2&quot;/&gt;&lt;w:displayVerticalDrawingGridEvery w:val=&quot;2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F3726&quot;/&gt;&lt;wsp:rsid wsp:val=&quot;00000661&quot;/&gt;&lt;wsp:rsid wsp:val=&quot;00010DC3&quot;/&gt;&lt;wsp:rsid wsp:val=&quot;00022706&quot;/&gt;&lt;wsp:rsid wsp:val=&quot;00034B18&quot;/&gt;&lt;wsp:rsid wsp:val=&quot;00043020&quot;/&gt;&lt;wsp:rsid wsp:val=&quot;00043C82&quot;/&gt;&lt;wsp:rsid wsp:val=&quot;000564CA&quot;/&gt;&lt;wsp:rsid wsp:val=&quot;000710A2&quot;/&gt;&lt;wsp:rsid wsp:val=&quot;00071E18&quot;/&gt;&lt;wsp:rsid wsp:val=&quot;00085543&quot;/&gt;&lt;wsp:rsid wsp:val=&quot;00087F21&quot;/&gt;&lt;wsp:rsid wsp:val=&quot;000A075B&quot;/&gt;&lt;wsp:rsid wsp:val=&quot;000A1B03&quot;/&gt;&lt;wsp:rsid wsp:val=&quot;000B2167&quot;/&gt;&lt;wsp:rsid wsp:val=&quot;000C7B08&quot;/&gt;&lt;wsp:rsid wsp:val=&quot;000D0D80&quot;/&gt;&lt;wsp:rsid wsp:val=&quot;000D5FEB&quot;/&gt;&lt;wsp:rsid wsp:val=&quot;000E2B02&quot;/&gt;&lt;wsp:rsid wsp:val=&quot;000E59A8&quot;/&gt;&lt;wsp:rsid wsp:val=&quot;000F0A47&quot;/&gt;&lt;wsp:rsid wsp:val=&quot;000F199D&quot;/&gt;&lt;wsp:rsid wsp:val=&quot;00113243&quot;/&gt;&lt;wsp:rsid wsp:val=&quot;00117E24&quot;/&gt;&lt;wsp:rsid wsp:val=&quot;00130F66&quot;/&gt;&lt;wsp:rsid wsp:val=&quot;001437E0&quot;/&gt;&lt;wsp:rsid wsp:val=&quot;001519BE&quot;/&gt;&lt;wsp:rsid wsp:val=&quot;0015283B&quot;/&gt;&lt;wsp:rsid wsp:val=&quot;00157972&quot;/&gt;&lt;wsp:rsid wsp:val=&quot;001626FF&quot;/&gt;&lt;wsp:rsid wsp:val=&quot;00165852&quot;/&gt;&lt;wsp:rsid wsp:val=&quot;001735C5&quot;/&gt;&lt;wsp:rsid wsp:val=&quot;001877AB&quot;/&gt;&lt;wsp:rsid wsp:val=&quot;001C1EB1&quot;/&gt;&lt;wsp:rsid wsp:val=&quot;001C2D55&quot;/&gt;&lt;wsp:rsid wsp:val=&quot;001C480F&quot;/&gt;&lt;wsp:rsid wsp:val=&quot;001C6B31&quot;/&gt;&lt;wsp:rsid wsp:val=&quot;001D44FB&quot;/&gt;&lt;wsp:rsid wsp:val=&quot;001F1823&quot;/&gt;&lt;wsp:rsid wsp:val=&quot;001F3726&quot;/&gt;&lt;wsp:rsid wsp:val=&quot;001F6C44&quot;/&gt;&lt;wsp:rsid wsp:val=&quot;00251644&quot;/&gt;&lt;wsp:rsid wsp:val=&quot;00286F1A&quot;/&gt;&lt;wsp:rsid wsp:val=&quot;00291169&quot;/&gt;&lt;wsp:rsid wsp:val=&quot;00295BDB&quot;/&gt;&lt;wsp:rsid wsp:val=&quot;002A34F1&quot;/&gt;&lt;wsp:rsid wsp:val=&quot;002C0E6A&quot;/&gt;&lt;wsp:rsid wsp:val=&quot;002C2DEA&quot;/&gt;&lt;wsp:rsid wsp:val=&quot;002D6A5A&quot;/&gt;&lt;wsp:rsid wsp:val=&quot;002D7AC3&quot;/&gt;&lt;wsp:rsid wsp:val=&quot;002E2947&quot;/&gt;&lt;wsp:rsid wsp:val=&quot;002E7547&quot;/&gt;&lt;wsp:rsid wsp:val=&quot;002F1CC5&quot;/&gt;&lt;wsp:rsid wsp:val=&quot;002F6935&quot;/&gt;&lt;wsp:rsid wsp:val=&quot;00306AAF&quot;/&gt;&lt;wsp:rsid wsp:val=&quot;003119FA&quot;/&gt;&lt;wsp:rsid wsp:val=&quot;00325F83&quot;/&gt;&lt;wsp:rsid wsp:val=&quot;0035035A&quot;/&gt;&lt;wsp:rsid wsp:val=&quot;00355138&quot;/&gt;&lt;wsp:rsid wsp:val=&quot;00372D6A&quot;/&gt;&lt;wsp:rsid wsp:val=&quot;00390321&quot;/&gt;&lt;wsp:rsid wsp:val=&quot;00394D93&quot;/&gt;&lt;wsp:rsid wsp:val=&quot;003A002E&quot;/&gt;&lt;wsp:rsid wsp:val=&quot;003C20C6&quot;/&gt;&lt;wsp:rsid wsp:val=&quot;003C7B05&quot;/&gt;&lt;wsp:rsid wsp:val=&quot;003D7EFE&quot;/&gt;&lt;wsp:rsid wsp:val=&quot;003E139E&quot;/&gt;&lt;wsp:rsid wsp:val=&quot;003F53A8&quot;/&gt;&lt;wsp:rsid wsp:val=&quot;003F644D&quot;/&gt;&lt;wsp:rsid wsp:val=&quot;003F7C3B&quot;/&gt;&lt;wsp:rsid wsp:val=&quot;00400081&quot;/&gt;&lt;wsp:rsid wsp:val=&quot;004036DA&quot;/&gt;&lt;wsp:rsid wsp:val=&quot;00406174&quot;/&gt;&lt;wsp:rsid wsp:val=&quot;0041343C&quot;/&gt;&lt;wsp:rsid wsp:val=&quot;00415783&quot;/&gt;&lt;wsp:rsid wsp:val=&quot;00425414&quot;/&gt;&lt;wsp:rsid wsp:val=&quot;0043096B&quot;/&gt;&lt;wsp:rsid wsp:val=&quot;00446FAC&quot;/&gt;&lt;wsp:rsid wsp:val=&quot;00466F00&quot;/&gt;&lt;wsp:rsid wsp:val=&quot;0048292F&quot;/&gt;&lt;wsp:rsid wsp:val=&quot;00490BB6&quot;/&gt;&lt;wsp:rsid wsp:val=&quot;00493D72&quot;/&gt;&lt;wsp:rsid wsp:val=&quot;004B25F3&quot;/&gt;&lt;wsp:rsid wsp:val=&quot;004B4CB5&quot;/&gt;&lt;wsp:rsid wsp:val=&quot;004C5A79&quot;/&gt;&lt;wsp:rsid wsp:val=&quot;004D261E&quot;/&gt;&lt;wsp:rsid wsp:val=&quot;004D4FD9&quot;/&gt;&lt;wsp:rsid wsp:val=&quot;004E391E&quot;/&gt;&lt;wsp:rsid wsp:val=&quot;004E7A32&quot;/&gt;&lt;wsp:rsid wsp:val=&quot;00554EB0&quot;/&gt;&lt;wsp:rsid wsp:val=&quot;0057225D&quot;/&gt;&lt;wsp:rsid wsp:val=&quot;005754A4&quot;/&gt;&lt;wsp:rsid wsp:val=&quot;005804D6&quot;/&gt;&lt;wsp:rsid wsp:val=&quot;00585EEA&quot;/&gt;&lt;wsp:rsid wsp:val=&quot;005906FA&quot;/&gt;&lt;wsp:rsid wsp:val=&quot;005977F6&quot;/&gt;&lt;wsp:rsid wsp:val=&quot;00597A73&quot;/&gt;&lt;wsp:rsid wsp:val=&quot;005B4684&quot;/&gt;&lt;wsp:rsid wsp:val=&quot;005B5196&quot;/&gt;&lt;wsp:rsid wsp:val=&quot;005C40A0&quot;/&gt;&lt;wsp:rsid wsp:val=&quot;005D5BD1&quot;/&gt;&lt;wsp:rsid wsp:val=&quot;005F33C9&quot;/&gt;&lt;wsp:rsid wsp:val=&quot;0061576C&quot;/&gt;&lt;wsp:rsid wsp:val=&quot;00622E22&quot;/&gt;&lt;wsp:rsid wsp:val=&quot;00630986&quot;/&gt;&lt;wsp:rsid wsp:val=&quot;00632358&quot;/&gt;&lt;wsp:rsid wsp:val=&quot;006427EA&quot;/&gt;&lt;wsp:rsid wsp:val=&quot;00644A63&quot;/&gt;&lt;wsp:rsid wsp:val=&quot;00647663&quot;/&gt;&lt;wsp:rsid wsp:val=&quot;00663600&quot;/&gt;&lt;wsp:rsid wsp:val=&quot;00682577&quot;/&gt;&lt;wsp:rsid wsp:val=&quot;00682B9F&quot;/&gt;&lt;wsp:rsid wsp:val=&quot;00687CC9&quot;/&gt;&lt;wsp:rsid wsp:val=&quot;00693BFA&quot;/&gt;&lt;wsp:rsid wsp:val=&quot;006B1B5F&quot;/&gt;&lt;wsp:rsid wsp:val=&quot;006B3D97&quot;/&gt;&lt;wsp:rsid wsp:val=&quot;006C292A&quot;/&gt;&lt;wsp:rsid wsp:val=&quot;006C2B1D&quot;/&gt;&lt;wsp:rsid wsp:val=&quot;006D328B&quot;/&gt;&lt;wsp:rsid wsp:val=&quot;006D57FC&quot;/&gt;&lt;wsp:rsid wsp:val=&quot;006E2B86&quot;/&gt;&lt;wsp:rsid wsp:val=&quot;006E2C6F&quot;/&gt;&lt;wsp:rsid wsp:val=&quot;006E56C7&quot;/&gt;&lt;wsp:rsid wsp:val=&quot;006F3A36&quot;/&gt;&lt;wsp:rsid wsp:val=&quot;006F4B65&quot;/&gt;&lt;wsp:rsid wsp:val=&quot;006F57D2&quot;/&gt;&lt;wsp:rsid wsp:val=&quot;00720437&quot;/&gt;&lt;wsp:rsid wsp:val=&quot;00740338&quot;/&gt;&lt;wsp:rsid wsp:val=&quot;00741DF2&quot;/&gt;&lt;wsp:rsid wsp:val=&quot;00743819&quot;/&gt;&lt;wsp:rsid wsp:val=&quot;00745026&quot;/&gt;&lt;wsp:rsid wsp:val=&quot;007667AD&quot;/&gt;&lt;wsp:rsid wsp:val=&quot;00775365&quot;/&gt;&lt;wsp:rsid wsp:val=&quot;00795B0B&quot;/&gt;&lt;wsp:rsid wsp:val=&quot;007A6085&quot;/&gt;&lt;wsp:rsid wsp:val=&quot;007B1321&quot;/&gt;&lt;wsp:rsid wsp:val=&quot;007B1CE9&quot;/&gt;&lt;wsp:rsid wsp:val=&quot;007B4D91&quot;/&gt;&lt;wsp:rsid wsp:val=&quot;007B51BD&quot;/&gt;&lt;wsp:rsid wsp:val=&quot;007C2D12&quot;/&gt;&lt;wsp:rsid wsp:val=&quot;007C56EC&quot;/&gt;&lt;wsp:rsid wsp:val=&quot;007D5CDB&quot;/&gt;&lt;wsp:rsid wsp:val=&quot;007F585C&quot;/&gt;&lt;wsp:rsid wsp:val=&quot;008077A0&quot;/&gt;&lt;wsp:rsid wsp:val=&quot;0081358D&quot;/&gt;&lt;wsp:rsid wsp:val=&quot;00814E63&quot;/&gt;&lt;wsp:rsid wsp:val=&quot;00816E66&quot;/&gt;&lt;wsp:rsid wsp:val=&quot;00820068&quot;/&gt;&lt;wsp:rsid wsp:val=&quot;00833A5B&quot;/&gt;&lt;wsp:rsid wsp:val=&quot;008442AB&quot;/&gt;&lt;wsp:rsid wsp:val=&quot;00850A3E&quot;/&gt;&lt;wsp:rsid wsp:val=&quot;008B6E0B&quot;/&gt;&lt;wsp:rsid wsp:val=&quot;008C7888&quot;/&gt;&lt;wsp:rsid wsp:val=&quot;008D4F00&quot;/&gt;&lt;wsp:rsid wsp:val=&quot;008F2EDC&quot;/&gt;&lt;wsp:rsid wsp:val=&quot;00900880&quot;/&gt;&lt;wsp:rsid wsp:val=&quot;009105BA&quot;/&gt;&lt;wsp:rsid wsp:val=&quot;009112A9&quot;/&gt;&lt;wsp:rsid wsp:val=&quot;00946128&quot;/&gt;&lt;wsp:rsid wsp:val=&quot;009544AE&quot;/&gt;&lt;wsp:rsid wsp:val=&quot;00955926&quot;/&gt;&lt;wsp:rsid wsp:val=&quot;00963750&quot;/&gt;&lt;wsp:rsid wsp:val=&quot;009771CF&quot;/&gt;&lt;wsp:rsid wsp:val=&quot;009914FD&quot;/&gt;&lt;wsp:rsid wsp:val=&quot;00992530&quot;/&gt;&lt;wsp:rsid wsp:val=&quot;009A4229&quot;/&gt;&lt;wsp:rsid wsp:val=&quot;009B1763&quot;/&gt;&lt;wsp:rsid wsp:val=&quot;009C1FD0&quot;/&gt;&lt;wsp:rsid wsp:val=&quot;009F725C&quot;/&gt;&lt;wsp:rsid wsp:val=&quot;00A11353&quot;/&gt;&lt;wsp:rsid wsp:val=&quot;00A17833&quot;/&gt;&lt;wsp:rsid wsp:val=&quot;00A46760&quot;/&gt;&lt;wsp:rsid wsp:val=&quot;00A512A2&quot;/&gt;&lt;wsp:rsid wsp:val=&quot;00A61032&quot;/&gt;&lt;wsp:rsid wsp:val=&quot;00A70E2C&quot;/&gt;&lt;wsp:rsid wsp:val=&quot;00A838AA&quot;/&gt;&lt;wsp:rsid wsp:val=&quot;00A90573&quot;/&gt;&lt;wsp:rsid wsp:val=&quot;00A90834&quot;/&gt;&lt;wsp:rsid wsp:val=&quot;00A90C9D&quot;/&gt;&lt;wsp:rsid wsp:val=&quot;00A9336B&quot;/&gt;&lt;wsp:rsid wsp:val=&quot;00AA0FEC&quot;/&gt;&lt;wsp:rsid wsp:val=&quot;00AB1F36&quot;/&gt;&lt;wsp:rsid wsp:val=&quot;00AC661A&quot;/&gt;&lt;wsp:rsid wsp:val=&quot;00AE55C6&quot;/&gt;&lt;wsp:rsid wsp:val=&quot;00AF2969&quot;/&gt;&lt;wsp:rsid wsp:val=&quot;00AF76EC&quot;/&gt;&lt;wsp:rsid wsp:val=&quot;00B02825&quot;/&gt;&lt;wsp:rsid wsp:val=&quot;00B216D5&quot;/&gt;&lt;wsp:rsid wsp:val=&quot;00B236EE&quot;/&gt;&lt;wsp:rsid wsp:val=&quot;00B40022&quot;/&gt;&lt;wsp:rsid wsp:val=&quot;00B60EB5&quot;/&gt;&lt;wsp:rsid wsp:val=&quot;00B64305&quot;/&gt;&lt;wsp:rsid wsp:val=&quot;00B719F4&quot;/&gt;&lt;wsp:rsid wsp:val=&quot;00B76158&quot;/&gt;&lt;wsp:rsid wsp:val=&quot;00B832F9&quot;/&gt;&lt;wsp:rsid wsp:val=&quot;00B93CB8&quot;/&gt;&lt;wsp:rsid wsp:val=&quot;00B97813&quot;/&gt;&lt;wsp:rsid wsp:val=&quot;00B97F41&quot;/&gt;&lt;wsp:rsid wsp:val=&quot;00BA3F6B&quot;/&gt;&lt;wsp:rsid wsp:val=&quot;00BA63B9&quot;/&gt;&lt;wsp:rsid wsp:val=&quot;00BB21CB&quot;/&gt;&lt;wsp:rsid wsp:val=&quot;00BC2A7F&quot;/&gt;&lt;wsp:rsid wsp:val=&quot;00BD2494&quot;/&gt;&lt;wsp:rsid wsp:val=&quot;00BD413B&quot;/&gt;&lt;wsp:rsid wsp:val=&quot;00BE18D3&quot;/&gt;&lt;wsp:rsid wsp:val=&quot;00BF1A16&quot;/&gt;&lt;wsp:rsid wsp:val=&quot;00C038E8&quot;/&gt;&lt;wsp:rsid wsp:val=&quot;00C04899&quot;/&gt;&lt;wsp:rsid wsp:val=&quot;00C16765&quot;/&gt;&lt;wsp:rsid wsp:val=&quot;00C37081&quot;/&gt;&lt;wsp:rsid wsp:val=&quot;00C4796A&quot;/&gt;&lt;wsp:rsid wsp:val=&quot;00C85BED&quot;/&gt;&lt;wsp:rsid wsp:val=&quot;00C9107F&quot;/&gt;&lt;wsp:rsid wsp:val=&quot;00CA7A4A&quot;/&gt;&lt;wsp:rsid wsp:val=&quot;00CB3FFC&quot;/&gt;&lt;wsp:rsid wsp:val=&quot;00CB5EDD&quot;/&gt;&lt;wsp:rsid wsp:val=&quot;00CB67E3&quot;/&gt;&lt;wsp:rsid wsp:val=&quot;00CC1B9C&quot;/&gt;&lt;wsp:rsid wsp:val=&quot;00CC3736&quot;/&gt;&lt;wsp:rsid wsp:val=&quot;00CF3EEE&quot;/&gt;&lt;wsp:rsid wsp:val=&quot;00CF50D0&quot;/&gt;&lt;wsp:rsid wsp:val=&quot;00D053FB&quot;/&gt;&lt;wsp:rsid wsp:val=&quot;00D36C54&quot;/&gt;&lt;wsp:rsid wsp:val=&quot;00D41336&quot;/&gt;&lt;wsp:rsid wsp:val=&quot;00D50D60&quot;/&gt;&lt;wsp:rsid wsp:val=&quot;00D553C0&quot;/&gt;&lt;wsp:rsid wsp:val=&quot;00DA4CD8&quot;/&gt;&lt;wsp:rsid wsp:val=&quot;00DA5E17&quot;/&gt;&lt;wsp:rsid wsp:val=&quot;00DA6735&quot;/&gt;&lt;wsp:rsid wsp:val=&quot;00E20331&quot;/&gt;&lt;wsp:rsid wsp:val=&quot;00E2502F&quot;/&gt;&lt;wsp:rsid wsp:val=&quot;00E35EBE&quot;/&gt;&lt;wsp:rsid wsp:val=&quot;00E60DB8&quot;/&gt;&lt;wsp:rsid wsp:val=&quot;00E63CF8&quot;/&gt;&lt;wsp:rsid wsp:val=&quot;00E7724D&quot;/&gt;&lt;wsp:rsid wsp:val=&quot;00E77750&quot;/&gt;&lt;wsp:rsid wsp:val=&quot;00E90808&quot;/&gt;&lt;wsp:rsid wsp:val=&quot;00EA7985&quot;/&gt;&lt;wsp:rsid wsp:val=&quot;00EC4DB2&quot;/&gt;&lt;wsp:rsid wsp:val=&quot;00EF718C&quot;/&gt;&lt;wsp:rsid wsp:val=&quot;00F22A0A&quot;/&gt;&lt;wsp:rsid wsp:val=&quot;00F334E1&quot;/&gt;&lt;wsp:rsid wsp:val=&quot;00F4523E&quot;/&gt;&lt;wsp:rsid wsp:val=&quot;00F6352E&quot;/&gt;&lt;wsp:rsid wsp:val=&quot;00F72CA2&quot;/&gt;&lt;wsp:rsid wsp:val=&quot;00F8316C&quot;/&gt;&lt;wsp:rsid wsp:val=&quot;00F84015&quot;/&gt;&lt;wsp:rsid wsp:val=&quot;00F914DD&quot;/&gt;&lt;wsp:rsid wsp:val=&quot;00FF08FC&quot;/&gt;&lt;/wsp:rsids&gt;&lt;/w:docPr&gt;&lt;w:body&gt;&lt;w:p wsp:rsidR=&quot;00000000&quot; wsp:rsidRDefault=&quot;009105BA&quot;&gt;&lt;m:oMathPara&gt;&lt;m:oMath&gt;&lt;m:r&gt;&lt;w:rPr&gt;&lt;w:rFonts w:ascii=&quot;Cambria Math&quot; w:h-ansi=&quot;Cambria Math&quot; w:cs=&quot;Times New Roman&quot;/&gt;&lt;wx:font wx:val=&quot;Cambria Math&quot;/&gt;&lt;w:i/&gt;&lt;w:sz w:val=&quot;28&quot;/&gt;&lt;w:sz-cs w:val=&quot;28&quot;/&gt;&lt;/w:rPr&gt;&lt;m:t&gt;âˆƒxâˆˆN&lt;/m:t&gt;&lt;/m:r&gt;&lt;m:r&gt;&lt;w:rPr&gt;&lt;w:rFonts w:ascii=&quot;Cambria Math&quot; w:h-ansi=&quot;Times New Roman&quot; w:cs=&quot;Times New Roman&quot;/&gt;&lt;wx:font wx:val=&quot;Cambria Math&quot;/&gt;&lt;w:i/&gt;&lt;w:sz w:val=&quot;28&quot;/&gt;&lt;w:sz-cs w:val=&quot;28&quot;/&gt;&lt;/w:rPr&gt;&lt;m:t&gt;,   2&lt;/m:t&gt;&lt;/m:r&gt;&lt;m:r&gt;&lt;w:rPr&gt;&lt;w:rFonts w:ascii=&quot;Cambria Math&quot; w:h-ansi=&quot;Cambria Math&quot; w:cs=&quot;Times New Roman&quot;/&gt;&lt;wx:font wx:val=&quot;Cambria Math&quot;/&gt;&lt;w:i/&gt;&lt;w:sz w:val=&quot;28&quot;/&gt;&lt;w:sz-cs w:val=&quot;28&quot;/&gt;&lt;/w:rPr&gt;&lt;m:t&gt;x&lt;/m:t&gt;&lt;/m:r&gt;&lt;m:r&gt;&lt;w:rPr&gt;&lt;w:rFonts w:ascii=&quot;Cambria Math&quot; w:h-ansi=&quot;Times New Roman&quot; w:cs=&quot;Times New Roman&quot;/&gt;&lt;wx:font wx:val=&quot;Cambria Math&quot;/&gt;&lt;w:i/&gt;&lt;w:sz w:val=&quot;28&quot;/&gt;&lt;w:sz-cs w:val=&quot;28&quot;/&gt;&lt;/w:rPr&gt;&lt;m:t&gt;+1&lt;/m:t&gt;&lt;/m:r&gt;&lt;m:r&gt;&lt;w:rPr&gt;&lt;w:rFonts w:ascii=&quot;Cambria Math&quot; w:h-ansi=&quot;Times New Roman&quot; w:cs=&quot;Times New Roman&quot;/&gt;&lt;wx:font wx:val=&quot;Times New Roman&quot;/&gt;&lt;w:i/&gt;&lt;w:sz w:val=&quot;28&quot;/&gt;&lt;w:sz-cs w:val=&quot;28&quot;/&gt;&lt;/w:rPr&gt;&lt;m:t&gt;â‰¤&lt;/m:t&gt;&lt;/m:r&gt;&lt;m:r&gt;&lt;w:rPr&gt;&lt;w:rFonts w:ascii=&quot;Cambria Math&quot; w:h-ansi=&quot;Times New Roman&quot; w:cs=&quot;Times New Roman&quot;/&gt;&lt;wx:font wx:val=&quot;Cambria Math&quot;/&gt;&lt;w:i/&gt;&lt;w:sz w:val=&quot;28&quot;/&gt;&lt;w:sz-cs w:val=&quot;28&quot;/&gt;&lt;/w:rPr&gt;&lt;m:t&gt;0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8" o:title="" chromakey="white"/>
          </v:shape>
        </w:pict>
      </w:r>
      <w:r w:rsidRPr="00400081">
        <w:rPr>
          <w:rFonts w:ascii="Times New Roman" w:hAnsi="Times New Roman" w:cs="Times New Roman"/>
          <w:bCs/>
          <w:sz w:val="28"/>
          <w:szCs w:val="28"/>
        </w:rPr>
        <w:instrText xml:space="preserve"> </w:instrText>
      </w:r>
      <w:r w:rsidRPr="00400081">
        <w:rPr>
          <w:rFonts w:ascii="Times New Roman" w:hAnsi="Times New Roman" w:cs="Times New Roman"/>
          <w:bCs/>
          <w:sz w:val="28"/>
          <w:szCs w:val="28"/>
        </w:rPr>
        <w:fldChar w:fldCharType="separate"/>
      </w:r>
      <w:r w:rsidRPr="00400081">
        <w:pict>
          <v:shape id="_x0000_i1028" type="#_x0000_t75" style="width:132.7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8&quot;/&gt;&lt;w:stylePaneFormatFilter w:val=&quot;3F01&quot;/&gt;&lt;w:defaultTabStop w:val=&quot;708&quot;/&gt;&lt;w:hyphenationZone w:val=&quot;425&quot;/&gt;&lt;w:drawingGridHorizontalSpacing w:val=&quot;110&quot;/&gt;&lt;w:displayHorizontalDrawingGridEvery w:val=&quot;2&quot;/&gt;&lt;w:displayVerticalDrawingGridEvery w:val=&quot;2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F3726&quot;/&gt;&lt;wsp:rsid wsp:val=&quot;00000661&quot;/&gt;&lt;wsp:rsid wsp:val=&quot;00010DC3&quot;/&gt;&lt;wsp:rsid wsp:val=&quot;00022706&quot;/&gt;&lt;wsp:rsid wsp:val=&quot;00034B18&quot;/&gt;&lt;wsp:rsid wsp:val=&quot;00043020&quot;/&gt;&lt;wsp:rsid wsp:val=&quot;00043C82&quot;/&gt;&lt;wsp:rsid wsp:val=&quot;000564CA&quot;/&gt;&lt;wsp:rsid wsp:val=&quot;000710A2&quot;/&gt;&lt;wsp:rsid wsp:val=&quot;00071E18&quot;/&gt;&lt;wsp:rsid wsp:val=&quot;00085543&quot;/&gt;&lt;wsp:rsid wsp:val=&quot;00087F21&quot;/&gt;&lt;wsp:rsid wsp:val=&quot;000A075B&quot;/&gt;&lt;wsp:rsid wsp:val=&quot;000A1B03&quot;/&gt;&lt;wsp:rsid wsp:val=&quot;000B2167&quot;/&gt;&lt;wsp:rsid wsp:val=&quot;000C7B08&quot;/&gt;&lt;wsp:rsid wsp:val=&quot;000D0D80&quot;/&gt;&lt;wsp:rsid wsp:val=&quot;000D5FEB&quot;/&gt;&lt;wsp:rsid wsp:val=&quot;000E2B02&quot;/&gt;&lt;wsp:rsid wsp:val=&quot;000E59A8&quot;/&gt;&lt;wsp:rsid wsp:val=&quot;000F0A47&quot;/&gt;&lt;wsp:rsid wsp:val=&quot;000F199D&quot;/&gt;&lt;wsp:rsid wsp:val=&quot;00113243&quot;/&gt;&lt;wsp:rsid wsp:val=&quot;00117E24&quot;/&gt;&lt;wsp:rsid wsp:val=&quot;00130F66&quot;/&gt;&lt;wsp:rsid wsp:val=&quot;001437E0&quot;/&gt;&lt;wsp:rsid wsp:val=&quot;001519BE&quot;/&gt;&lt;wsp:rsid wsp:val=&quot;0015283B&quot;/&gt;&lt;wsp:rsid wsp:val=&quot;00157972&quot;/&gt;&lt;wsp:rsid wsp:val=&quot;001626FF&quot;/&gt;&lt;wsp:rsid wsp:val=&quot;00165852&quot;/&gt;&lt;wsp:rsid wsp:val=&quot;001735C5&quot;/&gt;&lt;wsp:rsid wsp:val=&quot;001877AB&quot;/&gt;&lt;wsp:rsid wsp:val=&quot;001C1EB1&quot;/&gt;&lt;wsp:rsid wsp:val=&quot;001C2D55&quot;/&gt;&lt;wsp:rsid wsp:val=&quot;001C480F&quot;/&gt;&lt;wsp:rsid wsp:val=&quot;001C6B31&quot;/&gt;&lt;wsp:rsid wsp:val=&quot;001D44FB&quot;/&gt;&lt;wsp:rsid wsp:val=&quot;001F1823&quot;/&gt;&lt;wsp:rsid wsp:val=&quot;001F3726&quot;/&gt;&lt;wsp:rsid wsp:val=&quot;001F6C44&quot;/&gt;&lt;wsp:rsid wsp:val=&quot;00251644&quot;/&gt;&lt;wsp:rsid wsp:val=&quot;00286F1A&quot;/&gt;&lt;wsp:rsid wsp:val=&quot;00291169&quot;/&gt;&lt;wsp:rsid wsp:val=&quot;00295BDB&quot;/&gt;&lt;wsp:rsid wsp:val=&quot;002A34F1&quot;/&gt;&lt;wsp:rsid wsp:val=&quot;002C0E6A&quot;/&gt;&lt;wsp:rsid wsp:val=&quot;002C2DEA&quot;/&gt;&lt;wsp:rsid wsp:val=&quot;002D6A5A&quot;/&gt;&lt;wsp:rsid wsp:val=&quot;002D7AC3&quot;/&gt;&lt;wsp:rsid wsp:val=&quot;002E2947&quot;/&gt;&lt;wsp:rsid wsp:val=&quot;002E7547&quot;/&gt;&lt;wsp:rsid wsp:val=&quot;002F1CC5&quot;/&gt;&lt;wsp:rsid wsp:val=&quot;002F6935&quot;/&gt;&lt;wsp:rsid wsp:val=&quot;00306AAF&quot;/&gt;&lt;wsp:rsid wsp:val=&quot;003119FA&quot;/&gt;&lt;wsp:rsid wsp:val=&quot;00325F83&quot;/&gt;&lt;wsp:rsid wsp:val=&quot;0035035A&quot;/&gt;&lt;wsp:rsid wsp:val=&quot;00355138&quot;/&gt;&lt;wsp:rsid wsp:val=&quot;00372D6A&quot;/&gt;&lt;wsp:rsid wsp:val=&quot;00390321&quot;/&gt;&lt;wsp:rsid wsp:val=&quot;00394D93&quot;/&gt;&lt;wsp:rsid wsp:val=&quot;003A002E&quot;/&gt;&lt;wsp:rsid wsp:val=&quot;003C20C6&quot;/&gt;&lt;wsp:rsid wsp:val=&quot;003C7B05&quot;/&gt;&lt;wsp:rsid wsp:val=&quot;003D7EFE&quot;/&gt;&lt;wsp:rsid wsp:val=&quot;003E139E&quot;/&gt;&lt;wsp:rsid wsp:val=&quot;003F53A8&quot;/&gt;&lt;wsp:rsid wsp:val=&quot;003F644D&quot;/&gt;&lt;wsp:rsid wsp:val=&quot;003F7C3B&quot;/&gt;&lt;wsp:rsid wsp:val=&quot;00400081&quot;/&gt;&lt;wsp:rsid wsp:val=&quot;004036DA&quot;/&gt;&lt;wsp:rsid wsp:val=&quot;00406174&quot;/&gt;&lt;wsp:rsid wsp:val=&quot;0041343C&quot;/&gt;&lt;wsp:rsid wsp:val=&quot;00415783&quot;/&gt;&lt;wsp:rsid wsp:val=&quot;00425414&quot;/&gt;&lt;wsp:rsid wsp:val=&quot;0043096B&quot;/&gt;&lt;wsp:rsid wsp:val=&quot;00446FAC&quot;/&gt;&lt;wsp:rsid wsp:val=&quot;00466F00&quot;/&gt;&lt;wsp:rsid wsp:val=&quot;0048292F&quot;/&gt;&lt;wsp:rsid wsp:val=&quot;00490BB6&quot;/&gt;&lt;wsp:rsid wsp:val=&quot;00493D72&quot;/&gt;&lt;wsp:rsid wsp:val=&quot;004B25F3&quot;/&gt;&lt;wsp:rsid wsp:val=&quot;004B4CB5&quot;/&gt;&lt;wsp:rsid wsp:val=&quot;004C5A79&quot;/&gt;&lt;wsp:rsid wsp:val=&quot;004D261E&quot;/&gt;&lt;wsp:rsid wsp:val=&quot;004D4FD9&quot;/&gt;&lt;wsp:rsid wsp:val=&quot;004E391E&quot;/&gt;&lt;wsp:rsid wsp:val=&quot;004E7A32&quot;/&gt;&lt;wsp:rsid wsp:val=&quot;00554EB0&quot;/&gt;&lt;wsp:rsid wsp:val=&quot;0057225D&quot;/&gt;&lt;wsp:rsid wsp:val=&quot;005754A4&quot;/&gt;&lt;wsp:rsid wsp:val=&quot;005804D6&quot;/&gt;&lt;wsp:rsid wsp:val=&quot;00585EEA&quot;/&gt;&lt;wsp:rsid wsp:val=&quot;005906FA&quot;/&gt;&lt;wsp:rsid wsp:val=&quot;005977F6&quot;/&gt;&lt;wsp:rsid wsp:val=&quot;00597A73&quot;/&gt;&lt;wsp:rsid wsp:val=&quot;005B4684&quot;/&gt;&lt;wsp:rsid wsp:val=&quot;005B5196&quot;/&gt;&lt;wsp:rsid wsp:val=&quot;005C40A0&quot;/&gt;&lt;wsp:rsid wsp:val=&quot;005D5BD1&quot;/&gt;&lt;wsp:rsid wsp:val=&quot;005F33C9&quot;/&gt;&lt;wsp:rsid wsp:val=&quot;0061576C&quot;/&gt;&lt;wsp:rsid wsp:val=&quot;00622E22&quot;/&gt;&lt;wsp:rsid wsp:val=&quot;00630986&quot;/&gt;&lt;wsp:rsid wsp:val=&quot;00632358&quot;/&gt;&lt;wsp:rsid wsp:val=&quot;006427EA&quot;/&gt;&lt;wsp:rsid wsp:val=&quot;00644A63&quot;/&gt;&lt;wsp:rsid wsp:val=&quot;00647663&quot;/&gt;&lt;wsp:rsid wsp:val=&quot;00663600&quot;/&gt;&lt;wsp:rsid wsp:val=&quot;00682577&quot;/&gt;&lt;wsp:rsid wsp:val=&quot;00682B9F&quot;/&gt;&lt;wsp:rsid wsp:val=&quot;00687CC9&quot;/&gt;&lt;wsp:rsid wsp:val=&quot;00693BFA&quot;/&gt;&lt;wsp:rsid wsp:val=&quot;006B1B5F&quot;/&gt;&lt;wsp:rsid wsp:val=&quot;006B3D97&quot;/&gt;&lt;wsp:rsid wsp:val=&quot;006C292A&quot;/&gt;&lt;wsp:rsid wsp:val=&quot;006C2B1D&quot;/&gt;&lt;wsp:rsid wsp:val=&quot;006D328B&quot;/&gt;&lt;wsp:rsid wsp:val=&quot;006D57FC&quot;/&gt;&lt;wsp:rsid wsp:val=&quot;006E2B86&quot;/&gt;&lt;wsp:rsid wsp:val=&quot;006E2C6F&quot;/&gt;&lt;wsp:rsid wsp:val=&quot;006E56C7&quot;/&gt;&lt;wsp:rsid wsp:val=&quot;006F3A36&quot;/&gt;&lt;wsp:rsid wsp:val=&quot;006F4B65&quot;/&gt;&lt;wsp:rsid wsp:val=&quot;006F57D2&quot;/&gt;&lt;wsp:rsid wsp:val=&quot;00720437&quot;/&gt;&lt;wsp:rsid wsp:val=&quot;00740338&quot;/&gt;&lt;wsp:rsid wsp:val=&quot;00741DF2&quot;/&gt;&lt;wsp:rsid wsp:val=&quot;00743819&quot;/&gt;&lt;wsp:rsid wsp:val=&quot;00745026&quot;/&gt;&lt;wsp:rsid wsp:val=&quot;007667AD&quot;/&gt;&lt;wsp:rsid wsp:val=&quot;00775365&quot;/&gt;&lt;wsp:rsid wsp:val=&quot;00795B0B&quot;/&gt;&lt;wsp:rsid wsp:val=&quot;007A6085&quot;/&gt;&lt;wsp:rsid wsp:val=&quot;007B1321&quot;/&gt;&lt;wsp:rsid wsp:val=&quot;007B1CE9&quot;/&gt;&lt;wsp:rsid wsp:val=&quot;007B4D91&quot;/&gt;&lt;wsp:rsid wsp:val=&quot;007B51BD&quot;/&gt;&lt;wsp:rsid wsp:val=&quot;007C2D12&quot;/&gt;&lt;wsp:rsid wsp:val=&quot;007C56EC&quot;/&gt;&lt;wsp:rsid wsp:val=&quot;007D5CDB&quot;/&gt;&lt;wsp:rsid wsp:val=&quot;007F585C&quot;/&gt;&lt;wsp:rsid wsp:val=&quot;008077A0&quot;/&gt;&lt;wsp:rsid wsp:val=&quot;0081358D&quot;/&gt;&lt;wsp:rsid wsp:val=&quot;00814E63&quot;/&gt;&lt;wsp:rsid wsp:val=&quot;00816E66&quot;/&gt;&lt;wsp:rsid wsp:val=&quot;00820068&quot;/&gt;&lt;wsp:rsid wsp:val=&quot;00833A5B&quot;/&gt;&lt;wsp:rsid wsp:val=&quot;008442AB&quot;/&gt;&lt;wsp:rsid wsp:val=&quot;00850A3E&quot;/&gt;&lt;wsp:rsid wsp:val=&quot;008B6E0B&quot;/&gt;&lt;wsp:rsid wsp:val=&quot;008C7888&quot;/&gt;&lt;wsp:rsid wsp:val=&quot;008D4F00&quot;/&gt;&lt;wsp:rsid wsp:val=&quot;008F2EDC&quot;/&gt;&lt;wsp:rsid wsp:val=&quot;00900880&quot;/&gt;&lt;wsp:rsid wsp:val=&quot;009105BA&quot;/&gt;&lt;wsp:rsid wsp:val=&quot;009112A9&quot;/&gt;&lt;wsp:rsid wsp:val=&quot;00946128&quot;/&gt;&lt;wsp:rsid wsp:val=&quot;009544AE&quot;/&gt;&lt;wsp:rsid wsp:val=&quot;00955926&quot;/&gt;&lt;wsp:rsid wsp:val=&quot;00963750&quot;/&gt;&lt;wsp:rsid wsp:val=&quot;009771CF&quot;/&gt;&lt;wsp:rsid wsp:val=&quot;009914FD&quot;/&gt;&lt;wsp:rsid wsp:val=&quot;00992530&quot;/&gt;&lt;wsp:rsid wsp:val=&quot;009A4229&quot;/&gt;&lt;wsp:rsid wsp:val=&quot;009B1763&quot;/&gt;&lt;wsp:rsid wsp:val=&quot;009C1FD0&quot;/&gt;&lt;wsp:rsid wsp:val=&quot;009F725C&quot;/&gt;&lt;wsp:rsid wsp:val=&quot;00A11353&quot;/&gt;&lt;wsp:rsid wsp:val=&quot;00A17833&quot;/&gt;&lt;wsp:rsid wsp:val=&quot;00A46760&quot;/&gt;&lt;wsp:rsid wsp:val=&quot;00A512A2&quot;/&gt;&lt;wsp:rsid wsp:val=&quot;00A61032&quot;/&gt;&lt;wsp:rsid wsp:val=&quot;00A70E2C&quot;/&gt;&lt;wsp:rsid wsp:val=&quot;00A838AA&quot;/&gt;&lt;wsp:rsid wsp:val=&quot;00A90573&quot;/&gt;&lt;wsp:rsid wsp:val=&quot;00A90834&quot;/&gt;&lt;wsp:rsid wsp:val=&quot;00A90C9D&quot;/&gt;&lt;wsp:rsid wsp:val=&quot;00A9336B&quot;/&gt;&lt;wsp:rsid wsp:val=&quot;00AA0FEC&quot;/&gt;&lt;wsp:rsid wsp:val=&quot;00AB1F36&quot;/&gt;&lt;wsp:rsid wsp:val=&quot;00AC661A&quot;/&gt;&lt;wsp:rsid wsp:val=&quot;00AE55C6&quot;/&gt;&lt;wsp:rsid wsp:val=&quot;00AF2969&quot;/&gt;&lt;wsp:rsid wsp:val=&quot;00AF76EC&quot;/&gt;&lt;wsp:rsid wsp:val=&quot;00B02825&quot;/&gt;&lt;wsp:rsid wsp:val=&quot;00B216D5&quot;/&gt;&lt;wsp:rsid wsp:val=&quot;00B236EE&quot;/&gt;&lt;wsp:rsid wsp:val=&quot;00B40022&quot;/&gt;&lt;wsp:rsid wsp:val=&quot;00B60EB5&quot;/&gt;&lt;wsp:rsid wsp:val=&quot;00B64305&quot;/&gt;&lt;wsp:rsid wsp:val=&quot;00B719F4&quot;/&gt;&lt;wsp:rsid wsp:val=&quot;00B76158&quot;/&gt;&lt;wsp:rsid wsp:val=&quot;00B832F9&quot;/&gt;&lt;wsp:rsid wsp:val=&quot;00B93CB8&quot;/&gt;&lt;wsp:rsid wsp:val=&quot;00B97813&quot;/&gt;&lt;wsp:rsid wsp:val=&quot;00B97F41&quot;/&gt;&lt;wsp:rsid wsp:val=&quot;00BA3F6B&quot;/&gt;&lt;wsp:rsid wsp:val=&quot;00BA63B9&quot;/&gt;&lt;wsp:rsid wsp:val=&quot;00BB21CB&quot;/&gt;&lt;wsp:rsid wsp:val=&quot;00BC2A7F&quot;/&gt;&lt;wsp:rsid wsp:val=&quot;00BD2494&quot;/&gt;&lt;wsp:rsid wsp:val=&quot;00BD413B&quot;/&gt;&lt;wsp:rsid wsp:val=&quot;00BE18D3&quot;/&gt;&lt;wsp:rsid wsp:val=&quot;00BF1A16&quot;/&gt;&lt;wsp:rsid wsp:val=&quot;00C038E8&quot;/&gt;&lt;wsp:rsid wsp:val=&quot;00C04899&quot;/&gt;&lt;wsp:rsid wsp:val=&quot;00C16765&quot;/&gt;&lt;wsp:rsid wsp:val=&quot;00C37081&quot;/&gt;&lt;wsp:rsid wsp:val=&quot;00C4796A&quot;/&gt;&lt;wsp:rsid wsp:val=&quot;00C85BED&quot;/&gt;&lt;wsp:rsid wsp:val=&quot;00C9107F&quot;/&gt;&lt;wsp:rsid wsp:val=&quot;00CA7A4A&quot;/&gt;&lt;wsp:rsid wsp:val=&quot;00CB3FFC&quot;/&gt;&lt;wsp:rsid wsp:val=&quot;00CB5EDD&quot;/&gt;&lt;wsp:rsid wsp:val=&quot;00CB67E3&quot;/&gt;&lt;wsp:rsid wsp:val=&quot;00CC1B9C&quot;/&gt;&lt;wsp:rsid wsp:val=&quot;00CC3736&quot;/&gt;&lt;wsp:rsid wsp:val=&quot;00CF3EEE&quot;/&gt;&lt;wsp:rsid wsp:val=&quot;00CF50D0&quot;/&gt;&lt;wsp:rsid wsp:val=&quot;00D053FB&quot;/&gt;&lt;wsp:rsid wsp:val=&quot;00D36C54&quot;/&gt;&lt;wsp:rsid wsp:val=&quot;00D41336&quot;/&gt;&lt;wsp:rsid wsp:val=&quot;00D50D60&quot;/&gt;&lt;wsp:rsid wsp:val=&quot;00D553C0&quot;/&gt;&lt;wsp:rsid wsp:val=&quot;00DA4CD8&quot;/&gt;&lt;wsp:rsid wsp:val=&quot;00DA5E17&quot;/&gt;&lt;wsp:rsid wsp:val=&quot;00DA6735&quot;/&gt;&lt;wsp:rsid wsp:val=&quot;00E20331&quot;/&gt;&lt;wsp:rsid wsp:val=&quot;00E2502F&quot;/&gt;&lt;wsp:rsid wsp:val=&quot;00E35EBE&quot;/&gt;&lt;wsp:rsid wsp:val=&quot;00E60DB8&quot;/&gt;&lt;wsp:rsid wsp:val=&quot;00E63CF8&quot;/&gt;&lt;wsp:rsid wsp:val=&quot;00E7724D&quot;/&gt;&lt;wsp:rsid wsp:val=&quot;00E77750&quot;/&gt;&lt;wsp:rsid wsp:val=&quot;00E90808&quot;/&gt;&lt;wsp:rsid wsp:val=&quot;00EA7985&quot;/&gt;&lt;wsp:rsid wsp:val=&quot;00EC4DB2&quot;/&gt;&lt;wsp:rsid wsp:val=&quot;00EF718C&quot;/&gt;&lt;wsp:rsid wsp:val=&quot;00F22A0A&quot;/&gt;&lt;wsp:rsid wsp:val=&quot;00F334E1&quot;/&gt;&lt;wsp:rsid wsp:val=&quot;00F4523E&quot;/&gt;&lt;wsp:rsid wsp:val=&quot;00F6352E&quot;/&gt;&lt;wsp:rsid wsp:val=&quot;00F72CA2&quot;/&gt;&lt;wsp:rsid wsp:val=&quot;00F8316C&quot;/&gt;&lt;wsp:rsid wsp:val=&quot;00F84015&quot;/&gt;&lt;wsp:rsid wsp:val=&quot;00F914DD&quot;/&gt;&lt;wsp:rsid wsp:val=&quot;00FF08FC&quot;/&gt;&lt;/wsp:rsids&gt;&lt;/w:docPr&gt;&lt;w:body&gt;&lt;w:p wsp:rsidR=&quot;00000000&quot; wsp:rsidRDefault=&quot;009105BA&quot;&gt;&lt;m:oMathPara&gt;&lt;m:oMath&gt;&lt;m:r&gt;&lt;w:rPr&gt;&lt;w:rFonts w:ascii=&quot;Cambria Math&quot; w:h-ansi=&quot;Cambria Math&quot; w:cs=&quot;Times New Roman&quot;/&gt;&lt;wx:font wx:val=&quot;Cambria Math&quot;/&gt;&lt;w:i/&gt;&lt;w:sz w:val=&quot;28&quot;/&gt;&lt;w:sz-cs w:val=&quot;28&quot;/&gt;&lt;/w:rPr&gt;&lt;m:t&gt;âˆƒxâˆˆN&lt;/m:t&gt;&lt;/m:r&gt;&lt;m:r&gt;&lt;w:rPr&gt;&lt;w:rFonts w:ascii=&quot;Cambria Math&quot; w:h-ansi=&quot;Times New Roman&quot; w:cs=&quot;Times New Roman&quot;/&gt;&lt;wx:font wx:val=&quot;Cambria Math&quot;/&gt;&lt;w:i/&gt;&lt;w:sz w:val=&quot;28&quot;/&gt;&lt;w:sz-cs w:val=&quot;28&quot;/&gt;&lt;/w:rPr&gt;&lt;m:t&gt;,   2&lt;/m:t&gt;&lt;/m:r&gt;&lt;m:r&gt;&lt;w:rPr&gt;&lt;w:rFonts w:ascii=&quot;Cambria Math&quot; w:h-ansi=&quot;Cambria Math&quot; w:cs=&quot;Times New Roman&quot;/&gt;&lt;wx:font wx:val=&quot;Cambria Math&quot;/&gt;&lt;w:i/&gt;&lt;w:sz w:val=&quot;28&quot;/&gt;&lt;w:sz-cs w:val=&quot;28&quot;/&gt;&lt;/w:rPr&gt;&lt;m:t&gt;x&lt;/m:t&gt;&lt;/m:r&gt;&lt;m:r&gt;&lt;w:rPr&gt;&lt;w:rFonts w:ascii=&quot;Cambria Math&quot; w:h-ansi=&quot;Times New Roman&quot; w:cs=&quot;Times New Roman&quot;/&gt;&lt;wx:font wx:val=&quot;Cambria Math&quot;/&gt;&lt;w:i/&gt;&lt;w:sz w:val=&quot;28&quot;/&gt;&lt;w:sz-cs w:val=&quot;28&quot;/&gt;&lt;/w:rPr&gt;&lt;m:t&gt;+1&lt;/m:t&gt;&lt;/m:r&gt;&lt;m:r&gt;&lt;w:rPr&gt;&lt;w:rFonts w:ascii=&quot;Cambria Math&quot; w:h-ansi=&quot;Times New Roman&quot; w:cs=&quot;Times New Roman&quot;/&gt;&lt;wx:font wx:val=&quot;Times New Roman&quot;/&gt;&lt;w:i/&gt;&lt;w:sz w:val=&quot;28&quot;/&gt;&lt;w:sz-cs w:val=&quot;28&quot;/&gt;&lt;/w:rPr&gt;&lt;m:t&gt;â‰¤&lt;/m:t&gt;&lt;/m:r&gt;&lt;m:r&gt;&lt;w:rPr&gt;&lt;w:rFonts w:ascii=&quot;Cambria Math&quot; w:h-ansi=&quot;Times New Roman&quot; w:cs=&quot;Times New Roman&quot;/&gt;&lt;wx:font wx:val=&quot;Cambria Math&quot;/&gt;&lt;w:i/&gt;&lt;w:sz w:val=&quot;28&quot;/&gt;&lt;w:sz-cs w:val=&quot;28&quot;/&gt;&lt;/w:rPr&gt;&lt;m:t&gt;0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8" o:title="" chromakey="white"/>
          </v:shape>
        </w:pict>
      </w:r>
      <w:r w:rsidRPr="00400081">
        <w:rPr>
          <w:rFonts w:ascii="Times New Roman" w:hAnsi="Times New Roman" w:cs="Times New Roman"/>
          <w:bCs/>
          <w:sz w:val="28"/>
          <w:szCs w:val="28"/>
        </w:rPr>
        <w:fldChar w:fldCharType="end"/>
      </w:r>
    </w:p>
    <w:p w:rsidR="00852657" w:rsidRPr="00BA63B9" w:rsidRDefault="00852657" w:rsidP="00BA63B9">
      <w:pPr>
        <w:rPr>
          <w:rFonts w:ascii="Times New Roman" w:hAnsi="Times New Roman" w:cs="Times New Roman"/>
          <w:bCs/>
          <w:sz w:val="28"/>
          <w:szCs w:val="28"/>
        </w:rPr>
      </w:pPr>
    </w:p>
    <w:p w:rsidR="00852657" w:rsidRDefault="00852657" w:rsidP="00BA63B9">
      <w:pPr>
        <w:rPr>
          <w:bCs/>
        </w:rPr>
      </w:pPr>
    </w:p>
    <w:p w:rsidR="00852657" w:rsidRDefault="00852657" w:rsidP="00BA63B9">
      <w:pPr>
        <w:rPr>
          <w:bCs/>
        </w:rPr>
      </w:pPr>
    </w:p>
    <w:p w:rsidR="00852657" w:rsidRPr="004B25F3" w:rsidRDefault="00852657" w:rsidP="00BA63B9">
      <w:pPr>
        <w:pStyle w:val="ListParagraph"/>
        <w:ind w:left="360"/>
        <w:rPr>
          <w:bCs/>
        </w:rPr>
      </w:pPr>
      <w:r>
        <w:rPr>
          <w:bCs/>
        </w:rPr>
        <w:t xml:space="preserve">b.) </w:t>
      </w:r>
      <w:r w:rsidRPr="004B25F3">
        <w:rPr>
          <w:bCs/>
        </w:rPr>
        <w:t xml:space="preserve"> Bu önermelerin </w:t>
      </w:r>
      <w:r>
        <w:rPr>
          <w:bCs/>
        </w:rPr>
        <w:t>değillerini yazınız</w:t>
      </w:r>
      <w:r w:rsidRPr="004B25F3">
        <w:rPr>
          <w:bCs/>
        </w:rPr>
        <w:t>.</w:t>
      </w:r>
    </w:p>
    <w:p w:rsidR="00852657" w:rsidRPr="004B25F3" w:rsidRDefault="00852657" w:rsidP="00BA63B9">
      <w:pPr>
        <w:rPr>
          <w:bCs/>
        </w:rPr>
      </w:pPr>
    </w:p>
    <w:p w:rsidR="00852657" w:rsidRDefault="00852657" w:rsidP="004B25F3">
      <w:pPr>
        <w:rPr>
          <w:bCs/>
        </w:rPr>
      </w:pPr>
    </w:p>
    <w:p w:rsidR="00852657" w:rsidRDefault="00852657" w:rsidP="004B25F3">
      <w:pPr>
        <w:rPr>
          <w:bCs/>
        </w:rPr>
      </w:pPr>
    </w:p>
    <w:p w:rsidR="00852657" w:rsidRDefault="00852657" w:rsidP="004B25F3">
      <w:pPr>
        <w:rPr>
          <w:bCs/>
        </w:rPr>
      </w:pPr>
    </w:p>
    <w:p w:rsidR="00852657" w:rsidRDefault="00852657" w:rsidP="004B25F3">
      <w:pPr>
        <w:rPr>
          <w:bCs/>
        </w:rPr>
      </w:pPr>
    </w:p>
    <w:p w:rsidR="00852657" w:rsidRDefault="00852657" w:rsidP="004B25F3">
      <w:pPr>
        <w:rPr>
          <w:bCs/>
        </w:rPr>
      </w:pPr>
    </w:p>
    <w:p w:rsidR="00852657" w:rsidRDefault="00852657" w:rsidP="00E60DB8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sz w:val="28"/>
          <w:szCs w:val="28"/>
        </w:rPr>
      </w:pPr>
      <w:r w:rsidRPr="004D261E">
        <w:rPr>
          <w:rFonts w:ascii="Times New Roman" w:hAnsi="Times New Roman" w:cs="Times New Roman"/>
          <w:sz w:val="28"/>
          <w:szCs w:val="28"/>
        </w:rPr>
        <w:t xml:space="preserve">Alt küme sayısı ile özalt küme </w:t>
      </w:r>
    </w:p>
    <w:p w:rsidR="00852657" w:rsidRPr="004D261E" w:rsidRDefault="00852657" w:rsidP="00E60DB8">
      <w:pPr>
        <w:rPr>
          <w:rFonts w:ascii="Times New Roman" w:hAnsi="Times New Roman" w:cs="Times New Roman"/>
          <w:sz w:val="28"/>
          <w:szCs w:val="28"/>
        </w:rPr>
      </w:pPr>
      <w:r w:rsidRPr="004D261E">
        <w:rPr>
          <w:rFonts w:ascii="Times New Roman" w:hAnsi="Times New Roman" w:cs="Times New Roman"/>
          <w:sz w:val="28"/>
          <w:szCs w:val="28"/>
        </w:rPr>
        <w:t>sayısının to</w:t>
      </w:r>
      <w:r>
        <w:rPr>
          <w:rFonts w:ascii="Times New Roman" w:hAnsi="Times New Roman" w:cs="Times New Roman"/>
          <w:sz w:val="28"/>
          <w:szCs w:val="28"/>
        </w:rPr>
        <w:t>plamı 511 olan bir kümenin en en çok</w:t>
      </w:r>
      <w:r w:rsidRPr="004D261E">
        <w:rPr>
          <w:rFonts w:ascii="Times New Roman" w:hAnsi="Times New Roman" w:cs="Times New Roman"/>
          <w:sz w:val="28"/>
          <w:szCs w:val="28"/>
        </w:rPr>
        <w:t xml:space="preserve"> iki elemanlı kaç alt kümesi vardır?</w:t>
      </w:r>
    </w:p>
    <w:p w:rsidR="00852657" w:rsidRPr="004D261E" w:rsidRDefault="00852657" w:rsidP="00E60DB8">
      <w:pPr>
        <w:rPr>
          <w:rFonts w:ascii="Comic Sans MS" w:hAnsi="Comic Sans MS"/>
          <w:b/>
          <w:i/>
          <w:sz w:val="28"/>
          <w:szCs w:val="28"/>
        </w:rPr>
      </w:pPr>
    </w:p>
    <w:p w:rsidR="00852657" w:rsidRDefault="00852657" w:rsidP="004B25F3">
      <w:pPr>
        <w:rPr>
          <w:bCs/>
        </w:rPr>
      </w:pPr>
    </w:p>
    <w:p w:rsidR="00852657" w:rsidRDefault="00852657" w:rsidP="004B25F3">
      <w:pPr>
        <w:rPr>
          <w:bCs/>
        </w:rPr>
      </w:pPr>
    </w:p>
    <w:p w:rsidR="00852657" w:rsidRDefault="00852657" w:rsidP="004B25F3">
      <w:pPr>
        <w:rPr>
          <w:bCs/>
        </w:rPr>
      </w:pPr>
    </w:p>
    <w:p w:rsidR="00852657" w:rsidRDefault="00852657" w:rsidP="004B25F3">
      <w:pPr>
        <w:rPr>
          <w:bCs/>
        </w:rPr>
      </w:pPr>
    </w:p>
    <w:p w:rsidR="00852657" w:rsidRDefault="00852657" w:rsidP="004B25F3">
      <w:pPr>
        <w:rPr>
          <w:bCs/>
        </w:rPr>
      </w:pPr>
    </w:p>
    <w:p w:rsidR="00852657" w:rsidRDefault="00852657" w:rsidP="004B25F3">
      <w:pPr>
        <w:rPr>
          <w:bCs/>
        </w:rPr>
      </w:pPr>
    </w:p>
    <w:p w:rsidR="00852657" w:rsidRDefault="00852657" w:rsidP="004B25F3">
      <w:pPr>
        <w:rPr>
          <w:bCs/>
        </w:rPr>
      </w:pPr>
    </w:p>
    <w:p w:rsidR="00852657" w:rsidRDefault="00852657" w:rsidP="004B25F3">
      <w:pPr>
        <w:rPr>
          <w:bCs/>
        </w:rPr>
      </w:pPr>
    </w:p>
    <w:p w:rsidR="00852657" w:rsidRDefault="00852657" w:rsidP="004B25F3">
      <w:pPr>
        <w:rPr>
          <w:bCs/>
        </w:rPr>
      </w:pPr>
    </w:p>
    <w:p w:rsidR="00852657" w:rsidRPr="00F72CA2" w:rsidRDefault="00852657" w:rsidP="00E60DB8">
      <w:pPr>
        <w:pStyle w:val="ListParagraph"/>
        <w:numPr>
          <w:ilvl w:val="0"/>
          <w:numId w:val="40"/>
        </w:numPr>
        <w:rPr>
          <w:rFonts w:ascii="Times New Roman" w:eastAsia="Arial Unicode MS" w:hAnsi="Times New Roman" w:cs="Times New Roman"/>
          <w:sz w:val="28"/>
          <w:szCs w:val="28"/>
        </w:rPr>
      </w:pPr>
      <w:r w:rsidRPr="002A34F1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Pr="00F72CA2">
        <w:rPr>
          <w:rFonts w:ascii="Times New Roman" w:eastAsia="Arial Unicode MS" w:hAnsi="Times New Roman" w:cs="Times New Roman"/>
          <w:sz w:val="28"/>
          <w:szCs w:val="28"/>
        </w:rPr>
        <w:t xml:space="preserve">A ve B iki kümedir. </w:t>
      </w:r>
    </w:p>
    <w:p w:rsidR="00852657" w:rsidRPr="00F72CA2" w:rsidRDefault="00852657" w:rsidP="00E60DB8">
      <w:pPr>
        <w:rPr>
          <w:rFonts w:ascii="Times New Roman" w:eastAsia="Arial Unicode MS" w:hAnsi="Times New Roman" w:cs="Times New Roman"/>
          <w:sz w:val="28"/>
          <w:szCs w:val="28"/>
        </w:rPr>
      </w:pPr>
      <w:r w:rsidRPr="00400081">
        <w:rPr>
          <w:rFonts w:eastAsia="Arial Unicode MS"/>
        </w:rPr>
        <w:pict>
          <v:shape id="_x0000_i1029" type="#_x0000_t75" style="width:261.7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8&quot;/&gt;&lt;w:stylePaneFormatFilter w:val=&quot;3F01&quot;/&gt;&lt;w:defaultTabStop w:val=&quot;708&quot;/&gt;&lt;w:hyphenationZone w:val=&quot;425&quot;/&gt;&lt;w:drawingGridHorizontalSpacing w:val=&quot;110&quot;/&gt;&lt;w:displayHorizontalDrawingGridEvery w:val=&quot;2&quot;/&gt;&lt;w:displayVerticalDrawingGridEvery w:val=&quot;2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F3726&quot;/&gt;&lt;wsp:rsid wsp:val=&quot;00000661&quot;/&gt;&lt;wsp:rsid wsp:val=&quot;00010DC3&quot;/&gt;&lt;wsp:rsid wsp:val=&quot;00022706&quot;/&gt;&lt;wsp:rsid wsp:val=&quot;00034B18&quot;/&gt;&lt;wsp:rsid wsp:val=&quot;00043020&quot;/&gt;&lt;wsp:rsid wsp:val=&quot;00043C82&quot;/&gt;&lt;wsp:rsid wsp:val=&quot;000564CA&quot;/&gt;&lt;wsp:rsid wsp:val=&quot;000710A2&quot;/&gt;&lt;wsp:rsid wsp:val=&quot;00071E18&quot;/&gt;&lt;wsp:rsid wsp:val=&quot;00085543&quot;/&gt;&lt;wsp:rsid wsp:val=&quot;00087F21&quot;/&gt;&lt;wsp:rsid wsp:val=&quot;000A075B&quot;/&gt;&lt;wsp:rsid wsp:val=&quot;000A1B03&quot;/&gt;&lt;wsp:rsid wsp:val=&quot;000B2167&quot;/&gt;&lt;wsp:rsid wsp:val=&quot;000C7B08&quot;/&gt;&lt;wsp:rsid wsp:val=&quot;000D0D80&quot;/&gt;&lt;wsp:rsid wsp:val=&quot;000D5FEB&quot;/&gt;&lt;wsp:rsid wsp:val=&quot;000E2B02&quot;/&gt;&lt;wsp:rsid wsp:val=&quot;000E59A8&quot;/&gt;&lt;wsp:rsid wsp:val=&quot;000F0A47&quot;/&gt;&lt;wsp:rsid wsp:val=&quot;000F199D&quot;/&gt;&lt;wsp:rsid wsp:val=&quot;00113243&quot;/&gt;&lt;wsp:rsid wsp:val=&quot;00117E24&quot;/&gt;&lt;wsp:rsid wsp:val=&quot;00130F66&quot;/&gt;&lt;wsp:rsid wsp:val=&quot;001437E0&quot;/&gt;&lt;wsp:rsid wsp:val=&quot;001519BE&quot;/&gt;&lt;wsp:rsid wsp:val=&quot;0015283B&quot;/&gt;&lt;wsp:rsid wsp:val=&quot;00157972&quot;/&gt;&lt;wsp:rsid wsp:val=&quot;001626FF&quot;/&gt;&lt;wsp:rsid wsp:val=&quot;00165852&quot;/&gt;&lt;wsp:rsid wsp:val=&quot;001735C5&quot;/&gt;&lt;wsp:rsid wsp:val=&quot;001877AB&quot;/&gt;&lt;wsp:rsid wsp:val=&quot;001C1EB1&quot;/&gt;&lt;wsp:rsid wsp:val=&quot;001C2D55&quot;/&gt;&lt;wsp:rsid wsp:val=&quot;001C480F&quot;/&gt;&lt;wsp:rsid wsp:val=&quot;001C6B31&quot;/&gt;&lt;wsp:rsid wsp:val=&quot;001D44FB&quot;/&gt;&lt;wsp:rsid wsp:val=&quot;001F1823&quot;/&gt;&lt;wsp:rsid wsp:val=&quot;001F3726&quot;/&gt;&lt;wsp:rsid wsp:val=&quot;001F6C44&quot;/&gt;&lt;wsp:rsid wsp:val=&quot;00251644&quot;/&gt;&lt;wsp:rsid wsp:val=&quot;00286F1A&quot;/&gt;&lt;wsp:rsid wsp:val=&quot;00291169&quot;/&gt;&lt;wsp:rsid wsp:val=&quot;00295BDB&quot;/&gt;&lt;wsp:rsid wsp:val=&quot;002A34F1&quot;/&gt;&lt;wsp:rsid wsp:val=&quot;002C0E6A&quot;/&gt;&lt;wsp:rsid wsp:val=&quot;002C2DEA&quot;/&gt;&lt;wsp:rsid wsp:val=&quot;002D6A5A&quot;/&gt;&lt;wsp:rsid wsp:val=&quot;002D7AC3&quot;/&gt;&lt;wsp:rsid wsp:val=&quot;002E2947&quot;/&gt;&lt;wsp:rsid wsp:val=&quot;002E7547&quot;/&gt;&lt;wsp:rsid wsp:val=&quot;002F1CC5&quot;/&gt;&lt;wsp:rsid wsp:val=&quot;002F6935&quot;/&gt;&lt;wsp:rsid wsp:val=&quot;0030479B&quot;/&gt;&lt;wsp:rsid wsp:val=&quot;00306AAF&quot;/&gt;&lt;wsp:rsid wsp:val=&quot;003119FA&quot;/&gt;&lt;wsp:rsid wsp:val=&quot;00325F83&quot;/&gt;&lt;wsp:rsid wsp:val=&quot;0035035A&quot;/&gt;&lt;wsp:rsid wsp:val=&quot;00355138&quot;/&gt;&lt;wsp:rsid wsp:val=&quot;00372D6A&quot;/&gt;&lt;wsp:rsid wsp:val=&quot;00390321&quot;/&gt;&lt;wsp:rsid wsp:val=&quot;00394D93&quot;/&gt;&lt;wsp:rsid wsp:val=&quot;003A002E&quot;/&gt;&lt;wsp:rsid wsp:val=&quot;003C20C6&quot;/&gt;&lt;wsp:rsid wsp:val=&quot;003C7B05&quot;/&gt;&lt;wsp:rsid wsp:val=&quot;003D7EFE&quot;/&gt;&lt;wsp:rsid wsp:val=&quot;003E139E&quot;/&gt;&lt;wsp:rsid wsp:val=&quot;003F53A8&quot;/&gt;&lt;wsp:rsid wsp:val=&quot;003F644D&quot;/&gt;&lt;wsp:rsid wsp:val=&quot;003F7C3B&quot;/&gt;&lt;wsp:rsid wsp:val=&quot;00400081&quot;/&gt;&lt;wsp:rsid wsp:val=&quot;004036DA&quot;/&gt;&lt;wsp:rsid wsp:val=&quot;00406174&quot;/&gt;&lt;wsp:rsid wsp:val=&quot;0041343C&quot;/&gt;&lt;wsp:rsid wsp:val=&quot;00415783&quot;/&gt;&lt;wsp:rsid wsp:val=&quot;00425414&quot;/&gt;&lt;wsp:rsid wsp:val=&quot;0043096B&quot;/&gt;&lt;wsp:rsid wsp:val=&quot;00446FAC&quot;/&gt;&lt;wsp:rsid wsp:val=&quot;00466F00&quot;/&gt;&lt;wsp:rsid wsp:val=&quot;0048292F&quot;/&gt;&lt;wsp:rsid wsp:val=&quot;00490BB6&quot;/&gt;&lt;wsp:rsid wsp:val=&quot;00493D72&quot;/&gt;&lt;wsp:rsid wsp:val=&quot;004B25F3&quot;/&gt;&lt;wsp:rsid wsp:val=&quot;004B4CB5&quot;/&gt;&lt;wsp:rsid wsp:val=&quot;004C5A79&quot;/&gt;&lt;wsp:rsid wsp:val=&quot;004D261E&quot;/&gt;&lt;wsp:rsid wsp:val=&quot;004D4FD9&quot;/&gt;&lt;wsp:rsid wsp:val=&quot;004E391E&quot;/&gt;&lt;wsp:rsid wsp:val=&quot;004E7A32&quot;/&gt;&lt;wsp:rsid wsp:val=&quot;00554EB0&quot;/&gt;&lt;wsp:rsid wsp:val=&quot;0057225D&quot;/&gt;&lt;wsp:rsid wsp:val=&quot;005754A4&quot;/&gt;&lt;wsp:rsid wsp:val=&quot;005804D6&quot;/&gt;&lt;wsp:rsid wsp:val=&quot;00585EEA&quot;/&gt;&lt;wsp:rsid wsp:val=&quot;005906FA&quot;/&gt;&lt;wsp:rsid wsp:val=&quot;005977F6&quot;/&gt;&lt;wsp:rsid wsp:val=&quot;00597A73&quot;/&gt;&lt;wsp:rsid wsp:val=&quot;005B4684&quot;/&gt;&lt;wsp:rsid wsp:val=&quot;005B5196&quot;/&gt;&lt;wsp:rsid wsp:val=&quot;005C40A0&quot;/&gt;&lt;wsp:rsid wsp:val=&quot;005D5BD1&quot;/&gt;&lt;wsp:rsid wsp:val=&quot;005F33C9&quot;/&gt;&lt;wsp:rsid wsp:val=&quot;0061576C&quot;/&gt;&lt;wsp:rsid wsp:val=&quot;00622E22&quot;/&gt;&lt;wsp:rsid wsp:val=&quot;00630986&quot;/&gt;&lt;wsp:rsid wsp:val=&quot;00632358&quot;/&gt;&lt;wsp:rsid wsp:val=&quot;006427EA&quot;/&gt;&lt;wsp:rsid wsp:val=&quot;00644A63&quot;/&gt;&lt;wsp:rsid wsp:val=&quot;00647663&quot;/&gt;&lt;wsp:rsid wsp:val=&quot;00663600&quot;/&gt;&lt;wsp:rsid wsp:val=&quot;00682577&quot;/&gt;&lt;wsp:rsid wsp:val=&quot;00682B9F&quot;/&gt;&lt;wsp:rsid wsp:val=&quot;00687CC9&quot;/&gt;&lt;wsp:rsid wsp:val=&quot;00693BFA&quot;/&gt;&lt;wsp:rsid wsp:val=&quot;006B1B5F&quot;/&gt;&lt;wsp:rsid wsp:val=&quot;006B3D97&quot;/&gt;&lt;wsp:rsid wsp:val=&quot;006C292A&quot;/&gt;&lt;wsp:rsid wsp:val=&quot;006C2B1D&quot;/&gt;&lt;wsp:rsid wsp:val=&quot;006D328B&quot;/&gt;&lt;wsp:rsid wsp:val=&quot;006D57FC&quot;/&gt;&lt;wsp:rsid wsp:val=&quot;006E2B86&quot;/&gt;&lt;wsp:rsid wsp:val=&quot;006E2C6F&quot;/&gt;&lt;wsp:rsid wsp:val=&quot;006E56C7&quot;/&gt;&lt;wsp:rsid wsp:val=&quot;006F3A36&quot;/&gt;&lt;wsp:rsid wsp:val=&quot;006F4B65&quot;/&gt;&lt;wsp:rsid wsp:val=&quot;006F57D2&quot;/&gt;&lt;wsp:rsid wsp:val=&quot;00720437&quot;/&gt;&lt;wsp:rsid wsp:val=&quot;00740338&quot;/&gt;&lt;wsp:rsid wsp:val=&quot;00741DF2&quot;/&gt;&lt;wsp:rsid wsp:val=&quot;00743819&quot;/&gt;&lt;wsp:rsid wsp:val=&quot;00745026&quot;/&gt;&lt;wsp:rsid wsp:val=&quot;007667AD&quot;/&gt;&lt;wsp:rsid wsp:val=&quot;00775365&quot;/&gt;&lt;wsp:rsid wsp:val=&quot;00795B0B&quot;/&gt;&lt;wsp:rsid wsp:val=&quot;007A6085&quot;/&gt;&lt;wsp:rsid wsp:val=&quot;007B1321&quot;/&gt;&lt;wsp:rsid wsp:val=&quot;007B1CE9&quot;/&gt;&lt;wsp:rsid wsp:val=&quot;007B4D91&quot;/&gt;&lt;wsp:rsid wsp:val=&quot;007B51BD&quot;/&gt;&lt;wsp:rsid wsp:val=&quot;007C2D12&quot;/&gt;&lt;wsp:rsid wsp:val=&quot;007C56EC&quot;/&gt;&lt;wsp:rsid wsp:val=&quot;007D5CDB&quot;/&gt;&lt;wsp:rsid wsp:val=&quot;007F585C&quot;/&gt;&lt;wsp:rsid wsp:val=&quot;008077A0&quot;/&gt;&lt;wsp:rsid wsp:val=&quot;0081358D&quot;/&gt;&lt;wsp:rsid wsp:val=&quot;00814E63&quot;/&gt;&lt;wsp:rsid wsp:val=&quot;00816E66&quot;/&gt;&lt;wsp:rsid wsp:val=&quot;00820068&quot;/&gt;&lt;wsp:rsid wsp:val=&quot;00833A5B&quot;/&gt;&lt;wsp:rsid wsp:val=&quot;008442AB&quot;/&gt;&lt;wsp:rsid wsp:val=&quot;00850A3E&quot;/&gt;&lt;wsp:rsid wsp:val=&quot;008B6E0B&quot;/&gt;&lt;wsp:rsid wsp:val=&quot;008C7888&quot;/&gt;&lt;wsp:rsid wsp:val=&quot;008D4F00&quot;/&gt;&lt;wsp:rsid wsp:val=&quot;008F2EDC&quot;/&gt;&lt;wsp:rsid wsp:val=&quot;00900880&quot;/&gt;&lt;wsp:rsid wsp:val=&quot;009112A9&quot;/&gt;&lt;wsp:rsid wsp:val=&quot;00946128&quot;/&gt;&lt;wsp:rsid wsp:val=&quot;009544AE&quot;/&gt;&lt;wsp:rsid wsp:val=&quot;00955926&quot;/&gt;&lt;wsp:rsid wsp:val=&quot;00963750&quot;/&gt;&lt;wsp:rsid wsp:val=&quot;009771CF&quot;/&gt;&lt;wsp:rsid wsp:val=&quot;009914FD&quot;/&gt;&lt;wsp:rsid wsp:val=&quot;00992530&quot;/&gt;&lt;wsp:rsid wsp:val=&quot;009A4229&quot;/&gt;&lt;wsp:rsid wsp:val=&quot;009B1763&quot;/&gt;&lt;wsp:rsid wsp:val=&quot;009C1FD0&quot;/&gt;&lt;wsp:rsid wsp:val=&quot;009F725C&quot;/&gt;&lt;wsp:rsid wsp:val=&quot;00A11353&quot;/&gt;&lt;wsp:rsid wsp:val=&quot;00A17833&quot;/&gt;&lt;wsp:rsid wsp:val=&quot;00A46760&quot;/&gt;&lt;wsp:rsid wsp:val=&quot;00A512A2&quot;/&gt;&lt;wsp:rsid wsp:val=&quot;00A61032&quot;/&gt;&lt;wsp:rsid wsp:val=&quot;00A70E2C&quot;/&gt;&lt;wsp:rsid wsp:val=&quot;00A838AA&quot;/&gt;&lt;wsp:rsid wsp:val=&quot;00A90573&quot;/&gt;&lt;wsp:rsid wsp:val=&quot;00A90834&quot;/&gt;&lt;wsp:rsid wsp:val=&quot;00A90C9D&quot;/&gt;&lt;wsp:rsid wsp:val=&quot;00A9336B&quot;/&gt;&lt;wsp:rsid wsp:val=&quot;00AA0FEC&quot;/&gt;&lt;wsp:rsid wsp:val=&quot;00AB1F36&quot;/&gt;&lt;wsp:rsid wsp:val=&quot;00AC661A&quot;/&gt;&lt;wsp:rsid wsp:val=&quot;00AE55C6&quot;/&gt;&lt;wsp:rsid wsp:val=&quot;00AF2969&quot;/&gt;&lt;wsp:rsid wsp:val=&quot;00AF76EC&quot;/&gt;&lt;wsp:rsid wsp:val=&quot;00B02825&quot;/&gt;&lt;wsp:rsid wsp:val=&quot;00B216D5&quot;/&gt;&lt;wsp:rsid wsp:val=&quot;00B236EE&quot;/&gt;&lt;wsp:rsid wsp:val=&quot;00B40022&quot;/&gt;&lt;wsp:rsid wsp:val=&quot;00B60EB5&quot;/&gt;&lt;wsp:rsid wsp:val=&quot;00B64305&quot;/&gt;&lt;wsp:rsid wsp:val=&quot;00B719F4&quot;/&gt;&lt;wsp:rsid wsp:val=&quot;00B76158&quot;/&gt;&lt;wsp:rsid wsp:val=&quot;00B832F9&quot;/&gt;&lt;wsp:rsid wsp:val=&quot;00B93CB8&quot;/&gt;&lt;wsp:rsid wsp:val=&quot;00B97813&quot;/&gt;&lt;wsp:rsid wsp:val=&quot;00B97F41&quot;/&gt;&lt;wsp:rsid wsp:val=&quot;00BA3F6B&quot;/&gt;&lt;wsp:rsid wsp:val=&quot;00BA63B9&quot;/&gt;&lt;wsp:rsid wsp:val=&quot;00BB21CB&quot;/&gt;&lt;wsp:rsid wsp:val=&quot;00BC2A7F&quot;/&gt;&lt;wsp:rsid wsp:val=&quot;00BD2494&quot;/&gt;&lt;wsp:rsid wsp:val=&quot;00BD413B&quot;/&gt;&lt;wsp:rsid wsp:val=&quot;00BE18D3&quot;/&gt;&lt;wsp:rsid wsp:val=&quot;00BF1A16&quot;/&gt;&lt;wsp:rsid wsp:val=&quot;00C038E8&quot;/&gt;&lt;wsp:rsid wsp:val=&quot;00C04899&quot;/&gt;&lt;wsp:rsid wsp:val=&quot;00C16765&quot;/&gt;&lt;wsp:rsid wsp:val=&quot;00C37081&quot;/&gt;&lt;wsp:rsid wsp:val=&quot;00C4796A&quot;/&gt;&lt;wsp:rsid wsp:val=&quot;00C85BED&quot;/&gt;&lt;wsp:rsid wsp:val=&quot;00C9107F&quot;/&gt;&lt;wsp:rsid wsp:val=&quot;00CA7A4A&quot;/&gt;&lt;wsp:rsid wsp:val=&quot;00CB3FFC&quot;/&gt;&lt;wsp:rsid wsp:val=&quot;00CB5EDD&quot;/&gt;&lt;wsp:rsid wsp:val=&quot;00CB67E3&quot;/&gt;&lt;wsp:rsid wsp:val=&quot;00CC1B9C&quot;/&gt;&lt;wsp:rsid wsp:val=&quot;00CC3736&quot;/&gt;&lt;wsp:rsid wsp:val=&quot;00CF3EEE&quot;/&gt;&lt;wsp:rsid wsp:val=&quot;00CF50D0&quot;/&gt;&lt;wsp:rsid wsp:val=&quot;00D053FB&quot;/&gt;&lt;wsp:rsid wsp:val=&quot;00D36C54&quot;/&gt;&lt;wsp:rsid wsp:val=&quot;00D41336&quot;/&gt;&lt;wsp:rsid wsp:val=&quot;00D50D60&quot;/&gt;&lt;wsp:rsid wsp:val=&quot;00D553C0&quot;/&gt;&lt;wsp:rsid wsp:val=&quot;00DA4CD8&quot;/&gt;&lt;wsp:rsid wsp:val=&quot;00DA5E17&quot;/&gt;&lt;wsp:rsid wsp:val=&quot;00DA6735&quot;/&gt;&lt;wsp:rsid wsp:val=&quot;00E20331&quot;/&gt;&lt;wsp:rsid wsp:val=&quot;00E2502F&quot;/&gt;&lt;wsp:rsid wsp:val=&quot;00E35EBE&quot;/&gt;&lt;wsp:rsid wsp:val=&quot;00E60DB8&quot;/&gt;&lt;wsp:rsid wsp:val=&quot;00E63CF8&quot;/&gt;&lt;wsp:rsid wsp:val=&quot;00E7724D&quot;/&gt;&lt;wsp:rsid wsp:val=&quot;00E77750&quot;/&gt;&lt;wsp:rsid wsp:val=&quot;00E90808&quot;/&gt;&lt;wsp:rsid wsp:val=&quot;00EA7985&quot;/&gt;&lt;wsp:rsid wsp:val=&quot;00EC4DB2&quot;/&gt;&lt;wsp:rsid wsp:val=&quot;00EF718C&quot;/&gt;&lt;wsp:rsid wsp:val=&quot;00F22A0A&quot;/&gt;&lt;wsp:rsid wsp:val=&quot;00F334E1&quot;/&gt;&lt;wsp:rsid wsp:val=&quot;00F4523E&quot;/&gt;&lt;wsp:rsid wsp:val=&quot;00F6352E&quot;/&gt;&lt;wsp:rsid wsp:val=&quot;00F72CA2&quot;/&gt;&lt;wsp:rsid wsp:val=&quot;00F8316C&quot;/&gt;&lt;wsp:rsid wsp:val=&quot;00F84015&quot;/&gt;&lt;wsp:rsid wsp:val=&quot;00F914DD&quot;/&gt;&lt;wsp:rsid wsp:val=&quot;00FF08FC&quot;/&gt;&lt;/wsp:rsids&gt;&lt;/w:docPr&gt;&lt;w:body&gt;&lt;w:p wsp:rsidR=&quot;00000000&quot; wsp:rsidRDefault=&quot;0030479B&quot;&gt;&lt;m:oMathPara&gt;&lt;m:oMath&gt;&lt;m:r&gt;&lt;m:rPr&gt;&lt;m:sty m:val=&quot;p&quot;/&gt;&lt;/m:rPr&gt;&lt;w:rPr&gt;&lt;w:rFonts w:ascii=&quot;Cambria Math&quot; w:fareast=&quot;Arial Unicode MS&quot; w:h-ansi=&quot;Cambria Math&quot; w:cs=&quot;Times New Roman&quot;/&gt;&lt;wx:font wx:val=&quot;Cambria Math&quot;/&gt;&lt;w:sz w:val=&quot;28&quot;/&gt;&lt;w:sz-cs w:val=&quot;28&quot;/&gt;&lt;/w:rPr&gt;&lt;m:t&gt;s&lt;/m:t&gt;&lt;/m:r&gt;&lt;m:d&gt;&lt;m:dPr&gt;&lt;m:ctrlPr&gt;&lt;w:rPr&gt;&lt;w:rFonts w:ascii=&quot;Cambria Math&quot; w:fareast=&quot;Arial Unicode MS&quot; w:h-ansi=&quot;Times New Roman&quot; w:cs=&quot;Times New Roman&quot;/&gt;&lt;wx:font wx:val=&quot;Cambria Math&quot;/&gt;&lt;w:sz w:val=&quot;28&quot;/&gt;&lt;w:sz-cs w:val=&quot;28&quot;/&gt;&lt;/w:rPr&gt;&lt;/m:ctrlPr&gt;&lt;/m:dPr&gt;&lt;m:e&gt;&lt;m:r&gt;&lt;m:rPr&gt;&lt;m:sty m:val=&quot;p&quot;/&gt;&lt;/m:rPr&gt;&lt;w:rPr&gt;&lt;w:rFonts w:ascii=&quot;Cambria Math&quot; w:fareast=&quot;Arial Unicode MS&quot; w:h-ansi=&quot;Cambria Math&quot; w:cs=&quot;Times New Roman&quot;/&gt;&lt;wx:font wx:val=&quot;Cambria Math&quot;/&gt;&lt;w:sz w:val=&quot;28&quot;/&gt;&lt;w:sz-cs w:val=&quot;28&quot;/&gt;&lt;/w:rPr&gt;&lt;m:t&gt;AâˆªB&lt;/m:t&gt;&lt;/m:r&gt;&lt;/m:e&gt;&lt;/m:d&gt;&lt;m:r&gt;&lt;m:rPr&gt;&lt;m:sty m:val=&quot;p&quot;/&gt;&lt;/m:rPr&gt;&lt;w:rPr&gt;&lt;w:rFonts w:ascii=&quot;Cambria Math&quot; w:fareast=&quot;Arial Unicode MS&quot; w:h-ansi=&quot;Times New Roman&quot; w:cs=&quot;Times New Roman&quot;/&gt;&lt;wx:font wx:val=&quot;Cambria Math&quot;/&gt;&lt;w:sz w:val=&quot;28&quot;/&gt;&lt;w:sz-cs w:val=&quot;28&quot;/&gt;&lt;/w:rPr&gt;&lt;m:t&gt;=27,   &lt;/m:t&gt;&lt;/m:r&gt;&lt;m:r&gt;&lt;m:rPr&gt;&lt;m:sty m:val=&quot;p&quot;/&gt;&lt;/m:rPr&gt;&lt;w:rPr&gt;&lt;w:rFonts w:ascii=&quot;Cambria Math&quot; w:fareast=&quot;Arial Unicode MS&quot; w:h-ansi=&quot;Cambria Math&quot; w:cs=&quot;Times New Roman&quot;/&gt;&lt;wx:font wx:val=&quot;Cambria Math&quot;/&gt;&lt;w:sz w:val=&quot;28&quot;/&gt;&lt;w:sz-cs w:val=&quot;28&quot;/&gt;&lt;/w:rPr&gt;&lt;m:t&gt;s&lt;/m:t&gt;&lt;/m:r&gt;&lt;m:d&gt;&lt;m:dPr&gt;&lt;m:ctrlPr&gt;&lt;w:rPr&gt;&lt;w:rFonts w:ascii=&quot;Cambria Math&quot; w:fareast=&quot;Arial Unicode MS&quot; w:h-ansi=&quot;Times New Roman&quot; w:cs=&quot;Times New Roman&quot;/&gt;&lt;wx:font wx:val=&quot;Cambria Math&quot;/&gt;&lt;w:sz w:val=&quot;28&quot;/&gt;&lt;w:sz-cs w:val=&quot;28&quot;/&gt;&lt;/w:rPr&gt;&lt;/m:ctrlPr&gt;&lt;/m:dPr&gt;&lt;m:e&gt;&lt;m:r&gt;&lt;m:rPr&gt;&lt;m:sty m:val=&quot;p&quot;/&gt;&lt;/m:rPr&gt;&lt;w:rPr&gt;&lt;w:rFonts w:ascii=&quot;Cambria Math&quot; w:fareast=&quot;Arial Unicode MS&quot; w:h-ansi=&quot;Cambria Math&quot; w:cs=&quot;Times New Roman&quot;/&gt;&lt;wx:font wx:val=&quot;Cambria Math&quot;/&gt;&lt;w:sz w:val=&quot;28&quot;/&gt;&lt;w:sz-cs w:val=&quot;28&quot;/&gt;&lt;/w:rPr&gt;&lt;m:t&gt;A&lt;/m:t&gt;&lt;/m:r&gt;&lt;m:r&gt;&lt;m:rPr&gt;&lt;m:sty m:val=&quot;p&quot;/&gt;&lt;/m:rPr&gt;&lt;w:rPr&gt;&lt;w:rFonts w:ascii=&quot;Cambria Math&quot; w:fareast=&quot;Arial Unicode MS&quot; w:h-ansi=&quot;Times New Roman&quot; w:cs=&quot;Times New Roman&quot;/&gt;&lt;wx:font wx:val=&quot;Times New Roman&quot;/&gt;&lt;w:sz w:val=&quot;28&quot;/&gt;&lt;w:sz-cs w:val=&quot;28&quot;/&gt;&lt;/w:rPr&gt;&lt;m:t&gt;âˆ©&lt;/m:t&gt;&lt;/m:r&gt;&lt;m:r&gt;&lt;m:rPr&gt;&lt;m:sty m:val=&quot;p&quot;/&gt;&lt;/m:rPr&gt;&lt;w:rPr&gt;&lt;w:rFonts w:ascii=&quot;Cambria Math&quot; w:fareast=&quot;Arial Unicode MS&quot; w:h-ansi=&quot;Cambria Math&quot; w:cs=&quot;Times New Roman&quot;/&gt;&lt;wx:font wx:val=&quot;Cambria Math&quot;/&gt;&lt;w:sz w:val=&quot;28&quot;/&gt;&lt;w:sz-cs w:val=&quot;28&quot;/&gt;&lt;/w:rPr&gt;&lt;m:t&gt;B&lt;/m:t&gt;&lt;/m:r&gt;&lt;/m:e&gt;&lt;/m:d&gt;&lt;m:r&gt;&lt;m:rPr&gt;&lt;m:sty m:val=&quot;p&quot;/&gt;&lt;/m:rPr&gt;&lt;w:rPr&gt;&lt;w:rFonts w:ascii=&quot;Cambria Math&quot; w:fareast=&quot;Arial Unicode MS&quot; w:h-ansi=&quot;Times New Roman&quot; w:cs=&quot;Times New Roman&quot;/&gt;&lt;wx:font wx:val=&quot;Cambria Math&quot;/&gt;&lt;w:sz w:val=&quot;28&quot;/&gt;&lt;w:sz-cs w:val=&quot;28&quot;/&gt;&lt;/w:rPr&gt;&lt;m:t&gt;=5                    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9" o:title="" chromakey="white"/>
          </v:shape>
        </w:pict>
      </w:r>
    </w:p>
    <w:p w:rsidR="00852657" w:rsidRPr="00F72CA2" w:rsidRDefault="00852657" w:rsidP="00E60DB8">
      <w:pPr>
        <w:rPr>
          <w:rFonts w:ascii="Times New Roman" w:eastAsia="Arial Unicode MS" w:hAnsi="Times New Roman" w:cs="Times New Roman"/>
          <w:sz w:val="28"/>
          <w:szCs w:val="28"/>
        </w:rPr>
      </w:pPr>
      <w:r w:rsidRPr="00400081">
        <w:rPr>
          <w:rFonts w:ascii="Times New Roman" w:eastAsia="Arial Unicode MS" w:hAnsi="Times New Roman" w:cs="Times New Roman"/>
          <w:sz w:val="28"/>
          <w:szCs w:val="28"/>
        </w:rPr>
        <w:fldChar w:fldCharType="begin"/>
      </w:r>
      <w:r w:rsidRPr="00400081">
        <w:rPr>
          <w:rFonts w:ascii="Times New Roman" w:eastAsia="Arial Unicode MS" w:hAnsi="Times New Roman" w:cs="Times New Roman"/>
          <w:sz w:val="28"/>
          <w:szCs w:val="28"/>
        </w:rPr>
        <w:instrText xml:space="preserve"> QUOTE </w:instrText>
      </w:r>
      <w:r w:rsidRPr="00400081">
        <w:rPr>
          <w:rFonts w:eastAsia="Arial Unicode MS"/>
        </w:rPr>
        <w:pict>
          <v:shape id="_x0000_i1030" type="#_x0000_t75" style="width:87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8&quot;/&gt;&lt;w:stylePaneFormatFilter w:val=&quot;3F01&quot;/&gt;&lt;w:defaultTabStop w:val=&quot;708&quot;/&gt;&lt;w:hyphenationZone w:val=&quot;425&quot;/&gt;&lt;w:drawingGridHorizontalSpacing w:val=&quot;110&quot;/&gt;&lt;w:displayHorizontalDrawingGridEvery w:val=&quot;2&quot;/&gt;&lt;w:displayVerticalDrawingGridEvery w:val=&quot;2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F3726&quot;/&gt;&lt;wsp:rsid wsp:val=&quot;00000661&quot;/&gt;&lt;wsp:rsid wsp:val=&quot;00010DC3&quot;/&gt;&lt;wsp:rsid wsp:val=&quot;00022706&quot;/&gt;&lt;wsp:rsid wsp:val=&quot;00034B18&quot;/&gt;&lt;wsp:rsid wsp:val=&quot;00043020&quot;/&gt;&lt;wsp:rsid wsp:val=&quot;00043C82&quot;/&gt;&lt;wsp:rsid wsp:val=&quot;000564CA&quot;/&gt;&lt;wsp:rsid wsp:val=&quot;000710A2&quot;/&gt;&lt;wsp:rsid wsp:val=&quot;00071E18&quot;/&gt;&lt;wsp:rsid wsp:val=&quot;00085543&quot;/&gt;&lt;wsp:rsid wsp:val=&quot;00087F21&quot;/&gt;&lt;wsp:rsid wsp:val=&quot;000A075B&quot;/&gt;&lt;wsp:rsid wsp:val=&quot;000A1B03&quot;/&gt;&lt;wsp:rsid wsp:val=&quot;000B2167&quot;/&gt;&lt;wsp:rsid wsp:val=&quot;000C7B08&quot;/&gt;&lt;wsp:rsid wsp:val=&quot;000D0D80&quot;/&gt;&lt;wsp:rsid wsp:val=&quot;000D5FEB&quot;/&gt;&lt;wsp:rsid wsp:val=&quot;000E2B02&quot;/&gt;&lt;wsp:rsid wsp:val=&quot;000E59A8&quot;/&gt;&lt;wsp:rsid wsp:val=&quot;000F0A47&quot;/&gt;&lt;wsp:rsid wsp:val=&quot;000F199D&quot;/&gt;&lt;wsp:rsid wsp:val=&quot;00113243&quot;/&gt;&lt;wsp:rsid wsp:val=&quot;00117E24&quot;/&gt;&lt;wsp:rsid wsp:val=&quot;00130F66&quot;/&gt;&lt;wsp:rsid wsp:val=&quot;001437E0&quot;/&gt;&lt;wsp:rsid wsp:val=&quot;001519BE&quot;/&gt;&lt;wsp:rsid wsp:val=&quot;0015283B&quot;/&gt;&lt;wsp:rsid wsp:val=&quot;00157972&quot;/&gt;&lt;wsp:rsid wsp:val=&quot;001626FF&quot;/&gt;&lt;wsp:rsid wsp:val=&quot;00165852&quot;/&gt;&lt;wsp:rsid wsp:val=&quot;001735C5&quot;/&gt;&lt;wsp:rsid wsp:val=&quot;001877AB&quot;/&gt;&lt;wsp:rsid wsp:val=&quot;001C1EB1&quot;/&gt;&lt;wsp:rsid wsp:val=&quot;001C2D55&quot;/&gt;&lt;wsp:rsid wsp:val=&quot;001C480F&quot;/&gt;&lt;wsp:rsid wsp:val=&quot;001C6B31&quot;/&gt;&lt;wsp:rsid wsp:val=&quot;001D44FB&quot;/&gt;&lt;wsp:rsid wsp:val=&quot;001F1823&quot;/&gt;&lt;wsp:rsid wsp:val=&quot;001F3726&quot;/&gt;&lt;wsp:rsid wsp:val=&quot;001F6C44&quot;/&gt;&lt;wsp:rsid wsp:val=&quot;00251644&quot;/&gt;&lt;wsp:rsid wsp:val=&quot;00286F1A&quot;/&gt;&lt;wsp:rsid wsp:val=&quot;00291169&quot;/&gt;&lt;wsp:rsid wsp:val=&quot;00295BDB&quot;/&gt;&lt;wsp:rsid wsp:val=&quot;002A34F1&quot;/&gt;&lt;wsp:rsid wsp:val=&quot;002C0E6A&quot;/&gt;&lt;wsp:rsid wsp:val=&quot;002C2DEA&quot;/&gt;&lt;wsp:rsid wsp:val=&quot;002D6A5A&quot;/&gt;&lt;wsp:rsid wsp:val=&quot;002D7AC3&quot;/&gt;&lt;wsp:rsid wsp:val=&quot;002E2947&quot;/&gt;&lt;wsp:rsid wsp:val=&quot;002E7547&quot;/&gt;&lt;wsp:rsid wsp:val=&quot;002F1CC5&quot;/&gt;&lt;wsp:rsid wsp:val=&quot;002F6935&quot;/&gt;&lt;wsp:rsid wsp:val=&quot;00306AAF&quot;/&gt;&lt;wsp:rsid wsp:val=&quot;003119FA&quot;/&gt;&lt;wsp:rsid wsp:val=&quot;00325F83&quot;/&gt;&lt;wsp:rsid wsp:val=&quot;0035035A&quot;/&gt;&lt;wsp:rsid wsp:val=&quot;00355138&quot;/&gt;&lt;wsp:rsid wsp:val=&quot;00372D6A&quot;/&gt;&lt;wsp:rsid wsp:val=&quot;00390321&quot;/&gt;&lt;wsp:rsid wsp:val=&quot;00394D93&quot;/&gt;&lt;wsp:rsid wsp:val=&quot;003A002E&quot;/&gt;&lt;wsp:rsid wsp:val=&quot;003C20C6&quot;/&gt;&lt;wsp:rsid wsp:val=&quot;003C7B05&quot;/&gt;&lt;wsp:rsid wsp:val=&quot;003D7EFE&quot;/&gt;&lt;wsp:rsid wsp:val=&quot;003E139E&quot;/&gt;&lt;wsp:rsid wsp:val=&quot;003F53A8&quot;/&gt;&lt;wsp:rsid wsp:val=&quot;003F644D&quot;/&gt;&lt;wsp:rsid wsp:val=&quot;003F7C3B&quot;/&gt;&lt;wsp:rsid wsp:val=&quot;00400081&quot;/&gt;&lt;wsp:rsid wsp:val=&quot;004036DA&quot;/&gt;&lt;wsp:rsid wsp:val=&quot;00406174&quot;/&gt;&lt;wsp:rsid wsp:val=&quot;0041343C&quot;/&gt;&lt;wsp:rsid wsp:val=&quot;00415783&quot;/&gt;&lt;wsp:rsid wsp:val=&quot;00425414&quot;/&gt;&lt;wsp:rsid wsp:val=&quot;0043096B&quot;/&gt;&lt;wsp:rsid wsp:val=&quot;00446FAC&quot;/&gt;&lt;wsp:rsid wsp:val=&quot;00466F00&quot;/&gt;&lt;wsp:rsid wsp:val=&quot;0048292F&quot;/&gt;&lt;wsp:rsid wsp:val=&quot;00490BB6&quot;/&gt;&lt;wsp:rsid wsp:val=&quot;00493D72&quot;/&gt;&lt;wsp:rsid wsp:val=&quot;004B25F3&quot;/&gt;&lt;wsp:rsid wsp:val=&quot;004B4CB5&quot;/&gt;&lt;wsp:rsid wsp:val=&quot;004C5A79&quot;/&gt;&lt;wsp:rsid wsp:val=&quot;004D261E&quot;/&gt;&lt;wsp:rsid wsp:val=&quot;004D4FD9&quot;/&gt;&lt;wsp:rsid wsp:val=&quot;004E391E&quot;/&gt;&lt;wsp:rsid wsp:val=&quot;004E7A32&quot;/&gt;&lt;wsp:rsid wsp:val=&quot;00554EB0&quot;/&gt;&lt;wsp:rsid wsp:val=&quot;0057225D&quot;/&gt;&lt;wsp:rsid wsp:val=&quot;005754A4&quot;/&gt;&lt;wsp:rsid wsp:val=&quot;005804D6&quot;/&gt;&lt;wsp:rsid wsp:val=&quot;00585EEA&quot;/&gt;&lt;wsp:rsid wsp:val=&quot;005906FA&quot;/&gt;&lt;wsp:rsid wsp:val=&quot;005977F6&quot;/&gt;&lt;wsp:rsid wsp:val=&quot;00597A73&quot;/&gt;&lt;wsp:rsid wsp:val=&quot;005B4684&quot;/&gt;&lt;wsp:rsid wsp:val=&quot;005B5196&quot;/&gt;&lt;wsp:rsid wsp:val=&quot;005C40A0&quot;/&gt;&lt;wsp:rsid wsp:val=&quot;005D5BD1&quot;/&gt;&lt;wsp:rsid wsp:val=&quot;005F33C9&quot;/&gt;&lt;wsp:rsid wsp:val=&quot;0061576C&quot;/&gt;&lt;wsp:rsid wsp:val=&quot;00622E22&quot;/&gt;&lt;wsp:rsid wsp:val=&quot;00630986&quot;/&gt;&lt;wsp:rsid wsp:val=&quot;00632358&quot;/&gt;&lt;wsp:rsid wsp:val=&quot;006427EA&quot;/&gt;&lt;wsp:rsid wsp:val=&quot;00644A63&quot;/&gt;&lt;wsp:rsid wsp:val=&quot;00647663&quot;/&gt;&lt;wsp:rsid wsp:val=&quot;00663600&quot;/&gt;&lt;wsp:rsid wsp:val=&quot;00682577&quot;/&gt;&lt;wsp:rsid wsp:val=&quot;00682B9F&quot;/&gt;&lt;wsp:rsid wsp:val=&quot;00687CC9&quot;/&gt;&lt;wsp:rsid wsp:val=&quot;00693BFA&quot;/&gt;&lt;wsp:rsid wsp:val=&quot;006B1B5F&quot;/&gt;&lt;wsp:rsid wsp:val=&quot;006B3D97&quot;/&gt;&lt;wsp:rsid wsp:val=&quot;006C292A&quot;/&gt;&lt;wsp:rsid wsp:val=&quot;006C2B1D&quot;/&gt;&lt;wsp:rsid wsp:val=&quot;006D328B&quot;/&gt;&lt;wsp:rsid wsp:val=&quot;006D57FC&quot;/&gt;&lt;wsp:rsid wsp:val=&quot;006E2B86&quot;/&gt;&lt;wsp:rsid wsp:val=&quot;006E2C6F&quot;/&gt;&lt;wsp:rsid wsp:val=&quot;006E56C7&quot;/&gt;&lt;wsp:rsid wsp:val=&quot;006F3A36&quot;/&gt;&lt;wsp:rsid wsp:val=&quot;006F4B65&quot;/&gt;&lt;wsp:rsid wsp:val=&quot;006F57D2&quot;/&gt;&lt;wsp:rsid wsp:val=&quot;00720437&quot;/&gt;&lt;wsp:rsid wsp:val=&quot;00740338&quot;/&gt;&lt;wsp:rsid wsp:val=&quot;00741DF2&quot;/&gt;&lt;wsp:rsid wsp:val=&quot;00743819&quot;/&gt;&lt;wsp:rsid wsp:val=&quot;00745026&quot;/&gt;&lt;wsp:rsid wsp:val=&quot;007667AD&quot;/&gt;&lt;wsp:rsid wsp:val=&quot;00775365&quot;/&gt;&lt;wsp:rsid wsp:val=&quot;00795B0B&quot;/&gt;&lt;wsp:rsid wsp:val=&quot;007A6085&quot;/&gt;&lt;wsp:rsid wsp:val=&quot;007B1321&quot;/&gt;&lt;wsp:rsid wsp:val=&quot;007B1CE9&quot;/&gt;&lt;wsp:rsid wsp:val=&quot;007B4D91&quot;/&gt;&lt;wsp:rsid wsp:val=&quot;007B51BD&quot;/&gt;&lt;wsp:rsid wsp:val=&quot;007C2D12&quot;/&gt;&lt;wsp:rsid wsp:val=&quot;007C56EC&quot;/&gt;&lt;wsp:rsid wsp:val=&quot;007D5CDB&quot;/&gt;&lt;wsp:rsid wsp:val=&quot;007F585C&quot;/&gt;&lt;wsp:rsid wsp:val=&quot;008077A0&quot;/&gt;&lt;wsp:rsid wsp:val=&quot;0081358D&quot;/&gt;&lt;wsp:rsid wsp:val=&quot;00814E63&quot;/&gt;&lt;wsp:rsid wsp:val=&quot;00816E66&quot;/&gt;&lt;wsp:rsid wsp:val=&quot;00820068&quot;/&gt;&lt;wsp:rsid wsp:val=&quot;00833A5B&quot;/&gt;&lt;wsp:rsid wsp:val=&quot;008442AB&quot;/&gt;&lt;wsp:rsid wsp:val=&quot;00850A3E&quot;/&gt;&lt;wsp:rsid wsp:val=&quot;008B6E0B&quot;/&gt;&lt;wsp:rsid wsp:val=&quot;008C7888&quot;/&gt;&lt;wsp:rsid wsp:val=&quot;008D4F00&quot;/&gt;&lt;wsp:rsid wsp:val=&quot;008F2EDC&quot;/&gt;&lt;wsp:rsid wsp:val=&quot;00900880&quot;/&gt;&lt;wsp:rsid wsp:val=&quot;009112A9&quot;/&gt;&lt;wsp:rsid wsp:val=&quot;00946128&quot;/&gt;&lt;wsp:rsid wsp:val=&quot;009544AE&quot;/&gt;&lt;wsp:rsid wsp:val=&quot;00955926&quot;/&gt;&lt;wsp:rsid wsp:val=&quot;00963750&quot;/&gt;&lt;wsp:rsid wsp:val=&quot;009771CF&quot;/&gt;&lt;wsp:rsid wsp:val=&quot;009914FD&quot;/&gt;&lt;wsp:rsid wsp:val=&quot;00992530&quot;/&gt;&lt;wsp:rsid wsp:val=&quot;009A4229&quot;/&gt;&lt;wsp:rsid wsp:val=&quot;009B1763&quot;/&gt;&lt;wsp:rsid wsp:val=&quot;009C1FD0&quot;/&gt;&lt;wsp:rsid wsp:val=&quot;009F725C&quot;/&gt;&lt;wsp:rsid wsp:val=&quot;00A11353&quot;/&gt;&lt;wsp:rsid wsp:val=&quot;00A17833&quot;/&gt;&lt;wsp:rsid wsp:val=&quot;00A46760&quot;/&gt;&lt;wsp:rsid wsp:val=&quot;00A512A2&quot;/&gt;&lt;wsp:rsid wsp:val=&quot;00A61032&quot;/&gt;&lt;wsp:rsid wsp:val=&quot;00A70E2C&quot;/&gt;&lt;wsp:rsid wsp:val=&quot;00A838AA&quot;/&gt;&lt;wsp:rsid wsp:val=&quot;00A90573&quot;/&gt;&lt;wsp:rsid wsp:val=&quot;00A90834&quot;/&gt;&lt;wsp:rsid wsp:val=&quot;00A90C9D&quot;/&gt;&lt;wsp:rsid wsp:val=&quot;00A9336B&quot;/&gt;&lt;wsp:rsid wsp:val=&quot;00AA0FEC&quot;/&gt;&lt;wsp:rsid wsp:val=&quot;00AB1F36&quot;/&gt;&lt;wsp:rsid wsp:val=&quot;00AC661A&quot;/&gt;&lt;wsp:rsid wsp:val=&quot;00AE55C6&quot;/&gt;&lt;wsp:rsid wsp:val=&quot;00AF2969&quot;/&gt;&lt;wsp:rsid wsp:val=&quot;00AF76EC&quot;/&gt;&lt;wsp:rsid wsp:val=&quot;00B02825&quot;/&gt;&lt;wsp:rsid wsp:val=&quot;00B216D5&quot;/&gt;&lt;wsp:rsid wsp:val=&quot;00B236EE&quot;/&gt;&lt;wsp:rsid wsp:val=&quot;00B40022&quot;/&gt;&lt;wsp:rsid wsp:val=&quot;00B60EB5&quot;/&gt;&lt;wsp:rsid wsp:val=&quot;00B64305&quot;/&gt;&lt;wsp:rsid wsp:val=&quot;00B719F4&quot;/&gt;&lt;wsp:rsid wsp:val=&quot;00B76158&quot;/&gt;&lt;wsp:rsid wsp:val=&quot;00B832F9&quot;/&gt;&lt;wsp:rsid wsp:val=&quot;00B93CB8&quot;/&gt;&lt;wsp:rsid wsp:val=&quot;00B97813&quot;/&gt;&lt;wsp:rsid wsp:val=&quot;00B97F41&quot;/&gt;&lt;wsp:rsid wsp:val=&quot;00BA3F6B&quot;/&gt;&lt;wsp:rsid wsp:val=&quot;00BA63B9&quot;/&gt;&lt;wsp:rsid wsp:val=&quot;00BB21CB&quot;/&gt;&lt;wsp:rsid wsp:val=&quot;00BC2A7F&quot;/&gt;&lt;wsp:rsid wsp:val=&quot;00BD2494&quot;/&gt;&lt;wsp:rsid wsp:val=&quot;00BD413B&quot;/&gt;&lt;wsp:rsid wsp:val=&quot;00BE18D3&quot;/&gt;&lt;wsp:rsid wsp:val=&quot;00BF1A16&quot;/&gt;&lt;wsp:rsid wsp:val=&quot;00C038E8&quot;/&gt;&lt;wsp:rsid wsp:val=&quot;00C04899&quot;/&gt;&lt;wsp:rsid wsp:val=&quot;00C16765&quot;/&gt;&lt;wsp:rsid wsp:val=&quot;00C37081&quot;/&gt;&lt;wsp:rsid wsp:val=&quot;00C4796A&quot;/&gt;&lt;wsp:rsid wsp:val=&quot;00C85BED&quot;/&gt;&lt;wsp:rsid wsp:val=&quot;00C9107F&quot;/&gt;&lt;wsp:rsid wsp:val=&quot;00CA7A4A&quot;/&gt;&lt;wsp:rsid wsp:val=&quot;00CB3FFC&quot;/&gt;&lt;wsp:rsid wsp:val=&quot;00CB5EDD&quot;/&gt;&lt;wsp:rsid wsp:val=&quot;00CB67E3&quot;/&gt;&lt;wsp:rsid wsp:val=&quot;00CC1B9C&quot;/&gt;&lt;wsp:rsid wsp:val=&quot;00CC3736&quot;/&gt;&lt;wsp:rsid wsp:val=&quot;00CF3EEE&quot;/&gt;&lt;wsp:rsid wsp:val=&quot;00CF50D0&quot;/&gt;&lt;wsp:rsid wsp:val=&quot;00D053FB&quot;/&gt;&lt;wsp:rsid wsp:val=&quot;00D36C54&quot;/&gt;&lt;wsp:rsid wsp:val=&quot;00D41336&quot;/&gt;&lt;wsp:rsid wsp:val=&quot;00D50D60&quot;/&gt;&lt;wsp:rsid wsp:val=&quot;00D553C0&quot;/&gt;&lt;wsp:rsid wsp:val=&quot;00DA4CD8&quot;/&gt;&lt;wsp:rsid wsp:val=&quot;00DA5E17&quot;/&gt;&lt;wsp:rsid wsp:val=&quot;00DA6735&quot;/&gt;&lt;wsp:rsid wsp:val=&quot;00E13AEE&quot;/&gt;&lt;wsp:rsid wsp:val=&quot;00E20331&quot;/&gt;&lt;wsp:rsid wsp:val=&quot;00E2502F&quot;/&gt;&lt;wsp:rsid wsp:val=&quot;00E35EBE&quot;/&gt;&lt;wsp:rsid wsp:val=&quot;00E60DB8&quot;/&gt;&lt;wsp:rsid wsp:val=&quot;00E63CF8&quot;/&gt;&lt;wsp:rsid wsp:val=&quot;00E7724D&quot;/&gt;&lt;wsp:rsid wsp:val=&quot;00E77750&quot;/&gt;&lt;wsp:rsid wsp:val=&quot;00E90808&quot;/&gt;&lt;wsp:rsid wsp:val=&quot;00EA7985&quot;/&gt;&lt;wsp:rsid wsp:val=&quot;00EC4DB2&quot;/&gt;&lt;wsp:rsid wsp:val=&quot;00EF718C&quot;/&gt;&lt;wsp:rsid wsp:val=&quot;00F22A0A&quot;/&gt;&lt;wsp:rsid wsp:val=&quot;00F334E1&quot;/&gt;&lt;wsp:rsid wsp:val=&quot;00F4523E&quot;/&gt;&lt;wsp:rsid wsp:val=&quot;00F6352E&quot;/&gt;&lt;wsp:rsid wsp:val=&quot;00F72CA2&quot;/&gt;&lt;wsp:rsid wsp:val=&quot;00F8316C&quot;/&gt;&lt;wsp:rsid wsp:val=&quot;00F84015&quot;/&gt;&lt;wsp:rsid wsp:val=&quot;00F914DD&quot;/&gt;&lt;wsp:rsid wsp:val=&quot;00FF08FC&quot;/&gt;&lt;/wsp:rsids&gt;&lt;/w:docPr&gt;&lt;w:body&gt;&lt;w:p wsp:rsidR=&quot;00000000&quot; wsp:rsidRDefault=&quot;00E13AEE&quot;&gt;&lt;m:oMathPara&gt;&lt;m:oMath&gt;&lt;m:r&gt;&lt;m:rPr&gt;&lt;m:sty m:val=&quot;p&quot;/&gt;&lt;/m:rPr&gt;&lt;w:rPr&gt;&lt;w:rFonts w:ascii=&quot;Cambria Math&quot; w:fareast=&quot;Arial Unicode MS&quot; w:h-ansi=&quot;Times New Roman&quot; w:cs=&quot;Times New Roman&quot;/&gt;&lt;wx:font wx:val=&quot;Cambria Math&quot;/&gt;&lt;w:sz w:val=&quot;28&quot;/&gt;&lt;w:sz-cs w:val=&quot;28&quot;/&gt;&lt;/w:rPr&gt;&lt;m:t&gt; &lt;/m:t&gt;&lt;/m:r&gt;&lt;m:r&gt;&lt;m:rPr&gt;&lt;m:sty m:val=&quot;p&quot;/&gt;&lt;/m:rPr&gt;&lt;w:rPr&gt;&lt;w:rFonts w:ascii=&quot;Cambria Math&quot; w:fareast=&quot;Arial Unicode MS&quot; w:h-ansi=&quot;Cambria Math&quot; w:cs=&quot;Times New Roman&quot;/&gt;&lt;wx:font wx:val=&quot;Cambria Math&quot;/&gt;&lt;w:sz w:val=&quot;28&quot;/&gt;&lt;w:sz-cs w:val=&quot;28&quot;/&gt;&lt;/w:rPr&gt;&lt;m:t&gt;ve&lt;/m:t&gt;&lt;/m:r&gt;&lt;m:r&gt;&lt;m:rPr&gt;&lt;m:sty m:val=&quot;p&quot;/&gt;&lt;/m:rPr&gt;&lt;w:rPr&gt;&lt;w:rFonts w:ascii=&quot;Cambria Math&quot; w:fareast=&quot;Arial Unicode MS&quot; w:h-ansi=&quot;Times New Roman&quot; w:cs=&quot;Times New Roman&quot;/&gt;&lt;wx:font wx:val=&quot;Cambria Math&quot;/&gt;&lt;w:sz w:val=&quot;28&quot;/&gt;&lt;w:sz-cs w:val=&quot;28&quot;/&gt;&lt;/w:rPr&gt;&lt;m:t&gt; &lt;/m:t&gt;&lt;/m:r&gt;&lt;m:r&gt;&lt;m:rPr&gt;&lt;m:sty m:val=&quot;p&quot;/&gt;&lt;/m:rPr&gt;&lt;w:rPr&gt;&lt;w:rFonts w:ascii=&quot;Cambria Math&quot; w:fareast=&quot;Arial Unicode MS&quot; w:h-ansi=&quot;Cambria Math&quot; w:cs=&quot;Times New Roman&quot;/&gt;&lt;wx:font wx:val=&quot;Cambria Math&quot;/&gt;&lt;w:sz w:val=&quot;28&quot;/&gt;&lt;w:sz-cs w:val=&quot;28&quot;/&gt;&lt;/w:rPr&gt;&lt;m:t&gt;s&lt;/m:t&gt;&lt;/m:r&gt;&lt;m:d&gt;&lt;m:dPr&gt;&lt;m:ctrlPr&gt;&lt;w:rPr&gt;&lt;w:rFonts w:ascii=&quot;Cambria Math&quot; w:fareast=&quot;Arial Unicode MS&quot; w:h-ansi=&quot;Times New Roman&quot; w:cs=&quot;Times New Roman&quot;/&gt;&lt;wx:font wx:val=&quot;Cambria Math&quot;/&gt;&lt;w:sz w:val=&quot;28&quot;/&gt;&lt;w:sz-cs w:val=&quot;28&quot;/&gt;&lt;/w:rPr&gt;&lt;/m:ctrlPr&gt;&lt;/m:dPr&gt;&lt;m:e&gt;&lt;m:r&gt;&lt;m:rPr&gt;&lt;m:sty m:val=&quot;p&quot;/&gt;&lt;/m:rPr&gt;&lt;w:rPr&gt;&lt;w:rFonts w:ascii=&quot;Cambria Math&quot; w:fareast=&quot;Arial Unicode MS&quot; w:h-ansi=&quot;Cambria Math&quot; w:cs=&quot;Times New Roman&quot;/&gt;&lt;wx:font wx:val=&quot;Cambria Math&quot;/&gt;&lt;w:sz w:val=&quot;28&quot;/&gt;&lt;w:sz-cs w:val=&quot;28&quot;/&gt;&lt;/w:rPr&gt;&lt;m:t&gt;A&lt;/m:t&gt;&lt;/m:r&gt;&lt;m:r&gt;&lt;m:rPr&gt;&lt;m:sty m:val=&quot;p&quot;/&gt;&lt;/m:rPr&gt;&lt;w:rPr&gt;&lt;w:rFonts w:ascii=&quot;Cambria Math&quot; w:fareast=&quot;Arial Unicode MS&quot; w:h-ansi=&quot;Times New Roman&quot; w:cs=&quot;Times New Roman&quot;/&gt;&lt;wx:font wx:val=&quot;Cambria Math&quot;/&gt;&lt;w:sz w:val=&quot;28&quot;/&gt;&lt;w:sz-cs w:val=&quot;28&quot;/&gt;&lt;/w:rPr&gt;&lt;m:t&gt;\&lt;/m:t&gt;&lt;/m:r&gt;&lt;m:r&gt;&lt;m:rPr&gt;&lt;m:sty m:val=&quot;p&quot;/&gt;&lt;/m:rPr&gt;&lt;w:rPr&gt;&lt;w:rFonts w:ascii=&quot;Cambria Math&quot; w:fareast=&quot;Arial Unicode MS&quot; w:h-ansi=&quot;Cambria Math&quot; w:cs=&quot;Times New Roman&quot;/&gt;&lt;wx:font wx:val=&quot;Cambria Math&quot;/&gt;&lt;w:sz w:val=&quot;28&quot;/&gt;&lt;w:sz-cs w:val=&quot;28&quot;/&gt;&lt;/w:rPr&gt;&lt;m:t&gt;B&lt;/m:t&gt;&lt;/m:r&gt;&lt;/m:e&gt;&lt;/m:d&gt;&lt;m:r&gt;&lt;m:rPr&gt;&lt;m:sty m:val=&quot;p&quot;/&gt;&lt;/m:rPr&gt;&lt;w:rPr&gt;&lt;w:rFonts w:ascii=&quot;Cambria Math&quot; w:fareast=&quot;Arial Unicode MS&quot; w:h-ansi=&quot;Times New Roman&quot; w:cs=&quot;Times New Roman&quot;/&gt;&lt;wx:font wx:val=&quot;Cambria Math&quot;/&gt;&lt;w:sz w:val=&quot;28&quot;/&gt;&lt;w:sz-cs w:val=&quot;28&quot;/&gt;&lt;/w:rPr&gt;&lt;m:t&gt;=&lt;/m:t&gt;&lt;/m:r&gt;&lt;m:r&gt;&lt;m:rPr&gt;&lt;m:sty m:val=&quot;p&quot;/&gt;&lt;/m:rPr&gt;&lt;w:rPr&gt;&lt;w:rFonts w:ascii=&quot;Cambria Math&quot; w:fareast=&quot;Arial Unicode MS&quot; w:h-ansi=&quot;Cambria Math&quot; w:cs=&quot;Times New Roman&quot;/&gt;&lt;wx:font wx:val=&quot;Cambria Math&quot;/&gt;&lt;w:sz w:val=&quot;28&quot;/&gt;&lt;w:sz-cs w:val=&quot;28&quot;/&gt;&lt;/w:rPr&gt;&lt;m:t&gt;s&lt;/m:t&gt;&lt;/m:r&gt;&lt;m:d&gt;&lt;m:dPr&gt;&lt;m:ctrlPr&gt;&lt;w:rPr&gt;&lt;w:rFonts w:ascii=&quot;Cambria Math&quot; w:fareast=&quot;Arial Unicode MS&quot; w:h-ansi=&quot;Times New Roman&quot; w:cs=&quot;Times New Roman&quot;/&gt;&lt;wx:font wx:val=&quot;Cambria Math&quot;/&gt;&lt;w:sz w:val=&quot;28&quot;/&gt;&lt;w:sz-cs w:val=&quot;28&quot;/&gt;&lt;/w:rPr&gt;&lt;/m:ctrlPr&gt;&lt;/m:dPr&gt;&lt;m:e&gt;&lt;m:r&gt;&lt;m:rPr&gt;&lt;m:sty m:val=&quot;p&quot;/&gt;&lt;/m:rPr&gt;&lt;w:rPr&gt;&lt;w:rFonts w:ascii=&quot;Cambria Math&quot; w:fareast=&quot;Arial Unicode MS&quot; w:h-ansi=&quot;Cambria Math&quot; w:cs=&quot;Times New Roman&quot;/&gt;&lt;wx:font wx:val=&quot;Cambria Math&quot;/&gt;&lt;w:sz w:val=&quot;28&quot;/&gt;&lt;w:sz-cs w:val=&quot;28&quot;/&gt;&lt;/w:rPr&gt;&lt;m:t&gt;B&lt;/m:t&gt;&lt;/m:r&gt;&lt;/m:e&gt;&lt;/m:d&gt;&lt;m:r&gt;&lt;m:rPr&gt;&lt;m:sty m:val=&quot;p&quot;/&gt;&lt;/m:rPr&gt;&lt;w:rPr&gt;&lt;w:rFonts w:ascii=&quot;Cambria Math&quot; w:fareast=&quot;Arial Unicode MS&quot; w:h-ansi=&quot;Times New Roman&quot; w:cs=&quot;Times New Roman&quot;/&gt;&lt;wx:font wx:val=&quot;Cambria Math&quot;/&gt;&lt;w:sz w:val=&quot;28&quot;/&gt;&lt;w:sz-cs w:val=&quot;28&quot;/&gt;&lt;/w:rPr&gt;&lt;m:t&gt;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0" o:title="" chromakey="white"/>
          </v:shape>
        </w:pict>
      </w:r>
      <w:r w:rsidRPr="00400081">
        <w:rPr>
          <w:rFonts w:ascii="Times New Roman" w:eastAsia="Arial Unicode MS" w:hAnsi="Times New Roman" w:cs="Times New Roman"/>
          <w:sz w:val="28"/>
          <w:szCs w:val="28"/>
        </w:rPr>
        <w:instrText xml:space="preserve"> </w:instrText>
      </w:r>
      <w:r w:rsidRPr="00400081">
        <w:rPr>
          <w:rFonts w:ascii="Times New Roman" w:eastAsia="Arial Unicode MS" w:hAnsi="Times New Roman" w:cs="Times New Roman"/>
          <w:sz w:val="28"/>
          <w:szCs w:val="28"/>
        </w:rPr>
        <w:fldChar w:fldCharType="separate"/>
      </w:r>
      <w:r w:rsidRPr="00400081">
        <w:rPr>
          <w:rFonts w:eastAsia="Arial Unicode MS"/>
        </w:rPr>
        <w:pict>
          <v:shape id="_x0000_i1031" type="#_x0000_t75" style="width:87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8&quot;/&gt;&lt;w:stylePaneFormatFilter w:val=&quot;3F01&quot;/&gt;&lt;w:defaultTabStop w:val=&quot;708&quot;/&gt;&lt;w:hyphenationZone w:val=&quot;425&quot;/&gt;&lt;w:drawingGridHorizontalSpacing w:val=&quot;110&quot;/&gt;&lt;w:displayHorizontalDrawingGridEvery w:val=&quot;2&quot;/&gt;&lt;w:displayVerticalDrawingGridEvery w:val=&quot;2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F3726&quot;/&gt;&lt;wsp:rsid wsp:val=&quot;00000661&quot;/&gt;&lt;wsp:rsid wsp:val=&quot;00010DC3&quot;/&gt;&lt;wsp:rsid wsp:val=&quot;00022706&quot;/&gt;&lt;wsp:rsid wsp:val=&quot;00034B18&quot;/&gt;&lt;wsp:rsid wsp:val=&quot;00043020&quot;/&gt;&lt;wsp:rsid wsp:val=&quot;00043C82&quot;/&gt;&lt;wsp:rsid wsp:val=&quot;000564CA&quot;/&gt;&lt;wsp:rsid wsp:val=&quot;000710A2&quot;/&gt;&lt;wsp:rsid wsp:val=&quot;00071E18&quot;/&gt;&lt;wsp:rsid wsp:val=&quot;00085543&quot;/&gt;&lt;wsp:rsid wsp:val=&quot;00087F21&quot;/&gt;&lt;wsp:rsid wsp:val=&quot;000A075B&quot;/&gt;&lt;wsp:rsid wsp:val=&quot;000A1B03&quot;/&gt;&lt;wsp:rsid wsp:val=&quot;000B2167&quot;/&gt;&lt;wsp:rsid wsp:val=&quot;000C7B08&quot;/&gt;&lt;wsp:rsid wsp:val=&quot;000D0D80&quot;/&gt;&lt;wsp:rsid wsp:val=&quot;000D5FEB&quot;/&gt;&lt;wsp:rsid wsp:val=&quot;000E2B02&quot;/&gt;&lt;wsp:rsid wsp:val=&quot;000E59A8&quot;/&gt;&lt;wsp:rsid wsp:val=&quot;000F0A47&quot;/&gt;&lt;wsp:rsid wsp:val=&quot;000F199D&quot;/&gt;&lt;wsp:rsid wsp:val=&quot;00113243&quot;/&gt;&lt;wsp:rsid wsp:val=&quot;00117E24&quot;/&gt;&lt;wsp:rsid wsp:val=&quot;00130F66&quot;/&gt;&lt;wsp:rsid wsp:val=&quot;001437E0&quot;/&gt;&lt;wsp:rsid wsp:val=&quot;001519BE&quot;/&gt;&lt;wsp:rsid wsp:val=&quot;0015283B&quot;/&gt;&lt;wsp:rsid wsp:val=&quot;00157972&quot;/&gt;&lt;wsp:rsid wsp:val=&quot;001626FF&quot;/&gt;&lt;wsp:rsid wsp:val=&quot;00165852&quot;/&gt;&lt;wsp:rsid wsp:val=&quot;001735C5&quot;/&gt;&lt;wsp:rsid wsp:val=&quot;001877AB&quot;/&gt;&lt;wsp:rsid wsp:val=&quot;001C1EB1&quot;/&gt;&lt;wsp:rsid wsp:val=&quot;001C2D55&quot;/&gt;&lt;wsp:rsid wsp:val=&quot;001C480F&quot;/&gt;&lt;wsp:rsid wsp:val=&quot;001C6B31&quot;/&gt;&lt;wsp:rsid wsp:val=&quot;001D44FB&quot;/&gt;&lt;wsp:rsid wsp:val=&quot;001F1823&quot;/&gt;&lt;wsp:rsid wsp:val=&quot;001F3726&quot;/&gt;&lt;wsp:rsid wsp:val=&quot;001F6C44&quot;/&gt;&lt;wsp:rsid wsp:val=&quot;00251644&quot;/&gt;&lt;wsp:rsid wsp:val=&quot;00286F1A&quot;/&gt;&lt;wsp:rsid wsp:val=&quot;00291169&quot;/&gt;&lt;wsp:rsid wsp:val=&quot;00295BDB&quot;/&gt;&lt;wsp:rsid wsp:val=&quot;002A34F1&quot;/&gt;&lt;wsp:rsid wsp:val=&quot;002C0E6A&quot;/&gt;&lt;wsp:rsid wsp:val=&quot;002C2DEA&quot;/&gt;&lt;wsp:rsid wsp:val=&quot;002D6A5A&quot;/&gt;&lt;wsp:rsid wsp:val=&quot;002D7AC3&quot;/&gt;&lt;wsp:rsid wsp:val=&quot;002E2947&quot;/&gt;&lt;wsp:rsid wsp:val=&quot;002E7547&quot;/&gt;&lt;wsp:rsid wsp:val=&quot;002F1CC5&quot;/&gt;&lt;wsp:rsid wsp:val=&quot;002F6935&quot;/&gt;&lt;wsp:rsid wsp:val=&quot;00306AAF&quot;/&gt;&lt;wsp:rsid wsp:val=&quot;003119FA&quot;/&gt;&lt;wsp:rsid wsp:val=&quot;00325F83&quot;/&gt;&lt;wsp:rsid wsp:val=&quot;0035035A&quot;/&gt;&lt;wsp:rsid wsp:val=&quot;00355138&quot;/&gt;&lt;wsp:rsid wsp:val=&quot;00372D6A&quot;/&gt;&lt;wsp:rsid wsp:val=&quot;00390321&quot;/&gt;&lt;wsp:rsid wsp:val=&quot;00394D93&quot;/&gt;&lt;wsp:rsid wsp:val=&quot;003A002E&quot;/&gt;&lt;wsp:rsid wsp:val=&quot;003C20C6&quot;/&gt;&lt;wsp:rsid wsp:val=&quot;003C7B05&quot;/&gt;&lt;wsp:rsid wsp:val=&quot;003D7EFE&quot;/&gt;&lt;wsp:rsid wsp:val=&quot;003E139E&quot;/&gt;&lt;wsp:rsid wsp:val=&quot;003F53A8&quot;/&gt;&lt;wsp:rsid wsp:val=&quot;003F644D&quot;/&gt;&lt;wsp:rsid wsp:val=&quot;003F7C3B&quot;/&gt;&lt;wsp:rsid wsp:val=&quot;00400081&quot;/&gt;&lt;wsp:rsid wsp:val=&quot;004036DA&quot;/&gt;&lt;wsp:rsid wsp:val=&quot;00406174&quot;/&gt;&lt;wsp:rsid wsp:val=&quot;0041343C&quot;/&gt;&lt;wsp:rsid wsp:val=&quot;00415783&quot;/&gt;&lt;wsp:rsid wsp:val=&quot;00425414&quot;/&gt;&lt;wsp:rsid wsp:val=&quot;0043096B&quot;/&gt;&lt;wsp:rsid wsp:val=&quot;00446FAC&quot;/&gt;&lt;wsp:rsid wsp:val=&quot;00466F00&quot;/&gt;&lt;wsp:rsid wsp:val=&quot;0048292F&quot;/&gt;&lt;wsp:rsid wsp:val=&quot;00490BB6&quot;/&gt;&lt;wsp:rsid wsp:val=&quot;00493D72&quot;/&gt;&lt;wsp:rsid wsp:val=&quot;004B25F3&quot;/&gt;&lt;wsp:rsid wsp:val=&quot;004B4CB5&quot;/&gt;&lt;wsp:rsid wsp:val=&quot;004C5A79&quot;/&gt;&lt;wsp:rsid wsp:val=&quot;004D261E&quot;/&gt;&lt;wsp:rsid wsp:val=&quot;004D4FD9&quot;/&gt;&lt;wsp:rsid wsp:val=&quot;004E391E&quot;/&gt;&lt;wsp:rsid wsp:val=&quot;004E7A32&quot;/&gt;&lt;wsp:rsid wsp:val=&quot;00554EB0&quot;/&gt;&lt;wsp:rsid wsp:val=&quot;0057225D&quot;/&gt;&lt;wsp:rsid wsp:val=&quot;005754A4&quot;/&gt;&lt;wsp:rsid wsp:val=&quot;005804D6&quot;/&gt;&lt;wsp:rsid wsp:val=&quot;00585EEA&quot;/&gt;&lt;wsp:rsid wsp:val=&quot;005906FA&quot;/&gt;&lt;wsp:rsid wsp:val=&quot;005977F6&quot;/&gt;&lt;wsp:rsid wsp:val=&quot;00597A73&quot;/&gt;&lt;wsp:rsid wsp:val=&quot;005B4684&quot;/&gt;&lt;wsp:rsid wsp:val=&quot;005B5196&quot;/&gt;&lt;wsp:rsid wsp:val=&quot;005C40A0&quot;/&gt;&lt;wsp:rsid wsp:val=&quot;005D5BD1&quot;/&gt;&lt;wsp:rsid wsp:val=&quot;005F33C9&quot;/&gt;&lt;wsp:rsid wsp:val=&quot;0061576C&quot;/&gt;&lt;wsp:rsid wsp:val=&quot;00622E22&quot;/&gt;&lt;wsp:rsid wsp:val=&quot;00630986&quot;/&gt;&lt;wsp:rsid wsp:val=&quot;00632358&quot;/&gt;&lt;wsp:rsid wsp:val=&quot;006427EA&quot;/&gt;&lt;wsp:rsid wsp:val=&quot;00644A63&quot;/&gt;&lt;wsp:rsid wsp:val=&quot;00647663&quot;/&gt;&lt;wsp:rsid wsp:val=&quot;00663600&quot;/&gt;&lt;wsp:rsid wsp:val=&quot;00682577&quot;/&gt;&lt;wsp:rsid wsp:val=&quot;00682B9F&quot;/&gt;&lt;wsp:rsid wsp:val=&quot;00687CC9&quot;/&gt;&lt;wsp:rsid wsp:val=&quot;00693BFA&quot;/&gt;&lt;wsp:rsid wsp:val=&quot;006B1B5F&quot;/&gt;&lt;wsp:rsid wsp:val=&quot;006B3D97&quot;/&gt;&lt;wsp:rsid wsp:val=&quot;006C292A&quot;/&gt;&lt;wsp:rsid wsp:val=&quot;006C2B1D&quot;/&gt;&lt;wsp:rsid wsp:val=&quot;006D328B&quot;/&gt;&lt;wsp:rsid wsp:val=&quot;006D57FC&quot;/&gt;&lt;wsp:rsid wsp:val=&quot;006E2B86&quot;/&gt;&lt;wsp:rsid wsp:val=&quot;006E2C6F&quot;/&gt;&lt;wsp:rsid wsp:val=&quot;006E56C7&quot;/&gt;&lt;wsp:rsid wsp:val=&quot;006F3A36&quot;/&gt;&lt;wsp:rsid wsp:val=&quot;006F4B65&quot;/&gt;&lt;wsp:rsid wsp:val=&quot;006F57D2&quot;/&gt;&lt;wsp:rsid wsp:val=&quot;00720437&quot;/&gt;&lt;wsp:rsid wsp:val=&quot;00740338&quot;/&gt;&lt;wsp:rsid wsp:val=&quot;00741DF2&quot;/&gt;&lt;wsp:rsid wsp:val=&quot;00743819&quot;/&gt;&lt;wsp:rsid wsp:val=&quot;00745026&quot;/&gt;&lt;wsp:rsid wsp:val=&quot;007667AD&quot;/&gt;&lt;wsp:rsid wsp:val=&quot;00775365&quot;/&gt;&lt;wsp:rsid wsp:val=&quot;00795B0B&quot;/&gt;&lt;wsp:rsid wsp:val=&quot;007A6085&quot;/&gt;&lt;wsp:rsid wsp:val=&quot;007B1321&quot;/&gt;&lt;wsp:rsid wsp:val=&quot;007B1CE9&quot;/&gt;&lt;wsp:rsid wsp:val=&quot;007B4D91&quot;/&gt;&lt;wsp:rsid wsp:val=&quot;007B51BD&quot;/&gt;&lt;wsp:rsid wsp:val=&quot;007C2D12&quot;/&gt;&lt;wsp:rsid wsp:val=&quot;007C56EC&quot;/&gt;&lt;wsp:rsid wsp:val=&quot;007D5CDB&quot;/&gt;&lt;wsp:rsid wsp:val=&quot;007F585C&quot;/&gt;&lt;wsp:rsid wsp:val=&quot;008077A0&quot;/&gt;&lt;wsp:rsid wsp:val=&quot;0081358D&quot;/&gt;&lt;wsp:rsid wsp:val=&quot;00814E63&quot;/&gt;&lt;wsp:rsid wsp:val=&quot;00816E66&quot;/&gt;&lt;wsp:rsid wsp:val=&quot;00820068&quot;/&gt;&lt;wsp:rsid wsp:val=&quot;00833A5B&quot;/&gt;&lt;wsp:rsid wsp:val=&quot;008442AB&quot;/&gt;&lt;wsp:rsid wsp:val=&quot;00850A3E&quot;/&gt;&lt;wsp:rsid wsp:val=&quot;008B6E0B&quot;/&gt;&lt;wsp:rsid wsp:val=&quot;008C7888&quot;/&gt;&lt;wsp:rsid wsp:val=&quot;008D4F00&quot;/&gt;&lt;wsp:rsid wsp:val=&quot;008F2EDC&quot;/&gt;&lt;wsp:rsid wsp:val=&quot;00900880&quot;/&gt;&lt;wsp:rsid wsp:val=&quot;009112A9&quot;/&gt;&lt;wsp:rsid wsp:val=&quot;00946128&quot;/&gt;&lt;wsp:rsid wsp:val=&quot;009544AE&quot;/&gt;&lt;wsp:rsid wsp:val=&quot;00955926&quot;/&gt;&lt;wsp:rsid wsp:val=&quot;00963750&quot;/&gt;&lt;wsp:rsid wsp:val=&quot;009771CF&quot;/&gt;&lt;wsp:rsid wsp:val=&quot;009914FD&quot;/&gt;&lt;wsp:rsid wsp:val=&quot;00992530&quot;/&gt;&lt;wsp:rsid wsp:val=&quot;009A4229&quot;/&gt;&lt;wsp:rsid wsp:val=&quot;009B1763&quot;/&gt;&lt;wsp:rsid wsp:val=&quot;009C1FD0&quot;/&gt;&lt;wsp:rsid wsp:val=&quot;009F725C&quot;/&gt;&lt;wsp:rsid wsp:val=&quot;00A11353&quot;/&gt;&lt;wsp:rsid wsp:val=&quot;00A17833&quot;/&gt;&lt;wsp:rsid wsp:val=&quot;00A46760&quot;/&gt;&lt;wsp:rsid wsp:val=&quot;00A512A2&quot;/&gt;&lt;wsp:rsid wsp:val=&quot;00A61032&quot;/&gt;&lt;wsp:rsid wsp:val=&quot;00A70E2C&quot;/&gt;&lt;wsp:rsid wsp:val=&quot;00A838AA&quot;/&gt;&lt;wsp:rsid wsp:val=&quot;00A90573&quot;/&gt;&lt;wsp:rsid wsp:val=&quot;00A90834&quot;/&gt;&lt;wsp:rsid wsp:val=&quot;00A90C9D&quot;/&gt;&lt;wsp:rsid wsp:val=&quot;00A9336B&quot;/&gt;&lt;wsp:rsid wsp:val=&quot;00AA0FEC&quot;/&gt;&lt;wsp:rsid wsp:val=&quot;00AB1F36&quot;/&gt;&lt;wsp:rsid wsp:val=&quot;00AC661A&quot;/&gt;&lt;wsp:rsid wsp:val=&quot;00AE55C6&quot;/&gt;&lt;wsp:rsid wsp:val=&quot;00AF2969&quot;/&gt;&lt;wsp:rsid wsp:val=&quot;00AF76EC&quot;/&gt;&lt;wsp:rsid wsp:val=&quot;00B02825&quot;/&gt;&lt;wsp:rsid wsp:val=&quot;00B216D5&quot;/&gt;&lt;wsp:rsid wsp:val=&quot;00B236EE&quot;/&gt;&lt;wsp:rsid wsp:val=&quot;00B40022&quot;/&gt;&lt;wsp:rsid wsp:val=&quot;00B60EB5&quot;/&gt;&lt;wsp:rsid wsp:val=&quot;00B64305&quot;/&gt;&lt;wsp:rsid wsp:val=&quot;00B719F4&quot;/&gt;&lt;wsp:rsid wsp:val=&quot;00B76158&quot;/&gt;&lt;wsp:rsid wsp:val=&quot;00B832F9&quot;/&gt;&lt;wsp:rsid wsp:val=&quot;00B93CB8&quot;/&gt;&lt;wsp:rsid wsp:val=&quot;00B97813&quot;/&gt;&lt;wsp:rsid wsp:val=&quot;00B97F41&quot;/&gt;&lt;wsp:rsid wsp:val=&quot;00BA3F6B&quot;/&gt;&lt;wsp:rsid wsp:val=&quot;00BA63B9&quot;/&gt;&lt;wsp:rsid wsp:val=&quot;00BB21CB&quot;/&gt;&lt;wsp:rsid wsp:val=&quot;00BC2A7F&quot;/&gt;&lt;wsp:rsid wsp:val=&quot;00BD2494&quot;/&gt;&lt;wsp:rsid wsp:val=&quot;00BD413B&quot;/&gt;&lt;wsp:rsid wsp:val=&quot;00BE18D3&quot;/&gt;&lt;wsp:rsid wsp:val=&quot;00BF1A16&quot;/&gt;&lt;wsp:rsid wsp:val=&quot;00C038E8&quot;/&gt;&lt;wsp:rsid wsp:val=&quot;00C04899&quot;/&gt;&lt;wsp:rsid wsp:val=&quot;00C16765&quot;/&gt;&lt;wsp:rsid wsp:val=&quot;00C37081&quot;/&gt;&lt;wsp:rsid wsp:val=&quot;00C4796A&quot;/&gt;&lt;wsp:rsid wsp:val=&quot;00C85BED&quot;/&gt;&lt;wsp:rsid wsp:val=&quot;00C9107F&quot;/&gt;&lt;wsp:rsid wsp:val=&quot;00CA7A4A&quot;/&gt;&lt;wsp:rsid wsp:val=&quot;00CB3FFC&quot;/&gt;&lt;wsp:rsid wsp:val=&quot;00CB5EDD&quot;/&gt;&lt;wsp:rsid wsp:val=&quot;00CB67E3&quot;/&gt;&lt;wsp:rsid wsp:val=&quot;00CC1B9C&quot;/&gt;&lt;wsp:rsid wsp:val=&quot;00CC3736&quot;/&gt;&lt;wsp:rsid wsp:val=&quot;00CF3EEE&quot;/&gt;&lt;wsp:rsid wsp:val=&quot;00CF50D0&quot;/&gt;&lt;wsp:rsid wsp:val=&quot;00D053FB&quot;/&gt;&lt;wsp:rsid wsp:val=&quot;00D36C54&quot;/&gt;&lt;wsp:rsid wsp:val=&quot;00D41336&quot;/&gt;&lt;wsp:rsid wsp:val=&quot;00D50D60&quot;/&gt;&lt;wsp:rsid wsp:val=&quot;00D553C0&quot;/&gt;&lt;wsp:rsid wsp:val=&quot;00DA4CD8&quot;/&gt;&lt;wsp:rsid wsp:val=&quot;00DA5E17&quot;/&gt;&lt;wsp:rsid wsp:val=&quot;00DA6735&quot;/&gt;&lt;wsp:rsid wsp:val=&quot;00E13AEE&quot;/&gt;&lt;wsp:rsid wsp:val=&quot;00E20331&quot;/&gt;&lt;wsp:rsid wsp:val=&quot;00E2502F&quot;/&gt;&lt;wsp:rsid wsp:val=&quot;00E35EBE&quot;/&gt;&lt;wsp:rsid wsp:val=&quot;00E60DB8&quot;/&gt;&lt;wsp:rsid wsp:val=&quot;00E63CF8&quot;/&gt;&lt;wsp:rsid wsp:val=&quot;00E7724D&quot;/&gt;&lt;wsp:rsid wsp:val=&quot;00E77750&quot;/&gt;&lt;wsp:rsid wsp:val=&quot;00E90808&quot;/&gt;&lt;wsp:rsid wsp:val=&quot;00EA7985&quot;/&gt;&lt;wsp:rsid wsp:val=&quot;00EC4DB2&quot;/&gt;&lt;wsp:rsid wsp:val=&quot;00EF718C&quot;/&gt;&lt;wsp:rsid wsp:val=&quot;00F22A0A&quot;/&gt;&lt;wsp:rsid wsp:val=&quot;00F334E1&quot;/&gt;&lt;wsp:rsid wsp:val=&quot;00F4523E&quot;/&gt;&lt;wsp:rsid wsp:val=&quot;00F6352E&quot;/&gt;&lt;wsp:rsid wsp:val=&quot;00F72CA2&quot;/&gt;&lt;wsp:rsid wsp:val=&quot;00F8316C&quot;/&gt;&lt;wsp:rsid wsp:val=&quot;00F84015&quot;/&gt;&lt;wsp:rsid wsp:val=&quot;00F914DD&quot;/&gt;&lt;wsp:rsid wsp:val=&quot;00FF08FC&quot;/&gt;&lt;/wsp:rsids&gt;&lt;/w:docPr&gt;&lt;w:body&gt;&lt;w:p wsp:rsidR=&quot;00000000&quot; wsp:rsidRDefault=&quot;00E13AEE&quot;&gt;&lt;m:oMathPara&gt;&lt;m:oMath&gt;&lt;m:r&gt;&lt;m:rPr&gt;&lt;m:sty m:val=&quot;p&quot;/&gt;&lt;/m:rPr&gt;&lt;w:rPr&gt;&lt;w:rFonts w:ascii=&quot;Cambria Math&quot; w:fareast=&quot;Arial Unicode MS&quot; w:h-ansi=&quot;Times New Roman&quot; w:cs=&quot;Times New Roman&quot;/&gt;&lt;wx:font wx:val=&quot;Cambria Math&quot;/&gt;&lt;w:sz w:val=&quot;28&quot;/&gt;&lt;w:sz-cs w:val=&quot;28&quot;/&gt;&lt;/w:rPr&gt;&lt;m:t&gt; &lt;/m:t&gt;&lt;/m:r&gt;&lt;m:r&gt;&lt;m:rPr&gt;&lt;m:sty m:val=&quot;p&quot;/&gt;&lt;/m:rPr&gt;&lt;w:rPr&gt;&lt;w:rFonts w:ascii=&quot;Cambria Math&quot; w:fareast=&quot;Arial Unicode MS&quot; w:h-ansi=&quot;Cambria Math&quot; w:cs=&quot;Times New Roman&quot;/&gt;&lt;wx:font wx:val=&quot;Cambria Math&quot;/&gt;&lt;w:sz w:val=&quot;28&quot;/&gt;&lt;w:sz-cs w:val=&quot;28&quot;/&gt;&lt;/w:rPr&gt;&lt;m:t&gt;ve&lt;/m:t&gt;&lt;/m:r&gt;&lt;m:r&gt;&lt;m:rPr&gt;&lt;m:sty m:val=&quot;p&quot;/&gt;&lt;/m:rPr&gt;&lt;w:rPr&gt;&lt;w:rFonts w:ascii=&quot;Cambria Math&quot; w:fareast=&quot;Arial Unicode MS&quot; w:h-ansi=&quot;Times New Roman&quot; w:cs=&quot;Times New Roman&quot;/&gt;&lt;wx:font wx:val=&quot;Cambria Math&quot;/&gt;&lt;w:sz w:val=&quot;28&quot;/&gt;&lt;w:sz-cs w:val=&quot;28&quot;/&gt;&lt;/w:rPr&gt;&lt;m:t&gt; &lt;/m:t&gt;&lt;/m:r&gt;&lt;m:r&gt;&lt;m:rPr&gt;&lt;m:sty m:val=&quot;p&quot;/&gt;&lt;/m:rPr&gt;&lt;w:rPr&gt;&lt;w:rFonts w:ascii=&quot;Cambria Math&quot; w:fareast=&quot;Arial Unicode MS&quot; w:h-ansi=&quot;Cambria Math&quot; w:cs=&quot;Times New Roman&quot;/&gt;&lt;wx:font wx:val=&quot;Cambria Math&quot;/&gt;&lt;w:sz w:val=&quot;28&quot;/&gt;&lt;w:sz-cs w:val=&quot;28&quot;/&gt;&lt;/w:rPr&gt;&lt;m:t&gt;s&lt;/m:t&gt;&lt;/m:r&gt;&lt;m:d&gt;&lt;m:dPr&gt;&lt;m:ctrlPr&gt;&lt;w:rPr&gt;&lt;w:rFonts w:ascii=&quot;Cambria Math&quot; w:fareast=&quot;Arial Unicode MS&quot; w:h-ansi=&quot;Times New Roman&quot; w:cs=&quot;Times New Roman&quot;/&gt;&lt;wx:font wx:val=&quot;Cambria Math&quot;/&gt;&lt;w:sz w:val=&quot;28&quot;/&gt;&lt;w:sz-cs w:val=&quot;28&quot;/&gt;&lt;/w:rPr&gt;&lt;/m:ctrlPr&gt;&lt;/m:dPr&gt;&lt;m:e&gt;&lt;m:r&gt;&lt;m:rPr&gt;&lt;m:sty m:val=&quot;p&quot;/&gt;&lt;/m:rPr&gt;&lt;w:rPr&gt;&lt;w:rFonts w:ascii=&quot;Cambria Math&quot; w:fareast=&quot;Arial Unicode MS&quot; w:h-ansi=&quot;Cambria Math&quot; w:cs=&quot;Times New Roman&quot;/&gt;&lt;wx:font wx:val=&quot;Cambria Math&quot;/&gt;&lt;w:sz w:val=&quot;28&quot;/&gt;&lt;w:sz-cs w:val=&quot;28&quot;/&gt;&lt;/w:rPr&gt;&lt;m:t&gt;A&lt;/m:t&gt;&lt;/m:r&gt;&lt;m:r&gt;&lt;m:rPr&gt;&lt;m:sty m:val=&quot;p&quot;/&gt;&lt;/m:rPr&gt;&lt;w:rPr&gt;&lt;w:rFonts w:ascii=&quot;Cambria Math&quot; w:fareast=&quot;Arial Unicode MS&quot; w:h-ansi=&quot;Times New Roman&quot; w:cs=&quot;Times New Roman&quot;/&gt;&lt;wx:font wx:val=&quot;Cambria Math&quot;/&gt;&lt;w:sz w:val=&quot;28&quot;/&gt;&lt;w:sz-cs w:val=&quot;28&quot;/&gt;&lt;/w:rPr&gt;&lt;m:t&gt;\&lt;/m:t&gt;&lt;/m:r&gt;&lt;m:r&gt;&lt;m:rPr&gt;&lt;m:sty m:val=&quot;p&quot;/&gt;&lt;/m:rPr&gt;&lt;w:rPr&gt;&lt;w:rFonts w:ascii=&quot;Cambria Math&quot; w:fareast=&quot;Arial Unicode MS&quot; w:h-ansi=&quot;Cambria Math&quot; w:cs=&quot;Times New Roman&quot;/&gt;&lt;wx:font wx:val=&quot;Cambria Math&quot;/&gt;&lt;w:sz w:val=&quot;28&quot;/&gt;&lt;w:sz-cs w:val=&quot;28&quot;/&gt;&lt;/w:rPr&gt;&lt;m:t&gt;B&lt;/m:t&gt;&lt;/m:r&gt;&lt;/m:e&gt;&lt;/m:d&gt;&lt;m:r&gt;&lt;m:rPr&gt;&lt;m:sty m:val=&quot;p&quot;/&gt;&lt;/m:rPr&gt;&lt;w:rPr&gt;&lt;w:rFonts w:ascii=&quot;Cambria Math&quot; w:fareast=&quot;Arial Unicode MS&quot; w:h-ansi=&quot;Times New Roman&quot; w:cs=&quot;Times New Roman&quot;/&gt;&lt;wx:font wx:val=&quot;Cambria Math&quot;/&gt;&lt;w:sz w:val=&quot;28&quot;/&gt;&lt;w:sz-cs w:val=&quot;28&quot;/&gt;&lt;/w:rPr&gt;&lt;m:t&gt;=&lt;/m:t&gt;&lt;/m:r&gt;&lt;m:r&gt;&lt;m:rPr&gt;&lt;m:sty m:val=&quot;p&quot;/&gt;&lt;/m:rPr&gt;&lt;w:rPr&gt;&lt;w:rFonts w:ascii=&quot;Cambria Math&quot; w:fareast=&quot;Arial Unicode MS&quot; w:h-ansi=&quot;Cambria Math&quot; w:cs=&quot;Times New Roman&quot;/&gt;&lt;wx:font wx:val=&quot;Cambria Math&quot;/&gt;&lt;w:sz w:val=&quot;28&quot;/&gt;&lt;w:sz-cs w:val=&quot;28&quot;/&gt;&lt;/w:rPr&gt;&lt;m:t&gt;s&lt;/m:t&gt;&lt;/m:r&gt;&lt;m:d&gt;&lt;m:dPr&gt;&lt;m:ctrlPr&gt;&lt;w:rPr&gt;&lt;w:rFonts w:ascii=&quot;Cambria Math&quot; w:fareast=&quot;Arial Unicode MS&quot; w:h-ansi=&quot;Times New Roman&quot; w:cs=&quot;Times New Roman&quot;/&gt;&lt;wx:font wx:val=&quot;Cambria Math&quot;/&gt;&lt;w:sz w:val=&quot;28&quot;/&gt;&lt;w:sz-cs w:val=&quot;28&quot;/&gt;&lt;/w:rPr&gt;&lt;/m:ctrlPr&gt;&lt;/m:dPr&gt;&lt;m:e&gt;&lt;m:r&gt;&lt;m:rPr&gt;&lt;m:sty m:val=&quot;p&quot;/&gt;&lt;/m:rPr&gt;&lt;w:rPr&gt;&lt;w:rFonts w:ascii=&quot;Cambria Math&quot; w:fareast=&quot;Arial Unicode MS&quot; w:h-ansi=&quot;Cambria Math&quot; w:cs=&quot;Times New Roman&quot;/&gt;&lt;wx:font wx:val=&quot;Cambria Math&quot;/&gt;&lt;w:sz w:val=&quot;28&quot;/&gt;&lt;w:sz-cs w:val=&quot;28&quot;/&gt;&lt;/w:rPr&gt;&lt;m:t&gt;B&lt;/m:t&gt;&lt;/m:r&gt;&lt;/m:e&gt;&lt;/m:d&gt;&lt;m:r&gt;&lt;m:rPr&gt;&lt;m:sty m:val=&quot;p&quot;/&gt;&lt;/m:rPr&gt;&lt;w:rPr&gt;&lt;w:rFonts w:ascii=&quot;Cambria Math&quot; w:fareast=&quot;Arial Unicode MS&quot; w:h-ansi=&quot;Times New Roman&quot; w:cs=&quot;Times New Roman&quot;/&gt;&lt;wx:font wx:val=&quot;Cambria Math&quot;/&gt;&lt;w:sz w:val=&quot;28&quot;/&gt;&lt;w:sz-cs w:val=&quot;28&quot;/&gt;&lt;/w:rPr&gt;&lt;m:t&gt;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0" o:title="" chromakey="white"/>
          </v:shape>
        </w:pict>
      </w:r>
      <w:r w:rsidRPr="00400081">
        <w:rPr>
          <w:rFonts w:ascii="Times New Roman" w:eastAsia="Arial Unicode MS" w:hAnsi="Times New Roman" w:cs="Times New Roman"/>
          <w:sz w:val="28"/>
          <w:szCs w:val="28"/>
        </w:rPr>
        <w:fldChar w:fldCharType="end"/>
      </w:r>
      <w:r w:rsidRPr="00F72CA2">
        <w:rPr>
          <w:rFonts w:ascii="Times New Roman" w:eastAsia="Arial Unicode MS" w:hAnsi="Times New Roman" w:cs="Times New Roman"/>
          <w:sz w:val="28"/>
          <w:szCs w:val="28"/>
        </w:rPr>
        <w:t xml:space="preserve"> ise s(A) kaçtır?</w:t>
      </w:r>
    </w:p>
    <w:p w:rsidR="00852657" w:rsidRPr="00F72CA2" w:rsidRDefault="00852657" w:rsidP="00E60DB8">
      <w:pPr>
        <w:rPr>
          <w:rFonts w:ascii="Times New Roman" w:eastAsia="Arial Unicode MS" w:hAnsi="Times New Roman" w:cs="Times New Roman"/>
          <w:sz w:val="28"/>
          <w:szCs w:val="28"/>
        </w:rPr>
      </w:pPr>
    </w:p>
    <w:p w:rsidR="00852657" w:rsidRDefault="00852657" w:rsidP="004B25F3">
      <w:pPr>
        <w:rPr>
          <w:bCs/>
        </w:rPr>
      </w:pPr>
    </w:p>
    <w:p w:rsidR="00852657" w:rsidRDefault="00852657" w:rsidP="004B25F3">
      <w:pPr>
        <w:rPr>
          <w:bCs/>
        </w:rPr>
      </w:pPr>
    </w:p>
    <w:p w:rsidR="00852657" w:rsidRDefault="00852657" w:rsidP="004B25F3">
      <w:pPr>
        <w:rPr>
          <w:bCs/>
        </w:rPr>
      </w:pPr>
    </w:p>
    <w:p w:rsidR="00852657" w:rsidRDefault="00852657" w:rsidP="004B25F3">
      <w:pPr>
        <w:rPr>
          <w:bCs/>
        </w:rPr>
      </w:pPr>
    </w:p>
    <w:p w:rsidR="00852657" w:rsidRDefault="00852657" w:rsidP="004B25F3">
      <w:pPr>
        <w:rPr>
          <w:bCs/>
        </w:rPr>
      </w:pPr>
    </w:p>
    <w:p w:rsidR="00852657" w:rsidRDefault="00852657" w:rsidP="004B25F3">
      <w:pPr>
        <w:rPr>
          <w:bCs/>
        </w:rPr>
      </w:pPr>
    </w:p>
    <w:p w:rsidR="00852657" w:rsidRDefault="00852657" w:rsidP="004B25F3">
      <w:pPr>
        <w:rPr>
          <w:bCs/>
        </w:rPr>
      </w:pPr>
    </w:p>
    <w:p w:rsidR="00852657" w:rsidRDefault="00852657" w:rsidP="004B25F3">
      <w:pPr>
        <w:rPr>
          <w:bCs/>
        </w:rPr>
      </w:pPr>
    </w:p>
    <w:p w:rsidR="00852657" w:rsidRDefault="00852657" w:rsidP="004B25F3">
      <w:pPr>
        <w:rPr>
          <w:bCs/>
        </w:rPr>
      </w:pPr>
    </w:p>
    <w:p w:rsidR="00852657" w:rsidRDefault="00852657" w:rsidP="004B25F3">
      <w:pPr>
        <w:rPr>
          <w:bCs/>
        </w:rPr>
      </w:pPr>
    </w:p>
    <w:p w:rsidR="00852657" w:rsidRDefault="00852657" w:rsidP="004B25F3">
      <w:pPr>
        <w:rPr>
          <w:bCs/>
        </w:rPr>
      </w:pPr>
    </w:p>
    <w:p w:rsidR="00852657" w:rsidRPr="00F72CA2" w:rsidRDefault="00852657" w:rsidP="00E60DB8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sz w:val="28"/>
          <w:szCs w:val="28"/>
        </w:rPr>
      </w:pPr>
      <w:r w:rsidRPr="00F72CA2">
        <w:rPr>
          <w:rFonts w:ascii="Times New Roman" w:hAnsi="Times New Roman" w:cs="Times New Roman"/>
          <w:sz w:val="28"/>
          <w:szCs w:val="28"/>
        </w:rPr>
        <w:t xml:space="preserve">Ayrık olmayan A ve B kümeleri E evrensel kümesinin alt kümeleridir. </w:t>
      </w:r>
    </w:p>
    <w:p w:rsidR="00852657" w:rsidRPr="00F72CA2" w:rsidRDefault="00852657" w:rsidP="00E60DB8">
      <w:pPr>
        <w:pStyle w:val="ListParagraph"/>
        <w:ind w:left="360"/>
        <w:rPr>
          <w:rFonts w:ascii="Times New Roman" w:hAnsi="Times New Roman" w:cs="Times New Roman"/>
          <w:sz w:val="28"/>
          <w:szCs w:val="28"/>
        </w:rPr>
      </w:pPr>
      <w:r w:rsidRPr="00F72CA2">
        <w:rPr>
          <w:rFonts w:ascii="Times New Roman" w:hAnsi="Times New Roman" w:cs="Times New Roman"/>
          <w:sz w:val="28"/>
          <w:szCs w:val="28"/>
        </w:rPr>
        <w:t xml:space="preserve"> </w:t>
      </w:r>
      <w:r w:rsidRPr="00400081">
        <w:rPr>
          <w:rFonts w:ascii="Times New Roman" w:hAnsi="Times New Roman" w:cs="Times New Roman"/>
          <w:sz w:val="28"/>
          <w:szCs w:val="28"/>
        </w:rPr>
        <w:fldChar w:fldCharType="begin"/>
      </w:r>
      <w:r w:rsidRPr="00400081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 w:rsidRPr="00400081">
        <w:pict>
          <v:shape id="_x0000_i1032" type="#_x0000_t75" style="width:60.7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8&quot;/&gt;&lt;w:stylePaneFormatFilter w:val=&quot;3F01&quot;/&gt;&lt;w:defaultTabStop w:val=&quot;708&quot;/&gt;&lt;w:hyphenationZone w:val=&quot;425&quot;/&gt;&lt;w:drawingGridHorizontalSpacing w:val=&quot;110&quot;/&gt;&lt;w:displayHorizontalDrawingGridEvery w:val=&quot;2&quot;/&gt;&lt;w:displayVerticalDrawingGridEvery w:val=&quot;2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F3726&quot;/&gt;&lt;wsp:rsid wsp:val=&quot;00000661&quot;/&gt;&lt;wsp:rsid wsp:val=&quot;00010DC3&quot;/&gt;&lt;wsp:rsid wsp:val=&quot;00022706&quot;/&gt;&lt;wsp:rsid wsp:val=&quot;00034B18&quot;/&gt;&lt;wsp:rsid wsp:val=&quot;00043020&quot;/&gt;&lt;wsp:rsid wsp:val=&quot;00043C82&quot;/&gt;&lt;wsp:rsid wsp:val=&quot;000564CA&quot;/&gt;&lt;wsp:rsid wsp:val=&quot;000710A2&quot;/&gt;&lt;wsp:rsid wsp:val=&quot;00071E18&quot;/&gt;&lt;wsp:rsid wsp:val=&quot;00085543&quot;/&gt;&lt;wsp:rsid wsp:val=&quot;00087F21&quot;/&gt;&lt;wsp:rsid wsp:val=&quot;000A075B&quot;/&gt;&lt;wsp:rsid wsp:val=&quot;000A1B03&quot;/&gt;&lt;wsp:rsid wsp:val=&quot;000B2167&quot;/&gt;&lt;wsp:rsid wsp:val=&quot;000C7B08&quot;/&gt;&lt;wsp:rsid wsp:val=&quot;000D0D80&quot;/&gt;&lt;wsp:rsid wsp:val=&quot;000D5FEB&quot;/&gt;&lt;wsp:rsid wsp:val=&quot;000E2B02&quot;/&gt;&lt;wsp:rsid wsp:val=&quot;000E59A8&quot;/&gt;&lt;wsp:rsid wsp:val=&quot;000F0A47&quot;/&gt;&lt;wsp:rsid wsp:val=&quot;000F199D&quot;/&gt;&lt;wsp:rsid wsp:val=&quot;00113243&quot;/&gt;&lt;wsp:rsid wsp:val=&quot;00117E24&quot;/&gt;&lt;wsp:rsid wsp:val=&quot;00130F66&quot;/&gt;&lt;wsp:rsid wsp:val=&quot;001437E0&quot;/&gt;&lt;wsp:rsid wsp:val=&quot;001519BE&quot;/&gt;&lt;wsp:rsid wsp:val=&quot;0015283B&quot;/&gt;&lt;wsp:rsid wsp:val=&quot;00157972&quot;/&gt;&lt;wsp:rsid wsp:val=&quot;001626FF&quot;/&gt;&lt;wsp:rsid wsp:val=&quot;00165852&quot;/&gt;&lt;wsp:rsid wsp:val=&quot;001735C5&quot;/&gt;&lt;wsp:rsid wsp:val=&quot;001877AB&quot;/&gt;&lt;wsp:rsid wsp:val=&quot;001C1EB1&quot;/&gt;&lt;wsp:rsid wsp:val=&quot;001C2D55&quot;/&gt;&lt;wsp:rsid wsp:val=&quot;001C480F&quot;/&gt;&lt;wsp:rsid wsp:val=&quot;001C6B31&quot;/&gt;&lt;wsp:rsid wsp:val=&quot;001D44FB&quot;/&gt;&lt;wsp:rsid wsp:val=&quot;001F1823&quot;/&gt;&lt;wsp:rsid wsp:val=&quot;001F3726&quot;/&gt;&lt;wsp:rsid wsp:val=&quot;001F6C44&quot;/&gt;&lt;wsp:rsid wsp:val=&quot;00251644&quot;/&gt;&lt;wsp:rsid wsp:val=&quot;00286F1A&quot;/&gt;&lt;wsp:rsid wsp:val=&quot;00291169&quot;/&gt;&lt;wsp:rsid wsp:val=&quot;00295BDB&quot;/&gt;&lt;wsp:rsid wsp:val=&quot;002A34F1&quot;/&gt;&lt;wsp:rsid wsp:val=&quot;002C0E6A&quot;/&gt;&lt;wsp:rsid wsp:val=&quot;002C2DEA&quot;/&gt;&lt;wsp:rsid wsp:val=&quot;002D6A5A&quot;/&gt;&lt;wsp:rsid wsp:val=&quot;002D7AC3&quot;/&gt;&lt;wsp:rsid wsp:val=&quot;002E2947&quot;/&gt;&lt;wsp:rsid wsp:val=&quot;002E7547&quot;/&gt;&lt;wsp:rsid wsp:val=&quot;002F1CC5&quot;/&gt;&lt;wsp:rsid wsp:val=&quot;002F6935&quot;/&gt;&lt;wsp:rsid wsp:val=&quot;00306AAF&quot;/&gt;&lt;wsp:rsid wsp:val=&quot;003119FA&quot;/&gt;&lt;wsp:rsid wsp:val=&quot;00325F83&quot;/&gt;&lt;wsp:rsid wsp:val=&quot;0035035A&quot;/&gt;&lt;wsp:rsid wsp:val=&quot;00355138&quot;/&gt;&lt;wsp:rsid wsp:val=&quot;00372D6A&quot;/&gt;&lt;wsp:rsid wsp:val=&quot;00390321&quot;/&gt;&lt;wsp:rsid wsp:val=&quot;00394D93&quot;/&gt;&lt;wsp:rsid wsp:val=&quot;003A002E&quot;/&gt;&lt;wsp:rsid wsp:val=&quot;003C20C6&quot;/&gt;&lt;wsp:rsid wsp:val=&quot;003C7B05&quot;/&gt;&lt;wsp:rsid wsp:val=&quot;003D7EFE&quot;/&gt;&lt;wsp:rsid wsp:val=&quot;003E139E&quot;/&gt;&lt;wsp:rsid wsp:val=&quot;003F53A8&quot;/&gt;&lt;wsp:rsid wsp:val=&quot;003F644D&quot;/&gt;&lt;wsp:rsid wsp:val=&quot;003F7C3B&quot;/&gt;&lt;wsp:rsid wsp:val=&quot;00400081&quot;/&gt;&lt;wsp:rsid wsp:val=&quot;004036DA&quot;/&gt;&lt;wsp:rsid wsp:val=&quot;00406174&quot;/&gt;&lt;wsp:rsid wsp:val=&quot;0041343C&quot;/&gt;&lt;wsp:rsid wsp:val=&quot;00415783&quot;/&gt;&lt;wsp:rsid wsp:val=&quot;00425414&quot;/&gt;&lt;wsp:rsid wsp:val=&quot;0043096B&quot;/&gt;&lt;wsp:rsid wsp:val=&quot;00446FAC&quot;/&gt;&lt;wsp:rsid wsp:val=&quot;00466F00&quot;/&gt;&lt;wsp:rsid wsp:val=&quot;0048292F&quot;/&gt;&lt;wsp:rsid wsp:val=&quot;00490BB6&quot;/&gt;&lt;wsp:rsid wsp:val=&quot;00493D72&quot;/&gt;&lt;wsp:rsid wsp:val=&quot;004B25F3&quot;/&gt;&lt;wsp:rsid wsp:val=&quot;004B4CB5&quot;/&gt;&lt;wsp:rsid wsp:val=&quot;004C5A79&quot;/&gt;&lt;wsp:rsid wsp:val=&quot;004D261E&quot;/&gt;&lt;wsp:rsid wsp:val=&quot;004D4FD9&quot;/&gt;&lt;wsp:rsid wsp:val=&quot;004E391E&quot;/&gt;&lt;wsp:rsid wsp:val=&quot;004E7A32&quot;/&gt;&lt;wsp:rsid wsp:val=&quot;00554EB0&quot;/&gt;&lt;wsp:rsid wsp:val=&quot;0057225D&quot;/&gt;&lt;wsp:rsid wsp:val=&quot;005754A4&quot;/&gt;&lt;wsp:rsid wsp:val=&quot;005804D6&quot;/&gt;&lt;wsp:rsid wsp:val=&quot;00585EEA&quot;/&gt;&lt;wsp:rsid wsp:val=&quot;005906FA&quot;/&gt;&lt;wsp:rsid wsp:val=&quot;005977F6&quot;/&gt;&lt;wsp:rsid wsp:val=&quot;00597A73&quot;/&gt;&lt;wsp:rsid wsp:val=&quot;005B4684&quot;/&gt;&lt;wsp:rsid wsp:val=&quot;005B5196&quot;/&gt;&lt;wsp:rsid wsp:val=&quot;005C40A0&quot;/&gt;&lt;wsp:rsid wsp:val=&quot;005D5BD1&quot;/&gt;&lt;wsp:rsid wsp:val=&quot;005F33C9&quot;/&gt;&lt;wsp:rsid wsp:val=&quot;0061576C&quot;/&gt;&lt;wsp:rsid wsp:val=&quot;00622E22&quot;/&gt;&lt;wsp:rsid wsp:val=&quot;00630986&quot;/&gt;&lt;wsp:rsid wsp:val=&quot;00632358&quot;/&gt;&lt;wsp:rsid wsp:val=&quot;006427EA&quot;/&gt;&lt;wsp:rsid wsp:val=&quot;00644A63&quot;/&gt;&lt;wsp:rsid wsp:val=&quot;00647663&quot;/&gt;&lt;wsp:rsid wsp:val=&quot;00663600&quot;/&gt;&lt;wsp:rsid wsp:val=&quot;00682577&quot;/&gt;&lt;wsp:rsid wsp:val=&quot;00682B9F&quot;/&gt;&lt;wsp:rsid wsp:val=&quot;00687CC9&quot;/&gt;&lt;wsp:rsid wsp:val=&quot;00693BFA&quot;/&gt;&lt;wsp:rsid wsp:val=&quot;006B1B5F&quot;/&gt;&lt;wsp:rsid wsp:val=&quot;006B3D97&quot;/&gt;&lt;wsp:rsid wsp:val=&quot;006C292A&quot;/&gt;&lt;wsp:rsid wsp:val=&quot;006C2B1D&quot;/&gt;&lt;wsp:rsid wsp:val=&quot;006D328B&quot;/&gt;&lt;wsp:rsid wsp:val=&quot;006D57FC&quot;/&gt;&lt;wsp:rsid wsp:val=&quot;006D7931&quot;/&gt;&lt;wsp:rsid wsp:val=&quot;006E2B86&quot;/&gt;&lt;wsp:rsid wsp:val=&quot;006E2C6F&quot;/&gt;&lt;wsp:rsid wsp:val=&quot;006E56C7&quot;/&gt;&lt;wsp:rsid wsp:val=&quot;006F3A36&quot;/&gt;&lt;wsp:rsid wsp:val=&quot;006F4B65&quot;/&gt;&lt;wsp:rsid wsp:val=&quot;006F57D2&quot;/&gt;&lt;wsp:rsid wsp:val=&quot;00720437&quot;/&gt;&lt;wsp:rsid wsp:val=&quot;00740338&quot;/&gt;&lt;wsp:rsid wsp:val=&quot;00741DF2&quot;/&gt;&lt;wsp:rsid wsp:val=&quot;00743819&quot;/&gt;&lt;wsp:rsid wsp:val=&quot;00745026&quot;/&gt;&lt;wsp:rsid wsp:val=&quot;007667AD&quot;/&gt;&lt;wsp:rsid wsp:val=&quot;00775365&quot;/&gt;&lt;wsp:rsid wsp:val=&quot;00795B0B&quot;/&gt;&lt;wsp:rsid wsp:val=&quot;007A6085&quot;/&gt;&lt;wsp:rsid wsp:val=&quot;007B1321&quot;/&gt;&lt;wsp:rsid wsp:val=&quot;007B1CE9&quot;/&gt;&lt;wsp:rsid wsp:val=&quot;007B4D91&quot;/&gt;&lt;wsp:rsid wsp:val=&quot;007B51BD&quot;/&gt;&lt;wsp:rsid wsp:val=&quot;007C2D12&quot;/&gt;&lt;wsp:rsid wsp:val=&quot;007C56EC&quot;/&gt;&lt;wsp:rsid wsp:val=&quot;007D5CDB&quot;/&gt;&lt;wsp:rsid wsp:val=&quot;007F585C&quot;/&gt;&lt;wsp:rsid wsp:val=&quot;008077A0&quot;/&gt;&lt;wsp:rsid wsp:val=&quot;0081358D&quot;/&gt;&lt;wsp:rsid wsp:val=&quot;00814E63&quot;/&gt;&lt;wsp:rsid wsp:val=&quot;00816E66&quot;/&gt;&lt;wsp:rsid wsp:val=&quot;00820068&quot;/&gt;&lt;wsp:rsid wsp:val=&quot;00833A5B&quot;/&gt;&lt;wsp:rsid wsp:val=&quot;008442AB&quot;/&gt;&lt;wsp:rsid wsp:val=&quot;00850A3E&quot;/&gt;&lt;wsp:rsid wsp:val=&quot;008B6E0B&quot;/&gt;&lt;wsp:rsid wsp:val=&quot;008C7888&quot;/&gt;&lt;wsp:rsid wsp:val=&quot;008D4F00&quot;/&gt;&lt;wsp:rsid wsp:val=&quot;008F2EDC&quot;/&gt;&lt;wsp:rsid wsp:val=&quot;00900880&quot;/&gt;&lt;wsp:rsid wsp:val=&quot;009112A9&quot;/&gt;&lt;wsp:rsid wsp:val=&quot;00946128&quot;/&gt;&lt;wsp:rsid wsp:val=&quot;009544AE&quot;/&gt;&lt;wsp:rsid wsp:val=&quot;00955926&quot;/&gt;&lt;wsp:rsid wsp:val=&quot;00963750&quot;/&gt;&lt;wsp:rsid wsp:val=&quot;009771CF&quot;/&gt;&lt;wsp:rsid wsp:val=&quot;009914FD&quot;/&gt;&lt;wsp:rsid wsp:val=&quot;00992530&quot;/&gt;&lt;wsp:rsid wsp:val=&quot;009A4229&quot;/&gt;&lt;wsp:rsid wsp:val=&quot;009B1763&quot;/&gt;&lt;wsp:rsid wsp:val=&quot;009C1FD0&quot;/&gt;&lt;wsp:rsid wsp:val=&quot;009F725C&quot;/&gt;&lt;wsp:rsid wsp:val=&quot;00A11353&quot;/&gt;&lt;wsp:rsid wsp:val=&quot;00A17833&quot;/&gt;&lt;wsp:rsid wsp:val=&quot;00A46760&quot;/&gt;&lt;wsp:rsid wsp:val=&quot;00A512A2&quot;/&gt;&lt;wsp:rsid wsp:val=&quot;00A61032&quot;/&gt;&lt;wsp:rsid wsp:val=&quot;00A70E2C&quot;/&gt;&lt;wsp:rsid wsp:val=&quot;00A838AA&quot;/&gt;&lt;wsp:rsid wsp:val=&quot;00A90573&quot;/&gt;&lt;wsp:rsid wsp:val=&quot;00A90834&quot;/&gt;&lt;wsp:rsid wsp:val=&quot;00A90C9D&quot;/&gt;&lt;wsp:rsid wsp:val=&quot;00A9336B&quot;/&gt;&lt;wsp:rsid wsp:val=&quot;00AA0FEC&quot;/&gt;&lt;wsp:rsid wsp:val=&quot;00AB1F36&quot;/&gt;&lt;wsp:rsid wsp:val=&quot;00AC661A&quot;/&gt;&lt;wsp:rsid wsp:val=&quot;00AE55C6&quot;/&gt;&lt;wsp:rsid wsp:val=&quot;00AF2969&quot;/&gt;&lt;wsp:rsid wsp:val=&quot;00AF76EC&quot;/&gt;&lt;wsp:rsid wsp:val=&quot;00B02825&quot;/&gt;&lt;wsp:rsid wsp:val=&quot;00B216D5&quot;/&gt;&lt;wsp:rsid wsp:val=&quot;00B236EE&quot;/&gt;&lt;wsp:rsid wsp:val=&quot;00B40022&quot;/&gt;&lt;wsp:rsid wsp:val=&quot;00B60EB5&quot;/&gt;&lt;wsp:rsid wsp:val=&quot;00B64305&quot;/&gt;&lt;wsp:rsid wsp:val=&quot;00B719F4&quot;/&gt;&lt;wsp:rsid wsp:val=&quot;00B76158&quot;/&gt;&lt;wsp:rsid wsp:val=&quot;00B832F9&quot;/&gt;&lt;wsp:rsid wsp:val=&quot;00B93CB8&quot;/&gt;&lt;wsp:rsid wsp:val=&quot;00B97813&quot;/&gt;&lt;wsp:rsid wsp:val=&quot;00B97F41&quot;/&gt;&lt;wsp:rsid wsp:val=&quot;00BA3F6B&quot;/&gt;&lt;wsp:rsid wsp:val=&quot;00BA63B9&quot;/&gt;&lt;wsp:rsid wsp:val=&quot;00BB21CB&quot;/&gt;&lt;wsp:rsid wsp:val=&quot;00BC2A7F&quot;/&gt;&lt;wsp:rsid wsp:val=&quot;00BD2494&quot;/&gt;&lt;wsp:rsid wsp:val=&quot;00BD413B&quot;/&gt;&lt;wsp:rsid wsp:val=&quot;00BE18D3&quot;/&gt;&lt;wsp:rsid wsp:val=&quot;00BF1A16&quot;/&gt;&lt;wsp:rsid wsp:val=&quot;00C038E8&quot;/&gt;&lt;wsp:rsid wsp:val=&quot;00C04899&quot;/&gt;&lt;wsp:rsid wsp:val=&quot;00C16765&quot;/&gt;&lt;wsp:rsid wsp:val=&quot;00C37081&quot;/&gt;&lt;wsp:rsid wsp:val=&quot;00C4796A&quot;/&gt;&lt;wsp:rsid wsp:val=&quot;00C85BED&quot;/&gt;&lt;wsp:rsid wsp:val=&quot;00C9107F&quot;/&gt;&lt;wsp:rsid wsp:val=&quot;00CA7A4A&quot;/&gt;&lt;wsp:rsid wsp:val=&quot;00CB3FFC&quot;/&gt;&lt;wsp:rsid wsp:val=&quot;00CB5EDD&quot;/&gt;&lt;wsp:rsid wsp:val=&quot;00CB67E3&quot;/&gt;&lt;wsp:rsid wsp:val=&quot;00CC1B9C&quot;/&gt;&lt;wsp:rsid wsp:val=&quot;00CC3736&quot;/&gt;&lt;wsp:rsid wsp:val=&quot;00CF3EEE&quot;/&gt;&lt;wsp:rsid wsp:val=&quot;00CF50D0&quot;/&gt;&lt;wsp:rsid wsp:val=&quot;00D053FB&quot;/&gt;&lt;wsp:rsid wsp:val=&quot;00D36C54&quot;/&gt;&lt;wsp:rsid wsp:val=&quot;00D41336&quot;/&gt;&lt;wsp:rsid wsp:val=&quot;00D50D60&quot;/&gt;&lt;wsp:rsid wsp:val=&quot;00D553C0&quot;/&gt;&lt;wsp:rsid wsp:val=&quot;00DA4CD8&quot;/&gt;&lt;wsp:rsid wsp:val=&quot;00DA5E17&quot;/&gt;&lt;wsp:rsid wsp:val=&quot;00DA6735&quot;/&gt;&lt;wsp:rsid wsp:val=&quot;00E20331&quot;/&gt;&lt;wsp:rsid wsp:val=&quot;00E2502F&quot;/&gt;&lt;wsp:rsid wsp:val=&quot;00E35EBE&quot;/&gt;&lt;wsp:rsid wsp:val=&quot;00E60DB8&quot;/&gt;&lt;wsp:rsid wsp:val=&quot;00E63CF8&quot;/&gt;&lt;wsp:rsid wsp:val=&quot;00E7724D&quot;/&gt;&lt;wsp:rsid wsp:val=&quot;00E77750&quot;/&gt;&lt;wsp:rsid wsp:val=&quot;00E90808&quot;/&gt;&lt;wsp:rsid wsp:val=&quot;00EA7985&quot;/&gt;&lt;wsp:rsid wsp:val=&quot;00EC4DB2&quot;/&gt;&lt;wsp:rsid wsp:val=&quot;00EF718C&quot;/&gt;&lt;wsp:rsid wsp:val=&quot;00F22A0A&quot;/&gt;&lt;wsp:rsid wsp:val=&quot;00F334E1&quot;/&gt;&lt;wsp:rsid wsp:val=&quot;00F4523E&quot;/&gt;&lt;wsp:rsid wsp:val=&quot;00F6352E&quot;/&gt;&lt;wsp:rsid wsp:val=&quot;00F72CA2&quot;/&gt;&lt;wsp:rsid wsp:val=&quot;00F8316C&quot;/&gt;&lt;wsp:rsid wsp:val=&quot;00F84015&quot;/&gt;&lt;wsp:rsid wsp:val=&quot;00F914DD&quot;/&gt;&lt;wsp:rsid wsp:val=&quot;00FF08FC&quot;/&gt;&lt;/wsp:rsids&gt;&lt;/w:docPr&gt;&lt;w:body&gt;&lt;w:p wsp:rsidR=&quot;00000000&quot; wsp:rsidRDefault=&quot;006D7931&quot;&gt;&lt;m:oMathPara&gt;&lt;m:oMath&gt;&lt;m:r&gt;&lt;w:rPr&gt;&lt;w:rFonts w:ascii=&quot;Cambria Math&quot; w:h-ansi=&quot;Cambria Math&quot; w:cs=&quot;Times New Roman&quot;/&gt;&lt;wx:font wx:val=&quot;Cambria Math&quot;/&gt;&lt;w:i/&gt;&lt;w:sz w:val=&quot;28&quot;/&gt;&lt;w:sz-cs w:val=&quot;28&quot;/&gt;&lt;/w:rPr&gt;&lt;m:t&gt;AâˆªB&lt;/m:t&gt;&lt;/m:r&gt;&lt;m:r&gt;&lt;w:rPr&gt;&lt;w:rFonts w:ascii=&quot;Cambria Math&quot; w:h-ansi=&quot;Times New Roman&quot; w:cs=&quot;Times New Roman&quot;/&gt;&lt;wx:font wx:val=&quot;Cambria Math&quot;/&gt;&lt;w:i/&gt;&lt;w:sz w:val=&quot;28&quot;/&gt;&lt;w:sz-cs w:val=&quot;28&quot;/&gt;&lt;/w:rPr&gt;&lt;m:t&gt;=&lt;/m:t&gt;&lt;/m:r&gt;&lt;m:r&gt;&lt;w:rPr&gt;&lt;w:rFonts w:ascii=&quot;Cambria Math&quot; w:h-ansi=&quot;Cambria Math&quot; w:cs=&quot;Times New Roman&quot;/&gt;&lt;wx:font wx:val=&quot;Cambria Math&quot;/&gt;&lt;w:i/&gt;&lt;w:sz w:val=&quot;28&quot;/&gt;&lt;w:sz-cs w:val=&quot;28&quot;/&gt;&lt;/w:rPr&gt;&lt;m:t&gt;E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1" o:title="" chromakey="white"/>
          </v:shape>
        </w:pict>
      </w:r>
      <w:r w:rsidRPr="00400081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400081">
        <w:rPr>
          <w:rFonts w:ascii="Times New Roman" w:hAnsi="Times New Roman" w:cs="Times New Roman"/>
          <w:sz w:val="28"/>
          <w:szCs w:val="28"/>
        </w:rPr>
        <w:fldChar w:fldCharType="separate"/>
      </w:r>
      <w:r w:rsidRPr="00400081">
        <w:pict>
          <v:shape id="_x0000_i1033" type="#_x0000_t75" style="width:60.7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8&quot;/&gt;&lt;w:stylePaneFormatFilter w:val=&quot;3F01&quot;/&gt;&lt;w:defaultTabStop w:val=&quot;708&quot;/&gt;&lt;w:hyphenationZone w:val=&quot;425&quot;/&gt;&lt;w:drawingGridHorizontalSpacing w:val=&quot;110&quot;/&gt;&lt;w:displayHorizontalDrawingGridEvery w:val=&quot;2&quot;/&gt;&lt;w:displayVerticalDrawingGridEvery w:val=&quot;2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F3726&quot;/&gt;&lt;wsp:rsid wsp:val=&quot;00000661&quot;/&gt;&lt;wsp:rsid wsp:val=&quot;00010DC3&quot;/&gt;&lt;wsp:rsid wsp:val=&quot;00022706&quot;/&gt;&lt;wsp:rsid wsp:val=&quot;00034B18&quot;/&gt;&lt;wsp:rsid wsp:val=&quot;00043020&quot;/&gt;&lt;wsp:rsid wsp:val=&quot;00043C82&quot;/&gt;&lt;wsp:rsid wsp:val=&quot;000564CA&quot;/&gt;&lt;wsp:rsid wsp:val=&quot;000710A2&quot;/&gt;&lt;wsp:rsid wsp:val=&quot;00071E18&quot;/&gt;&lt;wsp:rsid wsp:val=&quot;00085543&quot;/&gt;&lt;wsp:rsid wsp:val=&quot;00087F21&quot;/&gt;&lt;wsp:rsid wsp:val=&quot;000A075B&quot;/&gt;&lt;wsp:rsid wsp:val=&quot;000A1B03&quot;/&gt;&lt;wsp:rsid wsp:val=&quot;000B2167&quot;/&gt;&lt;wsp:rsid wsp:val=&quot;000C7B08&quot;/&gt;&lt;wsp:rsid wsp:val=&quot;000D0D80&quot;/&gt;&lt;wsp:rsid wsp:val=&quot;000D5FEB&quot;/&gt;&lt;wsp:rsid wsp:val=&quot;000E2B02&quot;/&gt;&lt;wsp:rsid wsp:val=&quot;000E59A8&quot;/&gt;&lt;wsp:rsid wsp:val=&quot;000F0A47&quot;/&gt;&lt;wsp:rsid wsp:val=&quot;000F199D&quot;/&gt;&lt;wsp:rsid wsp:val=&quot;00113243&quot;/&gt;&lt;wsp:rsid wsp:val=&quot;00117E24&quot;/&gt;&lt;wsp:rsid wsp:val=&quot;00130F66&quot;/&gt;&lt;wsp:rsid wsp:val=&quot;001437E0&quot;/&gt;&lt;wsp:rsid wsp:val=&quot;001519BE&quot;/&gt;&lt;wsp:rsid wsp:val=&quot;0015283B&quot;/&gt;&lt;wsp:rsid wsp:val=&quot;00157972&quot;/&gt;&lt;wsp:rsid wsp:val=&quot;001626FF&quot;/&gt;&lt;wsp:rsid wsp:val=&quot;00165852&quot;/&gt;&lt;wsp:rsid wsp:val=&quot;001735C5&quot;/&gt;&lt;wsp:rsid wsp:val=&quot;001877AB&quot;/&gt;&lt;wsp:rsid wsp:val=&quot;001C1EB1&quot;/&gt;&lt;wsp:rsid wsp:val=&quot;001C2D55&quot;/&gt;&lt;wsp:rsid wsp:val=&quot;001C480F&quot;/&gt;&lt;wsp:rsid wsp:val=&quot;001C6B31&quot;/&gt;&lt;wsp:rsid wsp:val=&quot;001D44FB&quot;/&gt;&lt;wsp:rsid wsp:val=&quot;001F1823&quot;/&gt;&lt;wsp:rsid wsp:val=&quot;001F3726&quot;/&gt;&lt;wsp:rsid wsp:val=&quot;001F6C44&quot;/&gt;&lt;wsp:rsid wsp:val=&quot;00251644&quot;/&gt;&lt;wsp:rsid wsp:val=&quot;00286F1A&quot;/&gt;&lt;wsp:rsid wsp:val=&quot;00291169&quot;/&gt;&lt;wsp:rsid wsp:val=&quot;00295BDB&quot;/&gt;&lt;wsp:rsid wsp:val=&quot;002A34F1&quot;/&gt;&lt;wsp:rsid wsp:val=&quot;002C0E6A&quot;/&gt;&lt;wsp:rsid wsp:val=&quot;002C2DEA&quot;/&gt;&lt;wsp:rsid wsp:val=&quot;002D6A5A&quot;/&gt;&lt;wsp:rsid wsp:val=&quot;002D7AC3&quot;/&gt;&lt;wsp:rsid wsp:val=&quot;002E2947&quot;/&gt;&lt;wsp:rsid wsp:val=&quot;002E7547&quot;/&gt;&lt;wsp:rsid wsp:val=&quot;002F1CC5&quot;/&gt;&lt;wsp:rsid wsp:val=&quot;002F6935&quot;/&gt;&lt;wsp:rsid wsp:val=&quot;00306AAF&quot;/&gt;&lt;wsp:rsid wsp:val=&quot;003119FA&quot;/&gt;&lt;wsp:rsid wsp:val=&quot;00325F83&quot;/&gt;&lt;wsp:rsid wsp:val=&quot;0035035A&quot;/&gt;&lt;wsp:rsid wsp:val=&quot;00355138&quot;/&gt;&lt;wsp:rsid wsp:val=&quot;00372D6A&quot;/&gt;&lt;wsp:rsid wsp:val=&quot;00390321&quot;/&gt;&lt;wsp:rsid wsp:val=&quot;00394D93&quot;/&gt;&lt;wsp:rsid wsp:val=&quot;003A002E&quot;/&gt;&lt;wsp:rsid wsp:val=&quot;003C20C6&quot;/&gt;&lt;wsp:rsid wsp:val=&quot;003C7B05&quot;/&gt;&lt;wsp:rsid wsp:val=&quot;003D7EFE&quot;/&gt;&lt;wsp:rsid wsp:val=&quot;003E139E&quot;/&gt;&lt;wsp:rsid wsp:val=&quot;003F53A8&quot;/&gt;&lt;wsp:rsid wsp:val=&quot;003F644D&quot;/&gt;&lt;wsp:rsid wsp:val=&quot;003F7C3B&quot;/&gt;&lt;wsp:rsid wsp:val=&quot;00400081&quot;/&gt;&lt;wsp:rsid wsp:val=&quot;004036DA&quot;/&gt;&lt;wsp:rsid wsp:val=&quot;00406174&quot;/&gt;&lt;wsp:rsid wsp:val=&quot;0041343C&quot;/&gt;&lt;wsp:rsid wsp:val=&quot;00415783&quot;/&gt;&lt;wsp:rsid wsp:val=&quot;00425414&quot;/&gt;&lt;wsp:rsid wsp:val=&quot;0043096B&quot;/&gt;&lt;wsp:rsid wsp:val=&quot;00446FAC&quot;/&gt;&lt;wsp:rsid wsp:val=&quot;00466F00&quot;/&gt;&lt;wsp:rsid wsp:val=&quot;0048292F&quot;/&gt;&lt;wsp:rsid wsp:val=&quot;00490BB6&quot;/&gt;&lt;wsp:rsid wsp:val=&quot;00493D72&quot;/&gt;&lt;wsp:rsid wsp:val=&quot;004B25F3&quot;/&gt;&lt;wsp:rsid wsp:val=&quot;004B4CB5&quot;/&gt;&lt;wsp:rsid wsp:val=&quot;004C5A79&quot;/&gt;&lt;wsp:rsid wsp:val=&quot;004D261E&quot;/&gt;&lt;wsp:rsid wsp:val=&quot;004D4FD9&quot;/&gt;&lt;wsp:rsid wsp:val=&quot;004E391E&quot;/&gt;&lt;wsp:rsid wsp:val=&quot;004E7A32&quot;/&gt;&lt;wsp:rsid wsp:val=&quot;00554EB0&quot;/&gt;&lt;wsp:rsid wsp:val=&quot;0057225D&quot;/&gt;&lt;wsp:rsid wsp:val=&quot;005754A4&quot;/&gt;&lt;wsp:rsid wsp:val=&quot;005804D6&quot;/&gt;&lt;wsp:rsid wsp:val=&quot;00585EEA&quot;/&gt;&lt;wsp:rsid wsp:val=&quot;005906FA&quot;/&gt;&lt;wsp:rsid wsp:val=&quot;005977F6&quot;/&gt;&lt;wsp:rsid wsp:val=&quot;00597A73&quot;/&gt;&lt;wsp:rsid wsp:val=&quot;005B4684&quot;/&gt;&lt;wsp:rsid wsp:val=&quot;005B5196&quot;/&gt;&lt;wsp:rsid wsp:val=&quot;005C40A0&quot;/&gt;&lt;wsp:rsid wsp:val=&quot;005D5BD1&quot;/&gt;&lt;wsp:rsid wsp:val=&quot;005F33C9&quot;/&gt;&lt;wsp:rsid wsp:val=&quot;0061576C&quot;/&gt;&lt;wsp:rsid wsp:val=&quot;00622E22&quot;/&gt;&lt;wsp:rsid wsp:val=&quot;00630986&quot;/&gt;&lt;wsp:rsid wsp:val=&quot;00632358&quot;/&gt;&lt;wsp:rsid wsp:val=&quot;006427EA&quot;/&gt;&lt;wsp:rsid wsp:val=&quot;00644A63&quot;/&gt;&lt;wsp:rsid wsp:val=&quot;00647663&quot;/&gt;&lt;wsp:rsid wsp:val=&quot;00663600&quot;/&gt;&lt;wsp:rsid wsp:val=&quot;00682577&quot;/&gt;&lt;wsp:rsid wsp:val=&quot;00682B9F&quot;/&gt;&lt;wsp:rsid wsp:val=&quot;00687CC9&quot;/&gt;&lt;wsp:rsid wsp:val=&quot;00693BFA&quot;/&gt;&lt;wsp:rsid wsp:val=&quot;006B1B5F&quot;/&gt;&lt;wsp:rsid wsp:val=&quot;006B3D97&quot;/&gt;&lt;wsp:rsid wsp:val=&quot;006C292A&quot;/&gt;&lt;wsp:rsid wsp:val=&quot;006C2B1D&quot;/&gt;&lt;wsp:rsid wsp:val=&quot;006D328B&quot;/&gt;&lt;wsp:rsid wsp:val=&quot;006D57FC&quot;/&gt;&lt;wsp:rsid wsp:val=&quot;006D7931&quot;/&gt;&lt;wsp:rsid wsp:val=&quot;006E2B86&quot;/&gt;&lt;wsp:rsid wsp:val=&quot;006E2C6F&quot;/&gt;&lt;wsp:rsid wsp:val=&quot;006E56C7&quot;/&gt;&lt;wsp:rsid wsp:val=&quot;006F3A36&quot;/&gt;&lt;wsp:rsid wsp:val=&quot;006F4B65&quot;/&gt;&lt;wsp:rsid wsp:val=&quot;006F57D2&quot;/&gt;&lt;wsp:rsid wsp:val=&quot;00720437&quot;/&gt;&lt;wsp:rsid wsp:val=&quot;00740338&quot;/&gt;&lt;wsp:rsid wsp:val=&quot;00741DF2&quot;/&gt;&lt;wsp:rsid wsp:val=&quot;00743819&quot;/&gt;&lt;wsp:rsid wsp:val=&quot;00745026&quot;/&gt;&lt;wsp:rsid wsp:val=&quot;007667AD&quot;/&gt;&lt;wsp:rsid wsp:val=&quot;00775365&quot;/&gt;&lt;wsp:rsid wsp:val=&quot;00795B0B&quot;/&gt;&lt;wsp:rsid wsp:val=&quot;007A6085&quot;/&gt;&lt;wsp:rsid wsp:val=&quot;007B1321&quot;/&gt;&lt;wsp:rsid wsp:val=&quot;007B1CE9&quot;/&gt;&lt;wsp:rsid wsp:val=&quot;007B4D91&quot;/&gt;&lt;wsp:rsid wsp:val=&quot;007B51BD&quot;/&gt;&lt;wsp:rsid wsp:val=&quot;007C2D12&quot;/&gt;&lt;wsp:rsid wsp:val=&quot;007C56EC&quot;/&gt;&lt;wsp:rsid wsp:val=&quot;007D5CDB&quot;/&gt;&lt;wsp:rsid wsp:val=&quot;007F585C&quot;/&gt;&lt;wsp:rsid wsp:val=&quot;008077A0&quot;/&gt;&lt;wsp:rsid wsp:val=&quot;0081358D&quot;/&gt;&lt;wsp:rsid wsp:val=&quot;00814E63&quot;/&gt;&lt;wsp:rsid wsp:val=&quot;00816E66&quot;/&gt;&lt;wsp:rsid wsp:val=&quot;00820068&quot;/&gt;&lt;wsp:rsid wsp:val=&quot;00833A5B&quot;/&gt;&lt;wsp:rsid wsp:val=&quot;008442AB&quot;/&gt;&lt;wsp:rsid wsp:val=&quot;00850A3E&quot;/&gt;&lt;wsp:rsid wsp:val=&quot;008B6E0B&quot;/&gt;&lt;wsp:rsid wsp:val=&quot;008C7888&quot;/&gt;&lt;wsp:rsid wsp:val=&quot;008D4F00&quot;/&gt;&lt;wsp:rsid wsp:val=&quot;008F2EDC&quot;/&gt;&lt;wsp:rsid wsp:val=&quot;00900880&quot;/&gt;&lt;wsp:rsid wsp:val=&quot;009112A9&quot;/&gt;&lt;wsp:rsid wsp:val=&quot;00946128&quot;/&gt;&lt;wsp:rsid wsp:val=&quot;009544AE&quot;/&gt;&lt;wsp:rsid wsp:val=&quot;00955926&quot;/&gt;&lt;wsp:rsid wsp:val=&quot;00963750&quot;/&gt;&lt;wsp:rsid wsp:val=&quot;009771CF&quot;/&gt;&lt;wsp:rsid wsp:val=&quot;009914FD&quot;/&gt;&lt;wsp:rsid wsp:val=&quot;00992530&quot;/&gt;&lt;wsp:rsid wsp:val=&quot;009A4229&quot;/&gt;&lt;wsp:rsid wsp:val=&quot;009B1763&quot;/&gt;&lt;wsp:rsid wsp:val=&quot;009C1FD0&quot;/&gt;&lt;wsp:rsid wsp:val=&quot;009F725C&quot;/&gt;&lt;wsp:rsid wsp:val=&quot;00A11353&quot;/&gt;&lt;wsp:rsid wsp:val=&quot;00A17833&quot;/&gt;&lt;wsp:rsid wsp:val=&quot;00A46760&quot;/&gt;&lt;wsp:rsid wsp:val=&quot;00A512A2&quot;/&gt;&lt;wsp:rsid wsp:val=&quot;00A61032&quot;/&gt;&lt;wsp:rsid wsp:val=&quot;00A70E2C&quot;/&gt;&lt;wsp:rsid wsp:val=&quot;00A838AA&quot;/&gt;&lt;wsp:rsid wsp:val=&quot;00A90573&quot;/&gt;&lt;wsp:rsid wsp:val=&quot;00A90834&quot;/&gt;&lt;wsp:rsid wsp:val=&quot;00A90C9D&quot;/&gt;&lt;wsp:rsid wsp:val=&quot;00A9336B&quot;/&gt;&lt;wsp:rsid wsp:val=&quot;00AA0FEC&quot;/&gt;&lt;wsp:rsid wsp:val=&quot;00AB1F36&quot;/&gt;&lt;wsp:rsid wsp:val=&quot;00AC661A&quot;/&gt;&lt;wsp:rsid wsp:val=&quot;00AE55C6&quot;/&gt;&lt;wsp:rsid wsp:val=&quot;00AF2969&quot;/&gt;&lt;wsp:rsid wsp:val=&quot;00AF76EC&quot;/&gt;&lt;wsp:rsid wsp:val=&quot;00B02825&quot;/&gt;&lt;wsp:rsid wsp:val=&quot;00B216D5&quot;/&gt;&lt;wsp:rsid wsp:val=&quot;00B236EE&quot;/&gt;&lt;wsp:rsid wsp:val=&quot;00B40022&quot;/&gt;&lt;wsp:rsid wsp:val=&quot;00B60EB5&quot;/&gt;&lt;wsp:rsid wsp:val=&quot;00B64305&quot;/&gt;&lt;wsp:rsid wsp:val=&quot;00B719F4&quot;/&gt;&lt;wsp:rsid wsp:val=&quot;00B76158&quot;/&gt;&lt;wsp:rsid wsp:val=&quot;00B832F9&quot;/&gt;&lt;wsp:rsid wsp:val=&quot;00B93CB8&quot;/&gt;&lt;wsp:rsid wsp:val=&quot;00B97813&quot;/&gt;&lt;wsp:rsid wsp:val=&quot;00B97F41&quot;/&gt;&lt;wsp:rsid wsp:val=&quot;00BA3F6B&quot;/&gt;&lt;wsp:rsid wsp:val=&quot;00BA63B9&quot;/&gt;&lt;wsp:rsid wsp:val=&quot;00BB21CB&quot;/&gt;&lt;wsp:rsid wsp:val=&quot;00BC2A7F&quot;/&gt;&lt;wsp:rsid wsp:val=&quot;00BD2494&quot;/&gt;&lt;wsp:rsid wsp:val=&quot;00BD413B&quot;/&gt;&lt;wsp:rsid wsp:val=&quot;00BE18D3&quot;/&gt;&lt;wsp:rsid wsp:val=&quot;00BF1A16&quot;/&gt;&lt;wsp:rsid wsp:val=&quot;00C038E8&quot;/&gt;&lt;wsp:rsid wsp:val=&quot;00C04899&quot;/&gt;&lt;wsp:rsid wsp:val=&quot;00C16765&quot;/&gt;&lt;wsp:rsid wsp:val=&quot;00C37081&quot;/&gt;&lt;wsp:rsid wsp:val=&quot;00C4796A&quot;/&gt;&lt;wsp:rsid wsp:val=&quot;00C85BED&quot;/&gt;&lt;wsp:rsid wsp:val=&quot;00C9107F&quot;/&gt;&lt;wsp:rsid wsp:val=&quot;00CA7A4A&quot;/&gt;&lt;wsp:rsid wsp:val=&quot;00CB3FFC&quot;/&gt;&lt;wsp:rsid wsp:val=&quot;00CB5EDD&quot;/&gt;&lt;wsp:rsid wsp:val=&quot;00CB67E3&quot;/&gt;&lt;wsp:rsid wsp:val=&quot;00CC1B9C&quot;/&gt;&lt;wsp:rsid wsp:val=&quot;00CC3736&quot;/&gt;&lt;wsp:rsid wsp:val=&quot;00CF3EEE&quot;/&gt;&lt;wsp:rsid wsp:val=&quot;00CF50D0&quot;/&gt;&lt;wsp:rsid wsp:val=&quot;00D053FB&quot;/&gt;&lt;wsp:rsid wsp:val=&quot;00D36C54&quot;/&gt;&lt;wsp:rsid wsp:val=&quot;00D41336&quot;/&gt;&lt;wsp:rsid wsp:val=&quot;00D50D60&quot;/&gt;&lt;wsp:rsid wsp:val=&quot;00D553C0&quot;/&gt;&lt;wsp:rsid wsp:val=&quot;00DA4CD8&quot;/&gt;&lt;wsp:rsid wsp:val=&quot;00DA5E17&quot;/&gt;&lt;wsp:rsid wsp:val=&quot;00DA6735&quot;/&gt;&lt;wsp:rsid wsp:val=&quot;00E20331&quot;/&gt;&lt;wsp:rsid wsp:val=&quot;00E2502F&quot;/&gt;&lt;wsp:rsid wsp:val=&quot;00E35EBE&quot;/&gt;&lt;wsp:rsid wsp:val=&quot;00E60DB8&quot;/&gt;&lt;wsp:rsid wsp:val=&quot;00E63CF8&quot;/&gt;&lt;wsp:rsid wsp:val=&quot;00E7724D&quot;/&gt;&lt;wsp:rsid wsp:val=&quot;00E77750&quot;/&gt;&lt;wsp:rsid wsp:val=&quot;00E90808&quot;/&gt;&lt;wsp:rsid wsp:val=&quot;00EA7985&quot;/&gt;&lt;wsp:rsid wsp:val=&quot;00EC4DB2&quot;/&gt;&lt;wsp:rsid wsp:val=&quot;00EF718C&quot;/&gt;&lt;wsp:rsid wsp:val=&quot;00F22A0A&quot;/&gt;&lt;wsp:rsid wsp:val=&quot;00F334E1&quot;/&gt;&lt;wsp:rsid wsp:val=&quot;00F4523E&quot;/&gt;&lt;wsp:rsid wsp:val=&quot;00F6352E&quot;/&gt;&lt;wsp:rsid wsp:val=&quot;00F72CA2&quot;/&gt;&lt;wsp:rsid wsp:val=&quot;00F8316C&quot;/&gt;&lt;wsp:rsid wsp:val=&quot;00F84015&quot;/&gt;&lt;wsp:rsid wsp:val=&quot;00F914DD&quot;/&gt;&lt;wsp:rsid wsp:val=&quot;00FF08FC&quot;/&gt;&lt;/wsp:rsids&gt;&lt;/w:docPr&gt;&lt;w:body&gt;&lt;w:p wsp:rsidR=&quot;00000000&quot; wsp:rsidRDefault=&quot;006D7931&quot;&gt;&lt;m:oMathPara&gt;&lt;m:oMath&gt;&lt;m:r&gt;&lt;w:rPr&gt;&lt;w:rFonts w:ascii=&quot;Cambria Math&quot; w:h-ansi=&quot;Cambria Math&quot; w:cs=&quot;Times New Roman&quot;/&gt;&lt;wx:font wx:val=&quot;Cambria Math&quot;/&gt;&lt;w:i/&gt;&lt;w:sz w:val=&quot;28&quot;/&gt;&lt;w:sz-cs w:val=&quot;28&quot;/&gt;&lt;/w:rPr&gt;&lt;m:t&gt;AâˆªB&lt;/m:t&gt;&lt;/m:r&gt;&lt;m:r&gt;&lt;w:rPr&gt;&lt;w:rFonts w:ascii=&quot;Cambria Math&quot; w:h-ansi=&quot;Times New Roman&quot; w:cs=&quot;Times New Roman&quot;/&gt;&lt;wx:font wx:val=&quot;Cambria Math&quot;/&gt;&lt;w:i/&gt;&lt;w:sz w:val=&quot;28&quot;/&gt;&lt;w:sz-cs w:val=&quot;28&quot;/&gt;&lt;/w:rPr&gt;&lt;m:t&gt;=&lt;/m:t&gt;&lt;/m:r&gt;&lt;m:r&gt;&lt;w:rPr&gt;&lt;w:rFonts w:ascii=&quot;Cambria Math&quot; w:h-ansi=&quot;Cambria Math&quot; w:cs=&quot;Times New Roman&quot;/&gt;&lt;wx:font wx:val=&quot;Cambria Math&quot;/&gt;&lt;w:i/&gt;&lt;w:sz w:val=&quot;28&quot;/&gt;&lt;w:sz-cs w:val=&quot;28&quot;/&gt;&lt;/w:rPr&gt;&lt;m:t&gt;E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1" o:title="" chromakey="white"/>
          </v:shape>
        </w:pict>
      </w:r>
      <w:r w:rsidRPr="00400081">
        <w:rPr>
          <w:rFonts w:ascii="Times New Roman" w:hAnsi="Times New Roman" w:cs="Times New Roman"/>
          <w:sz w:val="28"/>
          <w:szCs w:val="28"/>
        </w:rPr>
        <w:fldChar w:fldCharType="end"/>
      </w:r>
    </w:p>
    <w:p w:rsidR="00852657" w:rsidRPr="00F72CA2" w:rsidRDefault="00852657" w:rsidP="00E60DB8">
      <w:pPr>
        <w:pStyle w:val="ListParagraph"/>
        <w:ind w:left="360"/>
        <w:rPr>
          <w:rFonts w:ascii="Times New Roman" w:hAnsi="Times New Roman" w:cs="Times New Roman"/>
          <w:sz w:val="28"/>
          <w:szCs w:val="28"/>
        </w:rPr>
      </w:pPr>
    </w:p>
    <w:p w:rsidR="00852657" w:rsidRPr="00F72CA2" w:rsidRDefault="00852657" w:rsidP="00E60DB8">
      <w:pPr>
        <w:pStyle w:val="ListParagraph"/>
        <w:ind w:left="360"/>
        <w:rPr>
          <w:rFonts w:ascii="Times New Roman" w:hAnsi="Times New Roman" w:cs="Times New Roman"/>
          <w:sz w:val="28"/>
          <w:szCs w:val="28"/>
        </w:rPr>
      </w:pPr>
    </w:p>
    <w:p w:rsidR="00852657" w:rsidRPr="00F72CA2" w:rsidRDefault="00852657" w:rsidP="00E60DB8">
      <w:pPr>
        <w:pStyle w:val="ListParagraph"/>
        <w:ind w:left="360"/>
        <w:rPr>
          <w:rFonts w:ascii="Times New Roman" w:hAnsi="Times New Roman" w:cs="Times New Roman"/>
          <w:sz w:val="28"/>
          <w:szCs w:val="28"/>
        </w:rPr>
      </w:pPr>
    </w:p>
    <w:p w:rsidR="00852657" w:rsidRPr="00F72CA2" w:rsidRDefault="00852657" w:rsidP="00E60DB8">
      <w:pPr>
        <w:rPr>
          <w:rFonts w:ascii="Times New Roman" w:hAnsi="Times New Roman" w:cs="Times New Roman"/>
          <w:sz w:val="28"/>
          <w:szCs w:val="28"/>
        </w:rPr>
      </w:pPr>
      <w:r w:rsidRPr="00F72CA2">
        <w:rPr>
          <w:rFonts w:ascii="Times New Roman" w:hAnsi="Times New Roman" w:cs="Times New Roman"/>
          <w:sz w:val="28"/>
          <w:szCs w:val="28"/>
        </w:rPr>
        <w:t xml:space="preserve">olduğuna göre </w:t>
      </w:r>
      <w:r w:rsidRPr="00400081">
        <w:rPr>
          <w:rFonts w:ascii="Times New Roman" w:hAnsi="Times New Roman" w:cs="Times New Roman"/>
          <w:sz w:val="28"/>
          <w:szCs w:val="28"/>
        </w:rPr>
        <w:fldChar w:fldCharType="begin"/>
      </w:r>
      <w:r w:rsidRPr="00400081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 w:rsidRPr="00400081">
        <w:pict>
          <v:shape id="_x0000_i1034" type="#_x0000_t75" style="width:36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8&quot;/&gt;&lt;w:stylePaneFormatFilter w:val=&quot;3F01&quot;/&gt;&lt;w:defaultTabStop w:val=&quot;708&quot;/&gt;&lt;w:hyphenationZone w:val=&quot;425&quot;/&gt;&lt;w:drawingGridHorizontalSpacing w:val=&quot;110&quot;/&gt;&lt;w:displayHorizontalDrawingGridEvery w:val=&quot;2&quot;/&gt;&lt;w:displayVerticalDrawingGridEvery w:val=&quot;2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F3726&quot;/&gt;&lt;wsp:rsid wsp:val=&quot;00000661&quot;/&gt;&lt;wsp:rsid wsp:val=&quot;00010DC3&quot;/&gt;&lt;wsp:rsid wsp:val=&quot;00022706&quot;/&gt;&lt;wsp:rsid wsp:val=&quot;00034B18&quot;/&gt;&lt;wsp:rsid wsp:val=&quot;00043020&quot;/&gt;&lt;wsp:rsid wsp:val=&quot;00043C82&quot;/&gt;&lt;wsp:rsid wsp:val=&quot;000564CA&quot;/&gt;&lt;wsp:rsid wsp:val=&quot;000710A2&quot;/&gt;&lt;wsp:rsid wsp:val=&quot;00071E18&quot;/&gt;&lt;wsp:rsid wsp:val=&quot;00085543&quot;/&gt;&lt;wsp:rsid wsp:val=&quot;00087F21&quot;/&gt;&lt;wsp:rsid wsp:val=&quot;000A075B&quot;/&gt;&lt;wsp:rsid wsp:val=&quot;000A1B03&quot;/&gt;&lt;wsp:rsid wsp:val=&quot;000B2167&quot;/&gt;&lt;wsp:rsid wsp:val=&quot;000C7B08&quot;/&gt;&lt;wsp:rsid wsp:val=&quot;000D0D80&quot;/&gt;&lt;wsp:rsid wsp:val=&quot;000D5FEB&quot;/&gt;&lt;wsp:rsid wsp:val=&quot;000E2B02&quot;/&gt;&lt;wsp:rsid wsp:val=&quot;000E59A8&quot;/&gt;&lt;wsp:rsid wsp:val=&quot;000F0A47&quot;/&gt;&lt;wsp:rsid wsp:val=&quot;000F199D&quot;/&gt;&lt;wsp:rsid wsp:val=&quot;00113243&quot;/&gt;&lt;wsp:rsid wsp:val=&quot;00117E24&quot;/&gt;&lt;wsp:rsid wsp:val=&quot;00130F66&quot;/&gt;&lt;wsp:rsid wsp:val=&quot;001437E0&quot;/&gt;&lt;wsp:rsid wsp:val=&quot;001519BE&quot;/&gt;&lt;wsp:rsid wsp:val=&quot;0015283B&quot;/&gt;&lt;wsp:rsid wsp:val=&quot;00157972&quot;/&gt;&lt;wsp:rsid wsp:val=&quot;001626FF&quot;/&gt;&lt;wsp:rsid wsp:val=&quot;00165852&quot;/&gt;&lt;wsp:rsid wsp:val=&quot;001735C5&quot;/&gt;&lt;wsp:rsid wsp:val=&quot;001877AB&quot;/&gt;&lt;wsp:rsid wsp:val=&quot;001C1EB1&quot;/&gt;&lt;wsp:rsid wsp:val=&quot;001C2D55&quot;/&gt;&lt;wsp:rsid wsp:val=&quot;001C480F&quot;/&gt;&lt;wsp:rsid wsp:val=&quot;001C6B31&quot;/&gt;&lt;wsp:rsid wsp:val=&quot;001D44FB&quot;/&gt;&lt;wsp:rsid wsp:val=&quot;001F1823&quot;/&gt;&lt;wsp:rsid wsp:val=&quot;001F3726&quot;/&gt;&lt;wsp:rsid wsp:val=&quot;001F6C44&quot;/&gt;&lt;wsp:rsid wsp:val=&quot;00251644&quot;/&gt;&lt;wsp:rsid wsp:val=&quot;00286F1A&quot;/&gt;&lt;wsp:rsid wsp:val=&quot;00291169&quot;/&gt;&lt;wsp:rsid wsp:val=&quot;00295BDB&quot;/&gt;&lt;wsp:rsid wsp:val=&quot;002A34F1&quot;/&gt;&lt;wsp:rsid wsp:val=&quot;002C0E6A&quot;/&gt;&lt;wsp:rsid wsp:val=&quot;002C2DEA&quot;/&gt;&lt;wsp:rsid wsp:val=&quot;002D6A5A&quot;/&gt;&lt;wsp:rsid wsp:val=&quot;002D7AC3&quot;/&gt;&lt;wsp:rsid wsp:val=&quot;002E2947&quot;/&gt;&lt;wsp:rsid wsp:val=&quot;002E7547&quot;/&gt;&lt;wsp:rsid wsp:val=&quot;002F1CC5&quot;/&gt;&lt;wsp:rsid wsp:val=&quot;002F6935&quot;/&gt;&lt;wsp:rsid wsp:val=&quot;00306AAF&quot;/&gt;&lt;wsp:rsid wsp:val=&quot;003119FA&quot;/&gt;&lt;wsp:rsid wsp:val=&quot;00325F83&quot;/&gt;&lt;wsp:rsid wsp:val=&quot;0035035A&quot;/&gt;&lt;wsp:rsid wsp:val=&quot;00355138&quot;/&gt;&lt;wsp:rsid wsp:val=&quot;00372D6A&quot;/&gt;&lt;wsp:rsid wsp:val=&quot;00390321&quot;/&gt;&lt;wsp:rsid wsp:val=&quot;00394D93&quot;/&gt;&lt;wsp:rsid wsp:val=&quot;003A002E&quot;/&gt;&lt;wsp:rsid wsp:val=&quot;003C20C6&quot;/&gt;&lt;wsp:rsid wsp:val=&quot;003C7B05&quot;/&gt;&lt;wsp:rsid wsp:val=&quot;003D7EFE&quot;/&gt;&lt;wsp:rsid wsp:val=&quot;003E139E&quot;/&gt;&lt;wsp:rsid wsp:val=&quot;003F53A8&quot;/&gt;&lt;wsp:rsid wsp:val=&quot;003F644D&quot;/&gt;&lt;wsp:rsid wsp:val=&quot;003F7C3B&quot;/&gt;&lt;wsp:rsid wsp:val=&quot;00400081&quot;/&gt;&lt;wsp:rsid wsp:val=&quot;004036DA&quot;/&gt;&lt;wsp:rsid wsp:val=&quot;00406174&quot;/&gt;&lt;wsp:rsid wsp:val=&quot;0041343C&quot;/&gt;&lt;wsp:rsid wsp:val=&quot;00415783&quot;/&gt;&lt;wsp:rsid wsp:val=&quot;00425414&quot;/&gt;&lt;wsp:rsid wsp:val=&quot;0043096B&quot;/&gt;&lt;wsp:rsid wsp:val=&quot;00446FAC&quot;/&gt;&lt;wsp:rsid wsp:val=&quot;00466F00&quot;/&gt;&lt;wsp:rsid wsp:val=&quot;0048292F&quot;/&gt;&lt;wsp:rsid wsp:val=&quot;00490BB6&quot;/&gt;&lt;wsp:rsid wsp:val=&quot;00493D72&quot;/&gt;&lt;wsp:rsid wsp:val=&quot;004B25F3&quot;/&gt;&lt;wsp:rsid wsp:val=&quot;004B4CB5&quot;/&gt;&lt;wsp:rsid wsp:val=&quot;004C5A79&quot;/&gt;&lt;wsp:rsid wsp:val=&quot;004D261E&quot;/&gt;&lt;wsp:rsid wsp:val=&quot;004D4FD9&quot;/&gt;&lt;wsp:rsid wsp:val=&quot;004E391E&quot;/&gt;&lt;wsp:rsid wsp:val=&quot;004E7A32&quot;/&gt;&lt;wsp:rsid wsp:val=&quot;00554EB0&quot;/&gt;&lt;wsp:rsid wsp:val=&quot;0057225D&quot;/&gt;&lt;wsp:rsid wsp:val=&quot;005754A4&quot;/&gt;&lt;wsp:rsid wsp:val=&quot;005804D6&quot;/&gt;&lt;wsp:rsid wsp:val=&quot;00585EEA&quot;/&gt;&lt;wsp:rsid wsp:val=&quot;005906FA&quot;/&gt;&lt;wsp:rsid wsp:val=&quot;005977F6&quot;/&gt;&lt;wsp:rsid wsp:val=&quot;00597A73&quot;/&gt;&lt;wsp:rsid wsp:val=&quot;005B4684&quot;/&gt;&lt;wsp:rsid wsp:val=&quot;005B5196&quot;/&gt;&lt;wsp:rsid wsp:val=&quot;005C40A0&quot;/&gt;&lt;wsp:rsid wsp:val=&quot;005D5BD1&quot;/&gt;&lt;wsp:rsid wsp:val=&quot;005F33C9&quot;/&gt;&lt;wsp:rsid wsp:val=&quot;0061576C&quot;/&gt;&lt;wsp:rsid wsp:val=&quot;00622E22&quot;/&gt;&lt;wsp:rsid wsp:val=&quot;00630986&quot;/&gt;&lt;wsp:rsid wsp:val=&quot;00632358&quot;/&gt;&lt;wsp:rsid wsp:val=&quot;006427EA&quot;/&gt;&lt;wsp:rsid wsp:val=&quot;00644A63&quot;/&gt;&lt;wsp:rsid wsp:val=&quot;00647663&quot;/&gt;&lt;wsp:rsid wsp:val=&quot;00663600&quot;/&gt;&lt;wsp:rsid wsp:val=&quot;00682577&quot;/&gt;&lt;wsp:rsid wsp:val=&quot;00682B9F&quot;/&gt;&lt;wsp:rsid wsp:val=&quot;00687CC9&quot;/&gt;&lt;wsp:rsid wsp:val=&quot;00693BFA&quot;/&gt;&lt;wsp:rsid wsp:val=&quot;006B1B5F&quot;/&gt;&lt;wsp:rsid wsp:val=&quot;006B3D97&quot;/&gt;&lt;wsp:rsid wsp:val=&quot;006C292A&quot;/&gt;&lt;wsp:rsid wsp:val=&quot;006C2B1D&quot;/&gt;&lt;wsp:rsid wsp:val=&quot;006D328B&quot;/&gt;&lt;wsp:rsid wsp:val=&quot;006D57FC&quot;/&gt;&lt;wsp:rsid wsp:val=&quot;006E2B86&quot;/&gt;&lt;wsp:rsid wsp:val=&quot;006E2C6F&quot;/&gt;&lt;wsp:rsid wsp:val=&quot;006E56C7&quot;/&gt;&lt;wsp:rsid wsp:val=&quot;006F3A36&quot;/&gt;&lt;wsp:rsid wsp:val=&quot;006F4B65&quot;/&gt;&lt;wsp:rsid wsp:val=&quot;006F57D2&quot;/&gt;&lt;wsp:rsid wsp:val=&quot;00720437&quot;/&gt;&lt;wsp:rsid wsp:val=&quot;00721EC6&quot;/&gt;&lt;wsp:rsid wsp:val=&quot;00740338&quot;/&gt;&lt;wsp:rsid wsp:val=&quot;00741DF2&quot;/&gt;&lt;wsp:rsid wsp:val=&quot;00743819&quot;/&gt;&lt;wsp:rsid wsp:val=&quot;00745026&quot;/&gt;&lt;wsp:rsid wsp:val=&quot;007667AD&quot;/&gt;&lt;wsp:rsid wsp:val=&quot;00775365&quot;/&gt;&lt;wsp:rsid wsp:val=&quot;00795B0B&quot;/&gt;&lt;wsp:rsid wsp:val=&quot;007A6085&quot;/&gt;&lt;wsp:rsid wsp:val=&quot;007B1321&quot;/&gt;&lt;wsp:rsid wsp:val=&quot;007B1CE9&quot;/&gt;&lt;wsp:rsid wsp:val=&quot;007B4D91&quot;/&gt;&lt;wsp:rsid wsp:val=&quot;007B51BD&quot;/&gt;&lt;wsp:rsid wsp:val=&quot;007C2D12&quot;/&gt;&lt;wsp:rsid wsp:val=&quot;007C56EC&quot;/&gt;&lt;wsp:rsid wsp:val=&quot;007D5CDB&quot;/&gt;&lt;wsp:rsid wsp:val=&quot;007F585C&quot;/&gt;&lt;wsp:rsid wsp:val=&quot;008077A0&quot;/&gt;&lt;wsp:rsid wsp:val=&quot;0081358D&quot;/&gt;&lt;wsp:rsid wsp:val=&quot;00814E63&quot;/&gt;&lt;wsp:rsid wsp:val=&quot;00816E66&quot;/&gt;&lt;wsp:rsid wsp:val=&quot;00820068&quot;/&gt;&lt;wsp:rsid wsp:val=&quot;00833A5B&quot;/&gt;&lt;wsp:rsid wsp:val=&quot;008442AB&quot;/&gt;&lt;wsp:rsid wsp:val=&quot;00850A3E&quot;/&gt;&lt;wsp:rsid wsp:val=&quot;008B6E0B&quot;/&gt;&lt;wsp:rsid wsp:val=&quot;008C7888&quot;/&gt;&lt;wsp:rsid wsp:val=&quot;008D4F00&quot;/&gt;&lt;wsp:rsid wsp:val=&quot;008F2EDC&quot;/&gt;&lt;wsp:rsid wsp:val=&quot;00900880&quot;/&gt;&lt;wsp:rsid wsp:val=&quot;009112A9&quot;/&gt;&lt;wsp:rsid wsp:val=&quot;00946128&quot;/&gt;&lt;wsp:rsid wsp:val=&quot;009544AE&quot;/&gt;&lt;wsp:rsid wsp:val=&quot;00955926&quot;/&gt;&lt;wsp:rsid wsp:val=&quot;00963750&quot;/&gt;&lt;wsp:rsid wsp:val=&quot;009771CF&quot;/&gt;&lt;wsp:rsid wsp:val=&quot;009914FD&quot;/&gt;&lt;wsp:rsid wsp:val=&quot;00992530&quot;/&gt;&lt;wsp:rsid wsp:val=&quot;009A4229&quot;/&gt;&lt;wsp:rsid wsp:val=&quot;009B1763&quot;/&gt;&lt;wsp:rsid wsp:val=&quot;009C1FD0&quot;/&gt;&lt;wsp:rsid wsp:val=&quot;009F725C&quot;/&gt;&lt;wsp:rsid wsp:val=&quot;00A11353&quot;/&gt;&lt;wsp:rsid wsp:val=&quot;00A17833&quot;/&gt;&lt;wsp:rsid wsp:val=&quot;00A46760&quot;/&gt;&lt;wsp:rsid wsp:val=&quot;00A512A2&quot;/&gt;&lt;wsp:rsid wsp:val=&quot;00A61032&quot;/&gt;&lt;wsp:rsid wsp:val=&quot;00A70E2C&quot;/&gt;&lt;wsp:rsid wsp:val=&quot;00A838AA&quot;/&gt;&lt;wsp:rsid wsp:val=&quot;00A90573&quot;/&gt;&lt;wsp:rsid wsp:val=&quot;00A90834&quot;/&gt;&lt;wsp:rsid wsp:val=&quot;00A90C9D&quot;/&gt;&lt;wsp:rsid wsp:val=&quot;00A9336B&quot;/&gt;&lt;wsp:rsid wsp:val=&quot;00AA0FEC&quot;/&gt;&lt;wsp:rsid wsp:val=&quot;00AB1F36&quot;/&gt;&lt;wsp:rsid wsp:val=&quot;00AC661A&quot;/&gt;&lt;wsp:rsid wsp:val=&quot;00AE55C6&quot;/&gt;&lt;wsp:rsid wsp:val=&quot;00AF2969&quot;/&gt;&lt;wsp:rsid wsp:val=&quot;00AF76EC&quot;/&gt;&lt;wsp:rsid wsp:val=&quot;00B02825&quot;/&gt;&lt;wsp:rsid wsp:val=&quot;00B216D5&quot;/&gt;&lt;wsp:rsid wsp:val=&quot;00B236EE&quot;/&gt;&lt;wsp:rsid wsp:val=&quot;00B40022&quot;/&gt;&lt;wsp:rsid wsp:val=&quot;00B60EB5&quot;/&gt;&lt;wsp:rsid wsp:val=&quot;00B64305&quot;/&gt;&lt;wsp:rsid wsp:val=&quot;00B719F4&quot;/&gt;&lt;wsp:rsid wsp:val=&quot;00B76158&quot;/&gt;&lt;wsp:rsid wsp:val=&quot;00B832F9&quot;/&gt;&lt;wsp:rsid wsp:val=&quot;00B93CB8&quot;/&gt;&lt;wsp:rsid wsp:val=&quot;00B97813&quot;/&gt;&lt;wsp:rsid wsp:val=&quot;00B97F41&quot;/&gt;&lt;wsp:rsid wsp:val=&quot;00BA3F6B&quot;/&gt;&lt;wsp:rsid wsp:val=&quot;00BA63B9&quot;/&gt;&lt;wsp:rsid wsp:val=&quot;00BB21CB&quot;/&gt;&lt;wsp:rsid wsp:val=&quot;00BC2A7F&quot;/&gt;&lt;wsp:rsid wsp:val=&quot;00BD2494&quot;/&gt;&lt;wsp:rsid wsp:val=&quot;00BD413B&quot;/&gt;&lt;wsp:rsid wsp:val=&quot;00BE18D3&quot;/&gt;&lt;wsp:rsid wsp:val=&quot;00BF1A16&quot;/&gt;&lt;wsp:rsid wsp:val=&quot;00C038E8&quot;/&gt;&lt;wsp:rsid wsp:val=&quot;00C04899&quot;/&gt;&lt;wsp:rsid wsp:val=&quot;00C16765&quot;/&gt;&lt;wsp:rsid wsp:val=&quot;00C37081&quot;/&gt;&lt;wsp:rsid wsp:val=&quot;00C4796A&quot;/&gt;&lt;wsp:rsid wsp:val=&quot;00C85BED&quot;/&gt;&lt;wsp:rsid wsp:val=&quot;00C9107F&quot;/&gt;&lt;wsp:rsid wsp:val=&quot;00CA7A4A&quot;/&gt;&lt;wsp:rsid wsp:val=&quot;00CB3FFC&quot;/&gt;&lt;wsp:rsid wsp:val=&quot;00CB5EDD&quot;/&gt;&lt;wsp:rsid wsp:val=&quot;00CB67E3&quot;/&gt;&lt;wsp:rsid wsp:val=&quot;00CC1B9C&quot;/&gt;&lt;wsp:rsid wsp:val=&quot;00CC3736&quot;/&gt;&lt;wsp:rsid wsp:val=&quot;00CF3EEE&quot;/&gt;&lt;wsp:rsid wsp:val=&quot;00CF50D0&quot;/&gt;&lt;wsp:rsid wsp:val=&quot;00D053FB&quot;/&gt;&lt;wsp:rsid wsp:val=&quot;00D36C54&quot;/&gt;&lt;wsp:rsid wsp:val=&quot;00D41336&quot;/&gt;&lt;wsp:rsid wsp:val=&quot;00D50D60&quot;/&gt;&lt;wsp:rsid wsp:val=&quot;00D553C0&quot;/&gt;&lt;wsp:rsid wsp:val=&quot;00DA4CD8&quot;/&gt;&lt;wsp:rsid wsp:val=&quot;00DA5E17&quot;/&gt;&lt;wsp:rsid wsp:val=&quot;00DA6735&quot;/&gt;&lt;wsp:rsid wsp:val=&quot;00E20331&quot;/&gt;&lt;wsp:rsid wsp:val=&quot;00E2502F&quot;/&gt;&lt;wsp:rsid wsp:val=&quot;00E35EBE&quot;/&gt;&lt;wsp:rsid wsp:val=&quot;00E60DB8&quot;/&gt;&lt;wsp:rsid wsp:val=&quot;00E63CF8&quot;/&gt;&lt;wsp:rsid wsp:val=&quot;00E7724D&quot;/&gt;&lt;wsp:rsid wsp:val=&quot;00E77750&quot;/&gt;&lt;wsp:rsid wsp:val=&quot;00E90808&quot;/&gt;&lt;wsp:rsid wsp:val=&quot;00EA7985&quot;/&gt;&lt;wsp:rsid wsp:val=&quot;00EC4DB2&quot;/&gt;&lt;wsp:rsid wsp:val=&quot;00EF718C&quot;/&gt;&lt;wsp:rsid wsp:val=&quot;00F22A0A&quot;/&gt;&lt;wsp:rsid wsp:val=&quot;00F334E1&quot;/&gt;&lt;wsp:rsid wsp:val=&quot;00F4523E&quot;/&gt;&lt;wsp:rsid wsp:val=&quot;00F6352E&quot;/&gt;&lt;wsp:rsid wsp:val=&quot;00F72CA2&quot;/&gt;&lt;wsp:rsid wsp:val=&quot;00F8316C&quot;/&gt;&lt;wsp:rsid wsp:val=&quot;00F84015&quot;/&gt;&lt;wsp:rsid wsp:val=&quot;00F914DD&quot;/&gt;&lt;wsp:rsid wsp:val=&quot;00FF08FC&quot;/&gt;&lt;/wsp:rsids&gt;&lt;/w:docPr&gt;&lt;w:body&gt;&lt;w:p wsp:rsidR=&quot;00000000&quot; wsp:rsidRDefault=&quot;00721EC6&quot;&gt;&lt;m:oMathPara&gt;&lt;m:oMath&gt;&lt;m:r&gt;&lt;w:rPr&gt;&lt;w:rFonts w:ascii=&quot;Cambria Math&quot; w:h-ansi=&quot;Cambria Math&quot; w:cs=&quot;Times New Roman&quot;/&gt;&lt;wx:font wx:val=&quot;Cambria Math&quot;/&gt;&lt;w:i/&gt;&lt;w:sz w:val=&quot;28&quot;/&gt;&lt;w:sz-cs w:val=&quot;28&quot;/&gt;&lt;/w:rPr&gt;&lt;m:t&gt;AâˆªB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2" o:title="" chromakey="white"/>
          </v:shape>
        </w:pict>
      </w:r>
      <w:r w:rsidRPr="00400081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400081">
        <w:rPr>
          <w:rFonts w:ascii="Times New Roman" w:hAnsi="Times New Roman" w:cs="Times New Roman"/>
          <w:sz w:val="28"/>
          <w:szCs w:val="28"/>
        </w:rPr>
        <w:fldChar w:fldCharType="separate"/>
      </w:r>
      <w:r w:rsidRPr="00400081">
        <w:pict>
          <v:shape id="_x0000_i1035" type="#_x0000_t75" style="width:36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88&quot;/&gt;&lt;w:stylePaneFormatFilter w:val=&quot;3F01&quot;/&gt;&lt;w:defaultTabStop w:val=&quot;708&quot;/&gt;&lt;w:hyphenationZone w:val=&quot;425&quot;/&gt;&lt;w:drawingGridHorizontalSpacing w:val=&quot;110&quot;/&gt;&lt;w:displayHorizontalDrawingGridEvery w:val=&quot;2&quot;/&gt;&lt;w:displayVerticalDrawingGridEvery w:val=&quot;2&quot;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F3726&quot;/&gt;&lt;wsp:rsid wsp:val=&quot;00000661&quot;/&gt;&lt;wsp:rsid wsp:val=&quot;00010DC3&quot;/&gt;&lt;wsp:rsid wsp:val=&quot;00022706&quot;/&gt;&lt;wsp:rsid wsp:val=&quot;00034B18&quot;/&gt;&lt;wsp:rsid wsp:val=&quot;00043020&quot;/&gt;&lt;wsp:rsid wsp:val=&quot;00043C82&quot;/&gt;&lt;wsp:rsid wsp:val=&quot;000564CA&quot;/&gt;&lt;wsp:rsid wsp:val=&quot;000710A2&quot;/&gt;&lt;wsp:rsid wsp:val=&quot;00071E18&quot;/&gt;&lt;wsp:rsid wsp:val=&quot;00085543&quot;/&gt;&lt;wsp:rsid wsp:val=&quot;00087F21&quot;/&gt;&lt;wsp:rsid wsp:val=&quot;000A075B&quot;/&gt;&lt;wsp:rsid wsp:val=&quot;000A1B03&quot;/&gt;&lt;wsp:rsid wsp:val=&quot;000B2167&quot;/&gt;&lt;wsp:rsid wsp:val=&quot;000C7B08&quot;/&gt;&lt;wsp:rsid wsp:val=&quot;000D0D80&quot;/&gt;&lt;wsp:rsid wsp:val=&quot;000D5FEB&quot;/&gt;&lt;wsp:rsid wsp:val=&quot;000E2B02&quot;/&gt;&lt;wsp:rsid wsp:val=&quot;000E59A8&quot;/&gt;&lt;wsp:rsid wsp:val=&quot;000F0A47&quot;/&gt;&lt;wsp:rsid wsp:val=&quot;000F199D&quot;/&gt;&lt;wsp:rsid wsp:val=&quot;00113243&quot;/&gt;&lt;wsp:rsid wsp:val=&quot;00117E24&quot;/&gt;&lt;wsp:rsid wsp:val=&quot;00130F66&quot;/&gt;&lt;wsp:rsid wsp:val=&quot;001437E0&quot;/&gt;&lt;wsp:rsid wsp:val=&quot;001519BE&quot;/&gt;&lt;wsp:rsid wsp:val=&quot;0015283B&quot;/&gt;&lt;wsp:rsid wsp:val=&quot;00157972&quot;/&gt;&lt;wsp:rsid wsp:val=&quot;001626FF&quot;/&gt;&lt;wsp:rsid wsp:val=&quot;00165852&quot;/&gt;&lt;wsp:rsid wsp:val=&quot;001735C5&quot;/&gt;&lt;wsp:rsid wsp:val=&quot;001877AB&quot;/&gt;&lt;wsp:rsid wsp:val=&quot;001C1EB1&quot;/&gt;&lt;wsp:rsid wsp:val=&quot;001C2D55&quot;/&gt;&lt;wsp:rsid wsp:val=&quot;001C480F&quot;/&gt;&lt;wsp:rsid wsp:val=&quot;001C6B31&quot;/&gt;&lt;wsp:rsid wsp:val=&quot;001D44FB&quot;/&gt;&lt;wsp:rsid wsp:val=&quot;001F1823&quot;/&gt;&lt;wsp:rsid wsp:val=&quot;001F3726&quot;/&gt;&lt;wsp:rsid wsp:val=&quot;001F6C44&quot;/&gt;&lt;wsp:rsid wsp:val=&quot;00251644&quot;/&gt;&lt;wsp:rsid wsp:val=&quot;00286F1A&quot;/&gt;&lt;wsp:rsid wsp:val=&quot;00291169&quot;/&gt;&lt;wsp:rsid wsp:val=&quot;00295BDB&quot;/&gt;&lt;wsp:rsid wsp:val=&quot;002A34F1&quot;/&gt;&lt;wsp:rsid wsp:val=&quot;002C0E6A&quot;/&gt;&lt;wsp:rsid wsp:val=&quot;002C2DEA&quot;/&gt;&lt;wsp:rsid wsp:val=&quot;002D6A5A&quot;/&gt;&lt;wsp:rsid wsp:val=&quot;002D7AC3&quot;/&gt;&lt;wsp:rsid wsp:val=&quot;002E2947&quot;/&gt;&lt;wsp:rsid wsp:val=&quot;002E7547&quot;/&gt;&lt;wsp:rsid wsp:val=&quot;002F1CC5&quot;/&gt;&lt;wsp:rsid wsp:val=&quot;002F6935&quot;/&gt;&lt;wsp:rsid wsp:val=&quot;00306AAF&quot;/&gt;&lt;wsp:rsid wsp:val=&quot;003119FA&quot;/&gt;&lt;wsp:rsid wsp:val=&quot;00325F83&quot;/&gt;&lt;wsp:rsid wsp:val=&quot;0035035A&quot;/&gt;&lt;wsp:rsid wsp:val=&quot;00355138&quot;/&gt;&lt;wsp:rsid wsp:val=&quot;00372D6A&quot;/&gt;&lt;wsp:rsid wsp:val=&quot;00390321&quot;/&gt;&lt;wsp:rsid wsp:val=&quot;00394D93&quot;/&gt;&lt;wsp:rsid wsp:val=&quot;003A002E&quot;/&gt;&lt;wsp:rsid wsp:val=&quot;003C20C6&quot;/&gt;&lt;wsp:rsid wsp:val=&quot;003C7B05&quot;/&gt;&lt;wsp:rsid wsp:val=&quot;003D7EFE&quot;/&gt;&lt;wsp:rsid wsp:val=&quot;003E139E&quot;/&gt;&lt;wsp:rsid wsp:val=&quot;003F53A8&quot;/&gt;&lt;wsp:rsid wsp:val=&quot;003F644D&quot;/&gt;&lt;wsp:rsid wsp:val=&quot;003F7C3B&quot;/&gt;&lt;wsp:rsid wsp:val=&quot;00400081&quot;/&gt;&lt;wsp:rsid wsp:val=&quot;004036DA&quot;/&gt;&lt;wsp:rsid wsp:val=&quot;00406174&quot;/&gt;&lt;wsp:rsid wsp:val=&quot;0041343C&quot;/&gt;&lt;wsp:rsid wsp:val=&quot;00415783&quot;/&gt;&lt;wsp:rsid wsp:val=&quot;00425414&quot;/&gt;&lt;wsp:rsid wsp:val=&quot;0043096B&quot;/&gt;&lt;wsp:rsid wsp:val=&quot;00446FAC&quot;/&gt;&lt;wsp:rsid wsp:val=&quot;00466F00&quot;/&gt;&lt;wsp:rsid wsp:val=&quot;0048292F&quot;/&gt;&lt;wsp:rsid wsp:val=&quot;00490BB6&quot;/&gt;&lt;wsp:rsid wsp:val=&quot;00493D72&quot;/&gt;&lt;wsp:rsid wsp:val=&quot;004B25F3&quot;/&gt;&lt;wsp:rsid wsp:val=&quot;004B4CB5&quot;/&gt;&lt;wsp:rsid wsp:val=&quot;004C5A79&quot;/&gt;&lt;wsp:rsid wsp:val=&quot;004D261E&quot;/&gt;&lt;wsp:rsid wsp:val=&quot;004D4FD9&quot;/&gt;&lt;wsp:rsid wsp:val=&quot;004E391E&quot;/&gt;&lt;wsp:rsid wsp:val=&quot;004E7A32&quot;/&gt;&lt;wsp:rsid wsp:val=&quot;00554EB0&quot;/&gt;&lt;wsp:rsid wsp:val=&quot;0057225D&quot;/&gt;&lt;wsp:rsid wsp:val=&quot;005754A4&quot;/&gt;&lt;wsp:rsid wsp:val=&quot;005804D6&quot;/&gt;&lt;wsp:rsid wsp:val=&quot;00585EEA&quot;/&gt;&lt;wsp:rsid wsp:val=&quot;005906FA&quot;/&gt;&lt;wsp:rsid wsp:val=&quot;005977F6&quot;/&gt;&lt;wsp:rsid wsp:val=&quot;00597A73&quot;/&gt;&lt;wsp:rsid wsp:val=&quot;005B4684&quot;/&gt;&lt;wsp:rsid wsp:val=&quot;005B5196&quot;/&gt;&lt;wsp:rsid wsp:val=&quot;005C40A0&quot;/&gt;&lt;wsp:rsid wsp:val=&quot;005D5BD1&quot;/&gt;&lt;wsp:rsid wsp:val=&quot;005F33C9&quot;/&gt;&lt;wsp:rsid wsp:val=&quot;0061576C&quot;/&gt;&lt;wsp:rsid wsp:val=&quot;00622E22&quot;/&gt;&lt;wsp:rsid wsp:val=&quot;00630986&quot;/&gt;&lt;wsp:rsid wsp:val=&quot;00632358&quot;/&gt;&lt;wsp:rsid wsp:val=&quot;006427EA&quot;/&gt;&lt;wsp:rsid wsp:val=&quot;00644A63&quot;/&gt;&lt;wsp:rsid wsp:val=&quot;00647663&quot;/&gt;&lt;wsp:rsid wsp:val=&quot;00663600&quot;/&gt;&lt;wsp:rsid wsp:val=&quot;00682577&quot;/&gt;&lt;wsp:rsid wsp:val=&quot;00682B9F&quot;/&gt;&lt;wsp:rsid wsp:val=&quot;00687CC9&quot;/&gt;&lt;wsp:rsid wsp:val=&quot;00693BFA&quot;/&gt;&lt;wsp:rsid wsp:val=&quot;006B1B5F&quot;/&gt;&lt;wsp:rsid wsp:val=&quot;006B3D97&quot;/&gt;&lt;wsp:rsid wsp:val=&quot;006C292A&quot;/&gt;&lt;wsp:rsid wsp:val=&quot;006C2B1D&quot;/&gt;&lt;wsp:rsid wsp:val=&quot;006D328B&quot;/&gt;&lt;wsp:rsid wsp:val=&quot;006D57FC&quot;/&gt;&lt;wsp:rsid wsp:val=&quot;006E2B86&quot;/&gt;&lt;wsp:rsid wsp:val=&quot;006E2C6F&quot;/&gt;&lt;wsp:rsid wsp:val=&quot;006E56C7&quot;/&gt;&lt;wsp:rsid wsp:val=&quot;006F3A36&quot;/&gt;&lt;wsp:rsid wsp:val=&quot;006F4B65&quot;/&gt;&lt;wsp:rsid wsp:val=&quot;006F57D2&quot;/&gt;&lt;wsp:rsid wsp:val=&quot;00720437&quot;/&gt;&lt;wsp:rsid wsp:val=&quot;00721EC6&quot;/&gt;&lt;wsp:rsid wsp:val=&quot;00740338&quot;/&gt;&lt;wsp:rsid wsp:val=&quot;00741DF2&quot;/&gt;&lt;wsp:rsid wsp:val=&quot;00743819&quot;/&gt;&lt;wsp:rsid wsp:val=&quot;00745026&quot;/&gt;&lt;wsp:rsid wsp:val=&quot;007667AD&quot;/&gt;&lt;wsp:rsid wsp:val=&quot;00775365&quot;/&gt;&lt;wsp:rsid wsp:val=&quot;00795B0B&quot;/&gt;&lt;wsp:rsid wsp:val=&quot;007A6085&quot;/&gt;&lt;wsp:rsid wsp:val=&quot;007B1321&quot;/&gt;&lt;wsp:rsid wsp:val=&quot;007B1CE9&quot;/&gt;&lt;wsp:rsid wsp:val=&quot;007B4D91&quot;/&gt;&lt;wsp:rsid wsp:val=&quot;007B51BD&quot;/&gt;&lt;wsp:rsid wsp:val=&quot;007C2D12&quot;/&gt;&lt;wsp:rsid wsp:val=&quot;007C56EC&quot;/&gt;&lt;wsp:rsid wsp:val=&quot;007D5CDB&quot;/&gt;&lt;wsp:rsid wsp:val=&quot;007F585C&quot;/&gt;&lt;wsp:rsid wsp:val=&quot;008077A0&quot;/&gt;&lt;wsp:rsid wsp:val=&quot;0081358D&quot;/&gt;&lt;wsp:rsid wsp:val=&quot;00814E63&quot;/&gt;&lt;wsp:rsid wsp:val=&quot;00816E66&quot;/&gt;&lt;wsp:rsid wsp:val=&quot;00820068&quot;/&gt;&lt;wsp:rsid wsp:val=&quot;00833A5B&quot;/&gt;&lt;wsp:rsid wsp:val=&quot;008442AB&quot;/&gt;&lt;wsp:rsid wsp:val=&quot;00850A3E&quot;/&gt;&lt;wsp:rsid wsp:val=&quot;008B6E0B&quot;/&gt;&lt;wsp:rsid wsp:val=&quot;008C7888&quot;/&gt;&lt;wsp:rsid wsp:val=&quot;008D4F00&quot;/&gt;&lt;wsp:rsid wsp:val=&quot;008F2EDC&quot;/&gt;&lt;wsp:rsid wsp:val=&quot;00900880&quot;/&gt;&lt;wsp:rsid wsp:val=&quot;009112A9&quot;/&gt;&lt;wsp:rsid wsp:val=&quot;00946128&quot;/&gt;&lt;wsp:rsid wsp:val=&quot;009544AE&quot;/&gt;&lt;wsp:rsid wsp:val=&quot;00955926&quot;/&gt;&lt;wsp:rsid wsp:val=&quot;00963750&quot;/&gt;&lt;wsp:rsid wsp:val=&quot;009771CF&quot;/&gt;&lt;wsp:rsid wsp:val=&quot;009914FD&quot;/&gt;&lt;wsp:rsid wsp:val=&quot;00992530&quot;/&gt;&lt;wsp:rsid wsp:val=&quot;009A4229&quot;/&gt;&lt;wsp:rsid wsp:val=&quot;009B1763&quot;/&gt;&lt;wsp:rsid wsp:val=&quot;009C1FD0&quot;/&gt;&lt;wsp:rsid wsp:val=&quot;009F725C&quot;/&gt;&lt;wsp:rsid wsp:val=&quot;00A11353&quot;/&gt;&lt;wsp:rsid wsp:val=&quot;00A17833&quot;/&gt;&lt;wsp:rsid wsp:val=&quot;00A46760&quot;/&gt;&lt;wsp:rsid wsp:val=&quot;00A512A2&quot;/&gt;&lt;wsp:rsid wsp:val=&quot;00A61032&quot;/&gt;&lt;wsp:rsid wsp:val=&quot;00A70E2C&quot;/&gt;&lt;wsp:rsid wsp:val=&quot;00A838AA&quot;/&gt;&lt;wsp:rsid wsp:val=&quot;00A90573&quot;/&gt;&lt;wsp:rsid wsp:val=&quot;00A90834&quot;/&gt;&lt;wsp:rsid wsp:val=&quot;00A90C9D&quot;/&gt;&lt;wsp:rsid wsp:val=&quot;00A9336B&quot;/&gt;&lt;wsp:rsid wsp:val=&quot;00AA0FEC&quot;/&gt;&lt;wsp:rsid wsp:val=&quot;00AB1F36&quot;/&gt;&lt;wsp:rsid wsp:val=&quot;00AC661A&quot;/&gt;&lt;wsp:rsid wsp:val=&quot;00AE55C6&quot;/&gt;&lt;wsp:rsid wsp:val=&quot;00AF2969&quot;/&gt;&lt;wsp:rsid wsp:val=&quot;00AF76EC&quot;/&gt;&lt;wsp:rsid wsp:val=&quot;00B02825&quot;/&gt;&lt;wsp:rsid wsp:val=&quot;00B216D5&quot;/&gt;&lt;wsp:rsid wsp:val=&quot;00B236EE&quot;/&gt;&lt;wsp:rsid wsp:val=&quot;00B40022&quot;/&gt;&lt;wsp:rsid wsp:val=&quot;00B60EB5&quot;/&gt;&lt;wsp:rsid wsp:val=&quot;00B64305&quot;/&gt;&lt;wsp:rsid wsp:val=&quot;00B719F4&quot;/&gt;&lt;wsp:rsid wsp:val=&quot;00B76158&quot;/&gt;&lt;wsp:rsid wsp:val=&quot;00B832F9&quot;/&gt;&lt;wsp:rsid wsp:val=&quot;00B93CB8&quot;/&gt;&lt;wsp:rsid wsp:val=&quot;00B97813&quot;/&gt;&lt;wsp:rsid wsp:val=&quot;00B97F41&quot;/&gt;&lt;wsp:rsid wsp:val=&quot;00BA3F6B&quot;/&gt;&lt;wsp:rsid wsp:val=&quot;00BA63B9&quot;/&gt;&lt;wsp:rsid wsp:val=&quot;00BB21CB&quot;/&gt;&lt;wsp:rsid wsp:val=&quot;00BC2A7F&quot;/&gt;&lt;wsp:rsid wsp:val=&quot;00BD2494&quot;/&gt;&lt;wsp:rsid wsp:val=&quot;00BD413B&quot;/&gt;&lt;wsp:rsid wsp:val=&quot;00BE18D3&quot;/&gt;&lt;wsp:rsid wsp:val=&quot;00BF1A16&quot;/&gt;&lt;wsp:rsid wsp:val=&quot;00C038E8&quot;/&gt;&lt;wsp:rsid wsp:val=&quot;00C04899&quot;/&gt;&lt;wsp:rsid wsp:val=&quot;00C16765&quot;/&gt;&lt;wsp:rsid wsp:val=&quot;00C37081&quot;/&gt;&lt;wsp:rsid wsp:val=&quot;00C4796A&quot;/&gt;&lt;wsp:rsid wsp:val=&quot;00C85BED&quot;/&gt;&lt;wsp:rsid wsp:val=&quot;00C9107F&quot;/&gt;&lt;wsp:rsid wsp:val=&quot;00CA7A4A&quot;/&gt;&lt;wsp:rsid wsp:val=&quot;00CB3FFC&quot;/&gt;&lt;wsp:rsid wsp:val=&quot;00CB5EDD&quot;/&gt;&lt;wsp:rsid wsp:val=&quot;00CB67E3&quot;/&gt;&lt;wsp:rsid wsp:val=&quot;00CC1B9C&quot;/&gt;&lt;wsp:rsid wsp:val=&quot;00CC3736&quot;/&gt;&lt;wsp:rsid wsp:val=&quot;00CF3EEE&quot;/&gt;&lt;wsp:rsid wsp:val=&quot;00CF50D0&quot;/&gt;&lt;wsp:rsid wsp:val=&quot;00D053FB&quot;/&gt;&lt;wsp:rsid wsp:val=&quot;00D36C54&quot;/&gt;&lt;wsp:rsid wsp:val=&quot;00D41336&quot;/&gt;&lt;wsp:rsid wsp:val=&quot;00D50D60&quot;/&gt;&lt;wsp:rsid wsp:val=&quot;00D553C0&quot;/&gt;&lt;wsp:rsid wsp:val=&quot;00DA4CD8&quot;/&gt;&lt;wsp:rsid wsp:val=&quot;00DA5E17&quot;/&gt;&lt;wsp:rsid wsp:val=&quot;00DA6735&quot;/&gt;&lt;wsp:rsid wsp:val=&quot;00E20331&quot;/&gt;&lt;wsp:rsid wsp:val=&quot;00E2502F&quot;/&gt;&lt;wsp:rsid wsp:val=&quot;00E35EBE&quot;/&gt;&lt;wsp:rsid wsp:val=&quot;00E60DB8&quot;/&gt;&lt;wsp:rsid wsp:val=&quot;00E63CF8&quot;/&gt;&lt;wsp:rsid wsp:val=&quot;00E7724D&quot;/&gt;&lt;wsp:rsid wsp:val=&quot;00E77750&quot;/&gt;&lt;wsp:rsid wsp:val=&quot;00E90808&quot;/&gt;&lt;wsp:rsid wsp:val=&quot;00EA7985&quot;/&gt;&lt;wsp:rsid wsp:val=&quot;00EC4DB2&quot;/&gt;&lt;wsp:rsid wsp:val=&quot;00EF718C&quot;/&gt;&lt;wsp:rsid wsp:val=&quot;00F22A0A&quot;/&gt;&lt;wsp:rsid wsp:val=&quot;00F334E1&quot;/&gt;&lt;wsp:rsid wsp:val=&quot;00F4523E&quot;/&gt;&lt;wsp:rsid wsp:val=&quot;00F6352E&quot;/&gt;&lt;wsp:rsid wsp:val=&quot;00F72CA2&quot;/&gt;&lt;wsp:rsid wsp:val=&quot;00F8316C&quot;/&gt;&lt;wsp:rsid wsp:val=&quot;00F84015&quot;/&gt;&lt;wsp:rsid wsp:val=&quot;00F914DD&quot;/&gt;&lt;wsp:rsid wsp:val=&quot;00FF08FC&quot;/&gt;&lt;/wsp:rsids&gt;&lt;/w:docPr&gt;&lt;w:body&gt;&lt;w:p wsp:rsidR=&quot;00000000&quot; wsp:rsidRDefault=&quot;00721EC6&quot;&gt;&lt;m:oMathPara&gt;&lt;m:oMath&gt;&lt;m:r&gt;&lt;w:rPr&gt;&lt;w:rFonts w:ascii=&quot;Cambria Math&quot; w:h-ansi=&quot;Cambria Math&quot; w:cs=&quot;Times New Roman&quot;/&gt;&lt;wx:font wx:val=&quot;Cambria Math&quot;/&gt;&lt;w:i/&gt;&lt;w:sz w:val=&quot;28&quot;/&gt;&lt;w:sz-cs w:val=&quot;28&quot;/&gt;&lt;/w:rPr&gt;&lt;m:t&gt;AâˆªB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2" o:title="" chromakey="white"/>
          </v:shape>
        </w:pict>
      </w:r>
      <w:r w:rsidRPr="00400081">
        <w:rPr>
          <w:rFonts w:ascii="Times New Roman" w:hAnsi="Times New Roman" w:cs="Times New Roman"/>
          <w:sz w:val="28"/>
          <w:szCs w:val="28"/>
        </w:rPr>
        <w:fldChar w:fldCharType="end"/>
      </w:r>
      <w:r w:rsidRPr="00F72CA2">
        <w:rPr>
          <w:rFonts w:ascii="Times New Roman" w:hAnsi="Times New Roman" w:cs="Times New Roman"/>
          <w:sz w:val="28"/>
          <w:szCs w:val="28"/>
        </w:rPr>
        <w:t xml:space="preserve"> kümesinin eleman sayısı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2CA2">
        <w:rPr>
          <w:rFonts w:ascii="Times New Roman" w:hAnsi="Times New Roman" w:cs="Times New Roman"/>
          <w:sz w:val="28"/>
          <w:szCs w:val="28"/>
        </w:rPr>
        <w:t>kaçtır?</w:t>
      </w:r>
    </w:p>
    <w:p w:rsidR="00852657" w:rsidRDefault="00852657" w:rsidP="004B25F3">
      <w:pPr>
        <w:rPr>
          <w:bCs/>
        </w:rPr>
      </w:pPr>
    </w:p>
    <w:p w:rsidR="00852657" w:rsidRDefault="00852657" w:rsidP="004B25F3">
      <w:pPr>
        <w:rPr>
          <w:bCs/>
        </w:rPr>
      </w:pPr>
    </w:p>
    <w:p w:rsidR="00852657" w:rsidRDefault="00852657" w:rsidP="004B25F3">
      <w:pPr>
        <w:rPr>
          <w:bCs/>
        </w:rPr>
      </w:pPr>
    </w:p>
    <w:p w:rsidR="00852657" w:rsidRDefault="00852657" w:rsidP="004B25F3">
      <w:pPr>
        <w:rPr>
          <w:bCs/>
        </w:rPr>
      </w:pPr>
    </w:p>
    <w:p w:rsidR="00852657" w:rsidRDefault="00852657" w:rsidP="004B25F3">
      <w:pPr>
        <w:rPr>
          <w:bCs/>
        </w:rPr>
      </w:pPr>
    </w:p>
    <w:p w:rsidR="00852657" w:rsidRDefault="00852657" w:rsidP="004B25F3">
      <w:pPr>
        <w:rPr>
          <w:bCs/>
        </w:rPr>
      </w:pPr>
    </w:p>
    <w:p w:rsidR="00852657" w:rsidRDefault="00852657" w:rsidP="004B25F3">
      <w:pPr>
        <w:rPr>
          <w:bCs/>
        </w:rPr>
      </w:pPr>
    </w:p>
    <w:p w:rsidR="00852657" w:rsidRDefault="00852657" w:rsidP="004B25F3">
      <w:pPr>
        <w:rPr>
          <w:bCs/>
        </w:rPr>
      </w:pPr>
    </w:p>
    <w:p w:rsidR="00852657" w:rsidRDefault="00852657" w:rsidP="004B25F3">
      <w:pPr>
        <w:rPr>
          <w:bCs/>
        </w:rPr>
      </w:pPr>
    </w:p>
    <w:p w:rsidR="00852657" w:rsidRDefault="00852657" w:rsidP="004B25F3">
      <w:pPr>
        <w:rPr>
          <w:bCs/>
        </w:rPr>
      </w:pPr>
    </w:p>
    <w:p w:rsidR="00852657" w:rsidRDefault="00852657" w:rsidP="004B25F3">
      <w:pPr>
        <w:rPr>
          <w:bCs/>
        </w:rPr>
      </w:pPr>
    </w:p>
    <w:p w:rsidR="00852657" w:rsidRDefault="00852657" w:rsidP="00CC1B9C">
      <w:pPr>
        <w:ind w:left="360"/>
      </w:pPr>
    </w:p>
    <w:p w:rsidR="00852657" w:rsidRDefault="00852657" w:rsidP="00CC1B9C">
      <w:pPr>
        <w:pStyle w:val="ListParagraph"/>
        <w:numPr>
          <w:ilvl w:val="0"/>
          <w:numId w:val="40"/>
        </w:numPr>
      </w:pPr>
      <w:r w:rsidRPr="00872121">
        <w:t>A={1,2,3,4,5,6</w:t>
      </w:r>
      <w:r>
        <w:t>,7,8</w:t>
      </w:r>
      <w:r w:rsidRPr="00872121">
        <w:t xml:space="preserve">} kümesinin </w:t>
      </w:r>
      <w:r>
        <w:t xml:space="preserve">5 </w:t>
      </w:r>
    </w:p>
    <w:p w:rsidR="00852657" w:rsidRPr="00872121" w:rsidRDefault="00852657" w:rsidP="00CC1B9C">
      <w:r w:rsidRPr="00872121">
        <w:t>elemanlı alt kümelerinin</w:t>
      </w:r>
      <w:r>
        <w:t xml:space="preserve"> kaç tanesinde 1ve 2 bulunur 3 bulunmaz</w:t>
      </w:r>
      <w:r w:rsidRPr="00872121">
        <w:t>?</w:t>
      </w:r>
    </w:p>
    <w:p w:rsidR="00852657" w:rsidRPr="00872121" w:rsidRDefault="00852657" w:rsidP="00CC1B9C"/>
    <w:p w:rsidR="00852657" w:rsidRDefault="00852657" w:rsidP="004B25F3">
      <w:pPr>
        <w:rPr>
          <w:bCs/>
        </w:rPr>
      </w:pPr>
    </w:p>
    <w:p w:rsidR="00852657" w:rsidRDefault="00852657" w:rsidP="004B25F3">
      <w:pPr>
        <w:rPr>
          <w:bCs/>
        </w:rPr>
      </w:pPr>
    </w:p>
    <w:p w:rsidR="00852657" w:rsidRDefault="00852657" w:rsidP="004B25F3">
      <w:pPr>
        <w:rPr>
          <w:bCs/>
        </w:rPr>
      </w:pPr>
    </w:p>
    <w:p w:rsidR="00852657" w:rsidRDefault="00852657" w:rsidP="004B25F3">
      <w:pPr>
        <w:rPr>
          <w:bCs/>
        </w:rPr>
      </w:pPr>
    </w:p>
    <w:p w:rsidR="00852657" w:rsidRDefault="00852657" w:rsidP="004B25F3">
      <w:pPr>
        <w:rPr>
          <w:bCs/>
        </w:rPr>
      </w:pPr>
    </w:p>
    <w:p w:rsidR="00852657" w:rsidRDefault="00852657" w:rsidP="004B25F3">
      <w:pPr>
        <w:rPr>
          <w:bCs/>
        </w:rPr>
      </w:pPr>
    </w:p>
    <w:p w:rsidR="00852657" w:rsidRDefault="00852657" w:rsidP="004B25F3">
      <w:pPr>
        <w:rPr>
          <w:bCs/>
        </w:rPr>
      </w:pPr>
    </w:p>
    <w:p w:rsidR="00852657" w:rsidRDefault="00852657" w:rsidP="004B25F3">
      <w:pPr>
        <w:rPr>
          <w:bCs/>
        </w:rPr>
      </w:pPr>
    </w:p>
    <w:p w:rsidR="00852657" w:rsidRDefault="00852657" w:rsidP="004B25F3">
      <w:pPr>
        <w:rPr>
          <w:bCs/>
        </w:rPr>
      </w:pPr>
    </w:p>
    <w:p w:rsidR="00852657" w:rsidRDefault="00852657" w:rsidP="004B25F3">
      <w:pPr>
        <w:rPr>
          <w:bCs/>
        </w:rPr>
      </w:pPr>
    </w:p>
    <w:p w:rsidR="00852657" w:rsidRDefault="00852657" w:rsidP="004B25F3">
      <w:pPr>
        <w:rPr>
          <w:bCs/>
        </w:rPr>
      </w:pPr>
    </w:p>
    <w:p w:rsidR="00852657" w:rsidRDefault="00852657" w:rsidP="00E60DB8">
      <w:pPr>
        <w:pStyle w:val="ListParagraph"/>
        <w:numPr>
          <w:ilvl w:val="0"/>
          <w:numId w:val="40"/>
        </w:numPr>
      </w:pPr>
      <w:r w:rsidRPr="00872121">
        <w:t>A= {x: 40&lt;x&lt;100 , x</w:t>
      </w:r>
      <w:r w:rsidRPr="00872121">
        <w:rPr>
          <w:position w:val="-4"/>
        </w:rPr>
        <w:object w:dxaOrig="200" w:dyaOrig="200">
          <v:shape id="_x0000_i1036" type="#_x0000_t75" style="width:10.5pt;height:10.5pt" o:ole="">
            <v:imagedata r:id="rId13" o:title=""/>
          </v:shape>
          <o:OLEObject Type="Embed" ProgID="Equation.3" ShapeID="_x0000_i1036" DrawAspect="Content" ObjectID="_1358612846" r:id="rId14"/>
        </w:object>
      </w:r>
      <w:r w:rsidRPr="00872121">
        <w:t xml:space="preserve">N } kümesinin </w:t>
      </w:r>
    </w:p>
    <w:p w:rsidR="00852657" w:rsidRPr="00872121" w:rsidRDefault="00852657" w:rsidP="00E60DB8">
      <w:r w:rsidRPr="00872121">
        <w:t>elemanlarından kaç tanesi 4 veya 5 ile bölünür?</w:t>
      </w:r>
    </w:p>
    <w:p w:rsidR="00852657" w:rsidRPr="00872121" w:rsidRDefault="00852657" w:rsidP="00E60DB8">
      <w:pPr>
        <w:ind w:left="60"/>
      </w:pPr>
    </w:p>
    <w:p w:rsidR="00852657" w:rsidRDefault="00852657" w:rsidP="004B25F3">
      <w:pPr>
        <w:rPr>
          <w:bCs/>
        </w:rPr>
      </w:pPr>
    </w:p>
    <w:p w:rsidR="00852657" w:rsidRDefault="00852657" w:rsidP="004B25F3">
      <w:pPr>
        <w:rPr>
          <w:bCs/>
        </w:rPr>
      </w:pPr>
    </w:p>
    <w:p w:rsidR="00852657" w:rsidRDefault="00852657" w:rsidP="004B25F3">
      <w:pPr>
        <w:rPr>
          <w:bCs/>
        </w:rPr>
      </w:pPr>
    </w:p>
    <w:p w:rsidR="00852657" w:rsidRDefault="00852657" w:rsidP="004B25F3">
      <w:pPr>
        <w:rPr>
          <w:bCs/>
        </w:rPr>
      </w:pPr>
    </w:p>
    <w:p w:rsidR="00852657" w:rsidRDefault="00852657" w:rsidP="004B25F3">
      <w:pPr>
        <w:rPr>
          <w:bCs/>
        </w:rPr>
      </w:pPr>
    </w:p>
    <w:p w:rsidR="00852657" w:rsidRDefault="00852657" w:rsidP="004B25F3">
      <w:pPr>
        <w:rPr>
          <w:bCs/>
        </w:rPr>
      </w:pPr>
    </w:p>
    <w:p w:rsidR="00852657" w:rsidRDefault="00852657" w:rsidP="004B25F3">
      <w:pPr>
        <w:rPr>
          <w:bCs/>
        </w:rPr>
      </w:pPr>
    </w:p>
    <w:p w:rsidR="00852657" w:rsidRDefault="00852657" w:rsidP="004B25F3">
      <w:pPr>
        <w:rPr>
          <w:bCs/>
        </w:rPr>
      </w:pPr>
    </w:p>
    <w:p w:rsidR="00852657" w:rsidRDefault="00852657" w:rsidP="004B25F3">
      <w:pPr>
        <w:rPr>
          <w:bCs/>
        </w:rPr>
      </w:pPr>
    </w:p>
    <w:p w:rsidR="00852657" w:rsidRDefault="00852657" w:rsidP="004B25F3">
      <w:pPr>
        <w:rPr>
          <w:bCs/>
        </w:rPr>
      </w:pPr>
    </w:p>
    <w:p w:rsidR="00852657" w:rsidRDefault="00852657" w:rsidP="004B25F3">
      <w:pPr>
        <w:rPr>
          <w:bCs/>
        </w:rPr>
      </w:pPr>
    </w:p>
    <w:p w:rsidR="00852657" w:rsidRDefault="00852657" w:rsidP="004B25F3">
      <w:pPr>
        <w:rPr>
          <w:bCs/>
        </w:rPr>
      </w:pPr>
    </w:p>
    <w:p w:rsidR="00852657" w:rsidRDefault="00852657" w:rsidP="004B25F3">
      <w:pPr>
        <w:rPr>
          <w:bCs/>
        </w:rPr>
      </w:pPr>
    </w:p>
    <w:p w:rsidR="00852657" w:rsidRDefault="00852657" w:rsidP="00E60DB8">
      <w:pPr>
        <w:rPr>
          <w:rFonts w:ascii="Times New Roman" w:hAnsi="Times New Roman" w:cs="Times New Roman"/>
          <w:sz w:val="28"/>
          <w:szCs w:val="28"/>
        </w:rPr>
      </w:pPr>
    </w:p>
    <w:p w:rsidR="00852657" w:rsidRDefault="00852657" w:rsidP="00E60DB8">
      <w:pPr>
        <w:rPr>
          <w:rFonts w:ascii="Times New Roman" w:hAnsi="Times New Roman" w:cs="Times New Roman"/>
          <w:sz w:val="28"/>
          <w:szCs w:val="28"/>
        </w:rPr>
      </w:pPr>
    </w:p>
    <w:p w:rsidR="00852657" w:rsidRPr="00A512A2" w:rsidRDefault="00852657" w:rsidP="00E60DB8">
      <w:pPr>
        <w:pStyle w:val="ListParagraph"/>
        <w:numPr>
          <w:ilvl w:val="0"/>
          <w:numId w:val="40"/>
        </w:numPr>
        <w:rPr>
          <w:rFonts w:ascii="Times New Roman" w:eastAsia="Arial Unicode MS" w:hAnsi="Times New Roman" w:cs="Times New Roman"/>
          <w:sz w:val="28"/>
          <w:szCs w:val="28"/>
        </w:rPr>
      </w:pPr>
      <w:r w:rsidRPr="00A512A2">
        <w:rPr>
          <w:rFonts w:ascii="Times New Roman" w:eastAsia="Arial Unicode MS" w:hAnsi="Times New Roman" w:cs="Times New Roman"/>
          <w:sz w:val="28"/>
          <w:szCs w:val="28"/>
        </w:rPr>
        <w:t xml:space="preserve">33 kişilik bir sınıfta 20 kişi </w:t>
      </w:r>
    </w:p>
    <w:p w:rsidR="00852657" w:rsidRDefault="00852657" w:rsidP="00E60DB8">
      <w:pPr>
        <w:rPr>
          <w:rFonts w:ascii="Times New Roman" w:eastAsia="Arial Unicode MS" w:hAnsi="Times New Roman" w:cs="Times New Roman"/>
          <w:sz w:val="28"/>
          <w:szCs w:val="28"/>
        </w:rPr>
      </w:pPr>
      <w:r w:rsidRPr="003C20C6">
        <w:rPr>
          <w:rFonts w:ascii="Times New Roman" w:eastAsia="Arial Unicode MS" w:hAnsi="Times New Roman" w:cs="Times New Roman"/>
          <w:sz w:val="28"/>
          <w:szCs w:val="28"/>
        </w:rPr>
        <w:t>İngilizce, 16 kişi almanca bilmektedir. Her iki dili bilenlerle bilmeyenlerin sayıları toplamı 11 dir. Buna g</w:t>
      </w:r>
      <w:r>
        <w:rPr>
          <w:rFonts w:ascii="Times New Roman" w:eastAsia="Arial Unicode MS" w:hAnsi="Times New Roman" w:cs="Times New Roman"/>
          <w:sz w:val="28"/>
          <w:szCs w:val="28"/>
        </w:rPr>
        <w:t>ö</w:t>
      </w:r>
      <w:r w:rsidRPr="003C20C6">
        <w:rPr>
          <w:rFonts w:ascii="Times New Roman" w:eastAsia="Arial Unicode MS" w:hAnsi="Times New Roman" w:cs="Times New Roman"/>
          <w:sz w:val="28"/>
          <w:szCs w:val="28"/>
        </w:rPr>
        <w:t xml:space="preserve">re bu sınıfta dil </w:t>
      </w:r>
      <w:r>
        <w:rPr>
          <w:rFonts w:ascii="Times New Roman" w:eastAsia="Arial Unicode MS" w:hAnsi="Times New Roman" w:cs="Times New Roman"/>
          <w:sz w:val="28"/>
          <w:szCs w:val="28"/>
        </w:rPr>
        <w:t>b</w:t>
      </w:r>
      <w:r w:rsidRPr="003C20C6">
        <w:rPr>
          <w:rFonts w:ascii="Times New Roman" w:eastAsia="Arial Unicode MS" w:hAnsi="Times New Roman" w:cs="Times New Roman"/>
          <w:sz w:val="28"/>
          <w:szCs w:val="28"/>
        </w:rPr>
        <w:t xml:space="preserve">ilmeyen kaç </w:t>
      </w:r>
      <w:r>
        <w:rPr>
          <w:rFonts w:ascii="Times New Roman" w:eastAsia="Arial Unicode MS" w:hAnsi="Times New Roman" w:cs="Times New Roman"/>
          <w:sz w:val="28"/>
          <w:szCs w:val="28"/>
        </w:rPr>
        <w:t>kişi vardır?</w:t>
      </w:r>
    </w:p>
    <w:p w:rsidR="00852657" w:rsidRDefault="00852657" w:rsidP="00E60DB8">
      <w:pPr>
        <w:rPr>
          <w:rFonts w:ascii="Times New Roman" w:eastAsia="Arial Unicode MS" w:hAnsi="Times New Roman" w:cs="Times New Roman"/>
          <w:sz w:val="28"/>
          <w:szCs w:val="28"/>
        </w:rPr>
      </w:pPr>
    </w:p>
    <w:p w:rsidR="00852657" w:rsidRDefault="00852657" w:rsidP="00E60DB8">
      <w:pPr>
        <w:rPr>
          <w:rFonts w:ascii="Times New Roman" w:eastAsia="Arial Unicode MS" w:hAnsi="Times New Roman" w:cs="Times New Roman"/>
          <w:sz w:val="28"/>
          <w:szCs w:val="28"/>
        </w:rPr>
      </w:pPr>
    </w:p>
    <w:p w:rsidR="00852657" w:rsidRDefault="00852657" w:rsidP="00E60DB8">
      <w:pPr>
        <w:rPr>
          <w:rFonts w:ascii="Times New Roman" w:eastAsia="Arial Unicode MS" w:hAnsi="Times New Roman" w:cs="Times New Roman"/>
          <w:sz w:val="28"/>
          <w:szCs w:val="28"/>
        </w:rPr>
      </w:pPr>
    </w:p>
    <w:p w:rsidR="00852657" w:rsidRDefault="00852657" w:rsidP="00E60DB8">
      <w:pPr>
        <w:rPr>
          <w:rFonts w:ascii="Times New Roman" w:eastAsia="Arial Unicode MS" w:hAnsi="Times New Roman" w:cs="Times New Roman"/>
          <w:sz w:val="28"/>
          <w:szCs w:val="28"/>
        </w:rPr>
      </w:pPr>
    </w:p>
    <w:p w:rsidR="00852657" w:rsidRDefault="00852657" w:rsidP="00E60DB8">
      <w:pPr>
        <w:rPr>
          <w:rFonts w:ascii="Times New Roman" w:eastAsia="Arial Unicode MS" w:hAnsi="Times New Roman" w:cs="Times New Roman"/>
          <w:sz w:val="28"/>
          <w:szCs w:val="28"/>
        </w:rPr>
      </w:pPr>
    </w:p>
    <w:p w:rsidR="00852657" w:rsidRDefault="00852657" w:rsidP="00E60DB8">
      <w:pPr>
        <w:rPr>
          <w:rFonts w:ascii="Times New Roman" w:eastAsia="Arial Unicode MS" w:hAnsi="Times New Roman" w:cs="Times New Roman"/>
          <w:sz w:val="28"/>
          <w:szCs w:val="28"/>
        </w:rPr>
      </w:pPr>
    </w:p>
    <w:p w:rsidR="00852657" w:rsidRDefault="00852657" w:rsidP="00E60DB8">
      <w:pPr>
        <w:rPr>
          <w:rFonts w:ascii="Times New Roman" w:eastAsia="Arial Unicode MS" w:hAnsi="Times New Roman" w:cs="Times New Roman"/>
          <w:sz w:val="28"/>
          <w:szCs w:val="28"/>
        </w:rPr>
      </w:pPr>
    </w:p>
    <w:p w:rsidR="00852657" w:rsidRDefault="00852657" w:rsidP="00E60DB8">
      <w:pPr>
        <w:rPr>
          <w:rFonts w:ascii="Times New Roman" w:eastAsia="Arial Unicode MS" w:hAnsi="Times New Roman" w:cs="Times New Roman"/>
          <w:sz w:val="28"/>
          <w:szCs w:val="28"/>
        </w:rPr>
      </w:pPr>
    </w:p>
    <w:p w:rsidR="00852657" w:rsidRDefault="00852657" w:rsidP="00E60DB8">
      <w:pPr>
        <w:rPr>
          <w:rFonts w:ascii="Times New Roman" w:eastAsia="Arial Unicode MS" w:hAnsi="Times New Roman" w:cs="Times New Roman"/>
          <w:sz w:val="28"/>
          <w:szCs w:val="28"/>
        </w:rPr>
      </w:pPr>
    </w:p>
    <w:p w:rsidR="00852657" w:rsidRDefault="00852657" w:rsidP="00E60DB8">
      <w:pPr>
        <w:rPr>
          <w:rFonts w:ascii="Times New Roman" w:eastAsia="Arial Unicode MS" w:hAnsi="Times New Roman" w:cs="Times New Roman"/>
          <w:sz w:val="28"/>
          <w:szCs w:val="28"/>
        </w:rPr>
      </w:pPr>
    </w:p>
    <w:p w:rsidR="00852657" w:rsidRDefault="00852657" w:rsidP="00E60DB8">
      <w:pPr>
        <w:rPr>
          <w:rFonts w:ascii="Times New Roman" w:eastAsia="Arial Unicode MS" w:hAnsi="Times New Roman" w:cs="Times New Roman"/>
          <w:sz w:val="28"/>
          <w:szCs w:val="28"/>
        </w:rPr>
      </w:pPr>
    </w:p>
    <w:p w:rsidR="00852657" w:rsidRDefault="00852657" w:rsidP="00E60DB8">
      <w:pPr>
        <w:rPr>
          <w:rFonts w:ascii="Times New Roman" w:eastAsia="Arial Unicode MS" w:hAnsi="Times New Roman" w:cs="Times New Roman"/>
          <w:sz w:val="28"/>
          <w:szCs w:val="28"/>
        </w:rPr>
      </w:pPr>
    </w:p>
    <w:p w:rsidR="00852657" w:rsidRDefault="00852657" w:rsidP="00E60DB8">
      <w:pPr>
        <w:rPr>
          <w:rFonts w:ascii="Times New Roman" w:eastAsia="Arial Unicode MS" w:hAnsi="Times New Roman" w:cs="Times New Roman"/>
          <w:sz w:val="28"/>
          <w:szCs w:val="28"/>
        </w:rPr>
      </w:pPr>
    </w:p>
    <w:p w:rsidR="00852657" w:rsidRDefault="00852657" w:rsidP="00E60DB8">
      <w:pPr>
        <w:rPr>
          <w:rFonts w:ascii="Times New Roman" w:eastAsia="Arial Unicode MS" w:hAnsi="Times New Roman" w:cs="Times New Roman"/>
          <w:sz w:val="28"/>
          <w:szCs w:val="28"/>
        </w:rPr>
      </w:pPr>
    </w:p>
    <w:p w:rsidR="00852657" w:rsidRDefault="00852657" w:rsidP="00E60DB8">
      <w:pPr>
        <w:rPr>
          <w:rFonts w:ascii="Times New Roman" w:eastAsia="Arial Unicode MS" w:hAnsi="Times New Roman" w:cs="Times New Roman"/>
          <w:sz w:val="28"/>
          <w:szCs w:val="28"/>
        </w:rPr>
      </w:pPr>
    </w:p>
    <w:p w:rsidR="00852657" w:rsidRDefault="00852657" w:rsidP="00E60DB8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sz w:val="28"/>
          <w:szCs w:val="28"/>
        </w:rPr>
      </w:pPr>
      <w:r w:rsidRPr="0048292F">
        <w:rPr>
          <w:rFonts w:ascii="Times New Roman" w:hAnsi="Times New Roman" w:cs="Times New Roman"/>
          <w:sz w:val="28"/>
          <w:szCs w:val="28"/>
        </w:rPr>
        <w:t xml:space="preserve">60 kişilik bir firmada 18 kişi hiçbir </w:t>
      </w:r>
    </w:p>
    <w:p w:rsidR="00852657" w:rsidRPr="0048292F" w:rsidRDefault="00852657" w:rsidP="00E60DB8">
      <w:pPr>
        <w:rPr>
          <w:rFonts w:ascii="Times New Roman" w:hAnsi="Times New Roman" w:cs="Times New Roman"/>
          <w:sz w:val="28"/>
          <w:szCs w:val="28"/>
        </w:rPr>
      </w:pPr>
      <w:r w:rsidRPr="0048292F">
        <w:rPr>
          <w:rFonts w:ascii="Times New Roman" w:hAnsi="Times New Roman" w:cs="Times New Roman"/>
          <w:sz w:val="28"/>
          <w:szCs w:val="28"/>
        </w:rPr>
        <w:t>kursa katılmamakta, diğerleri ise İngilizce veya almanca kurslarına katılmaktadır. Yalnız İngilizce kursuna katılanların sayısı, yalnız almanca kursuna katılanların sayısının 3 katına eşittir. İngilizce kursuna katılanların sayısı ise almanca kursuna katılanların sayısı ile bu kurslardan hiçbirine katılmayanların sayıları toplamına eşittir.buna g</w:t>
      </w:r>
      <w:r>
        <w:rPr>
          <w:rFonts w:ascii="Times New Roman" w:hAnsi="Times New Roman" w:cs="Times New Roman"/>
          <w:sz w:val="28"/>
          <w:szCs w:val="28"/>
        </w:rPr>
        <w:t>ö</w:t>
      </w:r>
      <w:r w:rsidRPr="0048292F">
        <w:rPr>
          <w:rFonts w:ascii="Times New Roman" w:hAnsi="Times New Roman" w:cs="Times New Roman"/>
          <w:sz w:val="28"/>
          <w:szCs w:val="28"/>
        </w:rPr>
        <w:t>re, firmada her iki kursa katılanların sayısı kaçtır?</w:t>
      </w:r>
    </w:p>
    <w:p w:rsidR="00852657" w:rsidRDefault="00852657" w:rsidP="00E60DB8">
      <w:pPr>
        <w:rPr>
          <w:rFonts w:ascii="Times New Roman" w:eastAsia="Arial Unicode MS" w:hAnsi="Times New Roman" w:cs="Times New Roman"/>
          <w:sz w:val="28"/>
          <w:szCs w:val="28"/>
        </w:rPr>
      </w:pPr>
    </w:p>
    <w:p w:rsidR="00852657" w:rsidRDefault="00852657" w:rsidP="00E60DB8">
      <w:pPr>
        <w:rPr>
          <w:rFonts w:ascii="Times New Roman" w:eastAsia="Arial Unicode MS" w:hAnsi="Times New Roman" w:cs="Times New Roman"/>
          <w:sz w:val="28"/>
          <w:szCs w:val="28"/>
        </w:rPr>
      </w:pPr>
    </w:p>
    <w:p w:rsidR="00852657" w:rsidRDefault="00852657" w:rsidP="00502B9E">
      <w:pPr>
        <w:rPr>
          <w:sz w:val="28"/>
          <w:szCs w:val="28"/>
        </w:rPr>
      </w:pPr>
      <w:hyperlink r:id="rId15" w:history="1">
        <w:r>
          <w:rPr>
            <w:rStyle w:val="Hyperlink"/>
            <w:rFonts w:cs="Tahoma"/>
            <w:sz w:val="28"/>
            <w:szCs w:val="28"/>
          </w:rPr>
          <w:t>www.sorubak.com</w:t>
        </w:r>
      </w:hyperlink>
      <w:r>
        <w:rPr>
          <w:sz w:val="28"/>
          <w:szCs w:val="28"/>
        </w:rPr>
        <w:t xml:space="preserve"> </w:t>
      </w:r>
    </w:p>
    <w:p w:rsidR="00852657" w:rsidRDefault="00852657" w:rsidP="00E60DB8">
      <w:pPr>
        <w:rPr>
          <w:rFonts w:ascii="Times New Roman" w:eastAsia="Arial Unicode MS" w:hAnsi="Times New Roman" w:cs="Times New Roman"/>
          <w:sz w:val="28"/>
          <w:szCs w:val="28"/>
        </w:rPr>
      </w:pPr>
    </w:p>
    <w:p w:rsidR="00852657" w:rsidRDefault="00852657" w:rsidP="00E60DB8">
      <w:pPr>
        <w:rPr>
          <w:rFonts w:ascii="Times New Roman" w:eastAsia="Arial Unicode MS" w:hAnsi="Times New Roman" w:cs="Times New Roman"/>
          <w:sz w:val="28"/>
          <w:szCs w:val="28"/>
        </w:rPr>
      </w:pPr>
    </w:p>
    <w:p w:rsidR="00852657" w:rsidRDefault="00852657" w:rsidP="00E60DB8">
      <w:pPr>
        <w:rPr>
          <w:rFonts w:ascii="Times New Roman" w:eastAsia="Arial Unicode MS" w:hAnsi="Times New Roman" w:cs="Times New Roman"/>
          <w:sz w:val="28"/>
          <w:szCs w:val="28"/>
        </w:rPr>
      </w:pPr>
    </w:p>
    <w:p w:rsidR="00852657" w:rsidRDefault="00852657" w:rsidP="00E60DB8">
      <w:pPr>
        <w:rPr>
          <w:rFonts w:ascii="Times New Roman" w:eastAsia="Arial Unicode MS" w:hAnsi="Times New Roman" w:cs="Times New Roman"/>
          <w:sz w:val="28"/>
          <w:szCs w:val="28"/>
        </w:rPr>
      </w:pPr>
    </w:p>
    <w:p w:rsidR="00852657" w:rsidRDefault="00852657" w:rsidP="00E60DB8">
      <w:pPr>
        <w:rPr>
          <w:rFonts w:ascii="Times New Roman" w:eastAsia="Arial Unicode MS" w:hAnsi="Times New Roman" w:cs="Times New Roman"/>
          <w:sz w:val="28"/>
          <w:szCs w:val="28"/>
        </w:rPr>
      </w:pPr>
    </w:p>
    <w:p w:rsidR="00852657" w:rsidRDefault="00852657" w:rsidP="00E60DB8">
      <w:pPr>
        <w:rPr>
          <w:rFonts w:ascii="Comic Sans MS" w:hAnsi="Comic Sans MS" w:cs="Times New Roman"/>
          <w:b/>
          <w:i/>
          <w:szCs w:val="22"/>
        </w:rPr>
      </w:pPr>
      <w:r>
        <w:rPr>
          <w:rFonts w:ascii="Comic Sans MS" w:hAnsi="Comic Sans MS" w:cs="Times New Roman"/>
          <w:b/>
          <w:i/>
          <w:szCs w:val="22"/>
        </w:rPr>
        <w:t xml:space="preserve">                           Her Soru 10</w:t>
      </w:r>
      <w:r w:rsidRPr="00CB67E3">
        <w:rPr>
          <w:rFonts w:ascii="Comic Sans MS" w:hAnsi="Comic Sans MS" w:cs="Times New Roman"/>
          <w:b/>
          <w:i/>
          <w:szCs w:val="22"/>
        </w:rPr>
        <w:t xml:space="preserve"> Puandır.</w:t>
      </w:r>
    </w:p>
    <w:p w:rsidR="00852657" w:rsidRDefault="00852657" w:rsidP="00E60DB8">
      <w:pPr>
        <w:jc w:val="center"/>
        <w:rPr>
          <w:rFonts w:ascii="Comic Sans MS" w:hAnsi="Comic Sans MS" w:cs="Times New Roman"/>
          <w:b/>
          <w:i/>
          <w:szCs w:val="22"/>
        </w:rPr>
      </w:pPr>
      <w:r>
        <w:rPr>
          <w:rFonts w:ascii="Comic Sans MS" w:hAnsi="Comic Sans MS" w:cs="Times New Roman"/>
          <w:b/>
          <w:i/>
          <w:szCs w:val="22"/>
        </w:rPr>
        <w:t xml:space="preserve">                                </w:t>
      </w:r>
      <w:r w:rsidRPr="00CB67E3">
        <w:rPr>
          <w:rFonts w:ascii="Comic Sans MS" w:hAnsi="Comic Sans MS" w:cs="Times New Roman"/>
          <w:b/>
          <w:i/>
          <w:szCs w:val="22"/>
        </w:rPr>
        <w:t>BAŞARILAR....</w:t>
      </w:r>
      <w:r>
        <w:rPr>
          <w:rFonts w:ascii="Comic Sans MS" w:hAnsi="Comic Sans MS" w:cs="Times New Roman"/>
          <w:b/>
          <w:i/>
          <w:szCs w:val="22"/>
        </w:rPr>
        <w:t xml:space="preserve"> </w:t>
      </w:r>
    </w:p>
    <w:p w:rsidR="00852657" w:rsidRDefault="00852657" w:rsidP="00E60DB8">
      <w:pPr>
        <w:jc w:val="center"/>
        <w:rPr>
          <w:rFonts w:ascii="Comic Sans MS" w:hAnsi="Comic Sans MS" w:cs="Times New Roman"/>
          <w:b/>
          <w:i/>
          <w:szCs w:val="22"/>
        </w:rPr>
      </w:pPr>
    </w:p>
    <w:p w:rsidR="00852657" w:rsidRPr="00CB67E3" w:rsidRDefault="00852657" w:rsidP="00E60DB8">
      <w:pPr>
        <w:jc w:val="center"/>
        <w:rPr>
          <w:rFonts w:ascii="Comic Sans MS" w:hAnsi="Comic Sans MS" w:cs="Times New Roman"/>
          <w:b/>
          <w:i/>
          <w:szCs w:val="22"/>
        </w:rPr>
      </w:pPr>
      <w:r>
        <w:rPr>
          <w:rFonts w:ascii="Comic Sans MS" w:hAnsi="Comic Sans MS" w:cs="Times New Roman"/>
          <w:b/>
          <w:i/>
          <w:szCs w:val="22"/>
        </w:rPr>
        <w:t xml:space="preserve">                             </w:t>
      </w:r>
      <w:r w:rsidRPr="00CB67E3">
        <w:rPr>
          <w:rFonts w:ascii="Comic Sans MS" w:hAnsi="Comic Sans MS" w:cs="Times New Roman"/>
          <w:b/>
          <w:i/>
          <w:szCs w:val="22"/>
        </w:rPr>
        <w:t>Çiğdem EKİCİ</w:t>
      </w:r>
    </w:p>
    <w:p w:rsidR="00852657" w:rsidRPr="003C20C6" w:rsidRDefault="00852657" w:rsidP="00E60DB8">
      <w:pPr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Comic Sans MS" w:hAnsi="Comic Sans MS" w:cs="Times New Roman"/>
          <w:b/>
          <w:i/>
          <w:szCs w:val="22"/>
        </w:rPr>
        <w:t xml:space="preserve">                            </w:t>
      </w:r>
      <w:r w:rsidRPr="00CB67E3">
        <w:rPr>
          <w:rFonts w:ascii="Comic Sans MS" w:hAnsi="Comic Sans MS" w:cs="Times New Roman"/>
          <w:b/>
          <w:i/>
          <w:szCs w:val="22"/>
        </w:rPr>
        <w:t xml:space="preserve">  </w:t>
      </w:r>
      <w:r>
        <w:rPr>
          <w:rFonts w:ascii="Comic Sans MS" w:hAnsi="Comic Sans MS" w:cs="Times New Roman"/>
          <w:b/>
          <w:i/>
          <w:szCs w:val="22"/>
        </w:rPr>
        <w:t xml:space="preserve">  </w:t>
      </w:r>
      <w:r w:rsidRPr="00CB67E3">
        <w:rPr>
          <w:rFonts w:ascii="Comic Sans MS" w:hAnsi="Comic Sans MS" w:cs="Times New Roman"/>
          <w:b/>
          <w:i/>
          <w:szCs w:val="22"/>
        </w:rPr>
        <w:t>Matematik Öğrt.</w:t>
      </w:r>
      <w:r w:rsidRPr="003C20C6">
        <w:rPr>
          <w:rFonts w:ascii="Times New Roman" w:hAnsi="Times New Roman" w:cs="Times New Roman"/>
          <w:sz w:val="28"/>
          <w:szCs w:val="28"/>
        </w:rPr>
        <w:t xml:space="preserve">   </w:t>
      </w:r>
      <w:r w:rsidRPr="00CB67E3">
        <w:rPr>
          <w:rFonts w:ascii="Comic Sans MS" w:hAnsi="Comic Sans MS" w:cs="Times New Roman"/>
          <w:b/>
          <w:i/>
          <w:szCs w:val="22"/>
        </w:rPr>
        <w:t xml:space="preserve">  </w:t>
      </w:r>
    </w:p>
    <w:sectPr w:rsidR="00852657" w:rsidRPr="003C20C6" w:rsidSect="004B25F3">
      <w:type w:val="continuous"/>
      <w:pgSz w:w="11906" w:h="16838" w:code="9"/>
      <w:pgMar w:top="720" w:right="720" w:bottom="720" w:left="720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2657" w:rsidRDefault="00852657">
      <w:r>
        <w:separator/>
      </w:r>
    </w:p>
  </w:endnote>
  <w:endnote w:type="continuationSeparator" w:id="0">
    <w:p w:rsidR="00852657" w:rsidRDefault="008526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2657" w:rsidRDefault="00852657">
      <w:r>
        <w:separator/>
      </w:r>
    </w:p>
  </w:footnote>
  <w:footnote w:type="continuationSeparator" w:id="0">
    <w:p w:rsidR="00852657" w:rsidRDefault="0085265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24E22"/>
    <w:multiLevelType w:val="hybridMultilevel"/>
    <w:tmpl w:val="5FB8831E"/>
    <w:lvl w:ilvl="0" w:tplc="359E4094">
      <w:start w:val="1"/>
      <w:numFmt w:val="lowerLetter"/>
      <w:lvlText w:val="%1.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1F365DD"/>
    <w:multiLevelType w:val="hybridMultilevel"/>
    <w:tmpl w:val="20A6C808"/>
    <w:lvl w:ilvl="0" w:tplc="C97400E8">
      <w:start w:val="1"/>
      <w:numFmt w:val="lowerLetter"/>
      <w:lvlText w:val="%1.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04224353"/>
    <w:multiLevelType w:val="hybridMultilevel"/>
    <w:tmpl w:val="26BA129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4486A0E"/>
    <w:multiLevelType w:val="hybridMultilevel"/>
    <w:tmpl w:val="74E6F578"/>
    <w:lvl w:ilvl="0" w:tplc="B7DA982C">
      <w:start w:val="1"/>
      <w:numFmt w:val="upperLetter"/>
      <w:lvlText w:val="%1)"/>
      <w:lvlJc w:val="left"/>
      <w:pPr>
        <w:ind w:left="49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5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1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  <w:rPr>
        <w:rFonts w:cs="Times New Roman"/>
      </w:rPr>
    </w:lvl>
  </w:abstractNum>
  <w:abstractNum w:abstractNumId="4">
    <w:nsid w:val="05832197"/>
    <w:multiLevelType w:val="hybridMultilevel"/>
    <w:tmpl w:val="97589FD8"/>
    <w:lvl w:ilvl="0" w:tplc="80BC48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mic Sans MS" w:hAnsi="Comic Sans MS" w:cs="Times New Roman"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5AD0024"/>
    <w:multiLevelType w:val="hybridMultilevel"/>
    <w:tmpl w:val="1A8A936C"/>
    <w:lvl w:ilvl="0" w:tplc="80BC48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mic Sans MS" w:hAnsi="Comic Sans MS" w:cs="Times New Roman"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05BB0FBC"/>
    <w:multiLevelType w:val="hybridMultilevel"/>
    <w:tmpl w:val="1A0A5852"/>
    <w:lvl w:ilvl="0" w:tplc="464AEB9A">
      <w:start w:val="4"/>
      <w:numFmt w:val="lowerLetter"/>
      <w:lvlText w:val="%1.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0A9763ED"/>
    <w:multiLevelType w:val="hybridMultilevel"/>
    <w:tmpl w:val="A24CAEA0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>
    <w:nsid w:val="0F6C51EC"/>
    <w:multiLevelType w:val="hybridMultilevel"/>
    <w:tmpl w:val="EE18CE50"/>
    <w:lvl w:ilvl="0" w:tplc="3BF6B7EA">
      <w:start w:val="1"/>
      <w:numFmt w:val="lowerLetter"/>
      <w:lvlText w:val="%1.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1D8A00E4"/>
    <w:multiLevelType w:val="hybridMultilevel"/>
    <w:tmpl w:val="69D0A8D6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1F6F1F53"/>
    <w:multiLevelType w:val="hybridMultilevel"/>
    <w:tmpl w:val="FD7C4594"/>
    <w:lvl w:ilvl="0" w:tplc="041F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21933A42"/>
    <w:multiLevelType w:val="hybridMultilevel"/>
    <w:tmpl w:val="788E3EDC"/>
    <w:lvl w:ilvl="0" w:tplc="F926B252">
      <w:start w:val="1"/>
      <w:numFmt w:val="lowerLetter"/>
      <w:lvlText w:val="%1.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64D0AB3"/>
    <w:multiLevelType w:val="hybridMultilevel"/>
    <w:tmpl w:val="EB3E60B2"/>
    <w:lvl w:ilvl="0" w:tplc="B22CD878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cs="Times New Roman"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27DE39A4"/>
    <w:multiLevelType w:val="hybridMultilevel"/>
    <w:tmpl w:val="85A8024E"/>
    <w:lvl w:ilvl="0" w:tplc="D06EB324">
      <w:start w:val="1"/>
      <w:numFmt w:val="lowerLetter"/>
      <w:lvlText w:val="%1.)"/>
      <w:lvlJc w:val="left"/>
      <w:pPr>
        <w:ind w:left="720" w:hanging="360"/>
      </w:pPr>
      <w:rPr>
        <w:rFonts w:ascii="Comic Sans MS" w:hAnsi="Comic Sans MS" w:cs="Times New Roman" w:hint="default"/>
        <w:b/>
        <w:i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8D6463A"/>
    <w:multiLevelType w:val="hybridMultilevel"/>
    <w:tmpl w:val="DA48AB1A"/>
    <w:lvl w:ilvl="0" w:tplc="052471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>
    <w:nsid w:val="28E5189E"/>
    <w:multiLevelType w:val="hybridMultilevel"/>
    <w:tmpl w:val="00C61462"/>
    <w:lvl w:ilvl="0" w:tplc="80BC48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mic Sans MS" w:hAnsi="Comic Sans MS" w:cs="Times New Roman" w:hint="default"/>
        <w:b/>
        <w:i/>
        <w:sz w:val="24"/>
        <w:szCs w:val="24"/>
      </w:rPr>
    </w:lvl>
    <w:lvl w:ilvl="1" w:tplc="041F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  <w:i/>
        <w:sz w:val="24"/>
        <w:szCs w:val="24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>
    <w:nsid w:val="29D6325A"/>
    <w:multiLevelType w:val="hybridMultilevel"/>
    <w:tmpl w:val="51CA27C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2E0419F2"/>
    <w:multiLevelType w:val="hybridMultilevel"/>
    <w:tmpl w:val="3DD0A4F4"/>
    <w:lvl w:ilvl="0" w:tplc="80BC48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mic Sans MS" w:hAnsi="Comic Sans MS" w:cs="Times New Roman"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2F3F45C3"/>
    <w:multiLevelType w:val="hybridMultilevel"/>
    <w:tmpl w:val="02AE232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2F493EF4"/>
    <w:multiLevelType w:val="hybridMultilevel"/>
    <w:tmpl w:val="E522CF44"/>
    <w:lvl w:ilvl="0" w:tplc="052471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4"/>
        <w:szCs w:val="24"/>
      </w:rPr>
    </w:lvl>
    <w:lvl w:ilvl="1" w:tplc="3CD2CDE6">
      <w:start w:val="1"/>
      <w:numFmt w:val="upp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0">
    <w:nsid w:val="321C1F29"/>
    <w:multiLevelType w:val="hybridMultilevel"/>
    <w:tmpl w:val="3EA6E04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36790B14"/>
    <w:multiLevelType w:val="hybridMultilevel"/>
    <w:tmpl w:val="7876CEF2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>
    <w:nsid w:val="38001F4D"/>
    <w:multiLevelType w:val="hybridMultilevel"/>
    <w:tmpl w:val="10E6C8F4"/>
    <w:lvl w:ilvl="0" w:tplc="2878C716">
      <w:start w:val="1"/>
      <w:numFmt w:val="lowerLetter"/>
      <w:lvlText w:val="%1.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3A8F400A"/>
    <w:multiLevelType w:val="hybridMultilevel"/>
    <w:tmpl w:val="FFFAAB1A"/>
    <w:lvl w:ilvl="0" w:tplc="359E4094">
      <w:start w:val="1"/>
      <w:numFmt w:val="lowerLetter"/>
      <w:lvlText w:val="%1.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3D094C67"/>
    <w:multiLevelType w:val="hybridMultilevel"/>
    <w:tmpl w:val="85BE296E"/>
    <w:lvl w:ilvl="0" w:tplc="80BC48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mic Sans MS" w:hAnsi="Comic Sans MS" w:cs="Times New Roman"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AD0452C"/>
    <w:multiLevelType w:val="hybridMultilevel"/>
    <w:tmpl w:val="D26024A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E001A2B"/>
    <w:multiLevelType w:val="hybridMultilevel"/>
    <w:tmpl w:val="6BBA192A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>
    <w:nsid w:val="4E295376"/>
    <w:multiLevelType w:val="multilevel"/>
    <w:tmpl w:val="11D45D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59AB40E8"/>
    <w:multiLevelType w:val="hybridMultilevel"/>
    <w:tmpl w:val="A8C889D8"/>
    <w:lvl w:ilvl="0" w:tplc="80BC481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ascii="Comic Sans MS" w:hAnsi="Comic Sans MS" w:cs="Times New Roman"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9">
    <w:nsid w:val="5A954C64"/>
    <w:multiLevelType w:val="hybridMultilevel"/>
    <w:tmpl w:val="B3B8502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D1405FA"/>
    <w:multiLevelType w:val="hybridMultilevel"/>
    <w:tmpl w:val="4DCAA7A0"/>
    <w:lvl w:ilvl="0" w:tplc="46442864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1">
    <w:nsid w:val="5DFD0EAC"/>
    <w:multiLevelType w:val="hybridMultilevel"/>
    <w:tmpl w:val="29888C90"/>
    <w:lvl w:ilvl="0" w:tplc="B7DA982C">
      <w:start w:val="1"/>
      <w:numFmt w:val="upperLetter"/>
      <w:lvlText w:val="%1)"/>
      <w:lvlJc w:val="left"/>
      <w:pPr>
        <w:ind w:left="49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EB17DA5"/>
    <w:multiLevelType w:val="hybridMultilevel"/>
    <w:tmpl w:val="000ACB7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6023683F"/>
    <w:multiLevelType w:val="hybridMultilevel"/>
    <w:tmpl w:val="F8DA8400"/>
    <w:lvl w:ilvl="0" w:tplc="041F000F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4">
    <w:nsid w:val="60612AFB"/>
    <w:multiLevelType w:val="hybridMultilevel"/>
    <w:tmpl w:val="4BD459E0"/>
    <w:lvl w:ilvl="0" w:tplc="464AEB9A">
      <w:start w:val="4"/>
      <w:numFmt w:val="lowerLetter"/>
      <w:lvlText w:val="%1.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1E01329"/>
    <w:multiLevelType w:val="hybridMultilevel"/>
    <w:tmpl w:val="A04AC16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B6A11D6"/>
    <w:multiLevelType w:val="hybridMultilevel"/>
    <w:tmpl w:val="90AEDEC8"/>
    <w:lvl w:ilvl="0" w:tplc="F13AC7AC">
      <w:start w:val="1"/>
      <w:numFmt w:val="upperLetter"/>
      <w:lvlText w:val="%1.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D007303"/>
    <w:multiLevelType w:val="hybridMultilevel"/>
    <w:tmpl w:val="7F86B3A6"/>
    <w:lvl w:ilvl="0" w:tplc="5298E222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cs="Times New Roman"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8">
    <w:nsid w:val="6D8D1901"/>
    <w:multiLevelType w:val="hybridMultilevel"/>
    <w:tmpl w:val="91D8A4E0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9">
    <w:nsid w:val="7728125D"/>
    <w:multiLevelType w:val="hybridMultilevel"/>
    <w:tmpl w:val="2AA2D0E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7610B6A"/>
    <w:multiLevelType w:val="hybridMultilevel"/>
    <w:tmpl w:val="7396DC1E"/>
    <w:lvl w:ilvl="0" w:tplc="041F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1">
    <w:nsid w:val="7FF07BEA"/>
    <w:multiLevelType w:val="hybridMultilevel"/>
    <w:tmpl w:val="09BCC7E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29"/>
  </w:num>
  <w:num w:numId="3">
    <w:abstractNumId w:val="18"/>
  </w:num>
  <w:num w:numId="4">
    <w:abstractNumId w:val="41"/>
  </w:num>
  <w:num w:numId="5">
    <w:abstractNumId w:val="35"/>
  </w:num>
  <w:num w:numId="6">
    <w:abstractNumId w:val="2"/>
  </w:num>
  <w:num w:numId="7">
    <w:abstractNumId w:val="21"/>
  </w:num>
  <w:num w:numId="8">
    <w:abstractNumId w:val="26"/>
  </w:num>
  <w:num w:numId="9">
    <w:abstractNumId w:val="27"/>
  </w:num>
  <w:num w:numId="10">
    <w:abstractNumId w:val="20"/>
  </w:num>
  <w:num w:numId="11">
    <w:abstractNumId w:val="32"/>
  </w:num>
  <w:num w:numId="12">
    <w:abstractNumId w:val="16"/>
  </w:num>
  <w:num w:numId="13">
    <w:abstractNumId w:val="9"/>
  </w:num>
  <w:num w:numId="14">
    <w:abstractNumId w:val="14"/>
  </w:num>
  <w:num w:numId="15">
    <w:abstractNumId w:val="19"/>
  </w:num>
  <w:num w:numId="16">
    <w:abstractNumId w:val="15"/>
  </w:num>
  <w:num w:numId="17">
    <w:abstractNumId w:val="30"/>
  </w:num>
  <w:num w:numId="18">
    <w:abstractNumId w:val="33"/>
  </w:num>
  <w:num w:numId="19">
    <w:abstractNumId w:val="24"/>
  </w:num>
  <w:num w:numId="20">
    <w:abstractNumId w:val="17"/>
  </w:num>
  <w:num w:numId="21">
    <w:abstractNumId w:val="28"/>
  </w:num>
  <w:num w:numId="22">
    <w:abstractNumId w:val="4"/>
  </w:num>
  <w:num w:numId="23">
    <w:abstractNumId w:val="5"/>
  </w:num>
  <w:num w:numId="24">
    <w:abstractNumId w:val="1"/>
  </w:num>
  <w:num w:numId="25">
    <w:abstractNumId w:val="23"/>
  </w:num>
  <w:num w:numId="26">
    <w:abstractNumId w:val="0"/>
  </w:num>
  <w:num w:numId="27">
    <w:abstractNumId w:val="8"/>
  </w:num>
  <w:num w:numId="28">
    <w:abstractNumId w:val="38"/>
  </w:num>
  <w:num w:numId="29">
    <w:abstractNumId w:val="40"/>
  </w:num>
  <w:num w:numId="30">
    <w:abstractNumId w:val="3"/>
  </w:num>
  <w:num w:numId="31">
    <w:abstractNumId w:val="31"/>
  </w:num>
  <w:num w:numId="32">
    <w:abstractNumId w:val="10"/>
  </w:num>
  <w:num w:numId="33">
    <w:abstractNumId w:val="13"/>
  </w:num>
  <w:num w:numId="34">
    <w:abstractNumId w:val="36"/>
  </w:num>
  <w:num w:numId="35">
    <w:abstractNumId w:val="11"/>
  </w:num>
  <w:num w:numId="36">
    <w:abstractNumId w:val="6"/>
  </w:num>
  <w:num w:numId="37">
    <w:abstractNumId w:val="34"/>
  </w:num>
  <w:num w:numId="38">
    <w:abstractNumId w:val="37"/>
  </w:num>
  <w:num w:numId="39">
    <w:abstractNumId w:val="39"/>
  </w:num>
  <w:num w:numId="40">
    <w:abstractNumId w:val="12"/>
  </w:num>
  <w:num w:numId="41">
    <w:abstractNumId w:val="22"/>
  </w:num>
  <w:num w:numId="42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embedSystemFonts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3726"/>
    <w:rsid w:val="00000661"/>
    <w:rsid w:val="00010DC3"/>
    <w:rsid w:val="00022706"/>
    <w:rsid w:val="00034B18"/>
    <w:rsid w:val="00043020"/>
    <w:rsid w:val="00043C82"/>
    <w:rsid w:val="000564CA"/>
    <w:rsid w:val="000710A2"/>
    <w:rsid w:val="00071E18"/>
    <w:rsid w:val="00085543"/>
    <w:rsid w:val="00087F21"/>
    <w:rsid w:val="000A075B"/>
    <w:rsid w:val="000A1B03"/>
    <w:rsid w:val="000B2167"/>
    <w:rsid w:val="000C7B08"/>
    <w:rsid w:val="000D0D80"/>
    <w:rsid w:val="000D5FEB"/>
    <w:rsid w:val="000E2B02"/>
    <w:rsid w:val="000E59A8"/>
    <w:rsid w:val="000F0A47"/>
    <w:rsid w:val="000F199D"/>
    <w:rsid w:val="00113243"/>
    <w:rsid w:val="00117E24"/>
    <w:rsid w:val="00130F66"/>
    <w:rsid w:val="001437E0"/>
    <w:rsid w:val="001519BE"/>
    <w:rsid w:val="0015283B"/>
    <w:rsid w:val="00157972"/>
    <w:rsid w:val="001626FF"/>
    <w:rsid w:val="00165852"/>
    <w:rsid w:val="001735C5"/>
    <w:rsid w:val="001877AB"/>
    <w:rsid w:val="001C1EB1"/>
    <w:rsid w:val="001C2D55"/>
    <w:rsid w:val="001C480F"/>
    <w:rsid w:val="001C6B31"/>
    <w:rsid w:val="001D44FB"/>
    <w:rsid w:val="001F1823"/>
    <w:rsid w:val="001F3726"/>
    <w:rsid w:val="001F6C44"/>
    <w:rsid w:val="00251644"/>
    <w:rsid w:val="00286F1A"/>
    <w:rsid w:val="00291169"/>
    <w:rsid w:val="00295BDB"/>
    <w:rsid w:val="002A34F1"/>
    <w:rsid w:val="002C0E6A"/>
    <w:rsid w:val="002C2DEA"/>
    <w:rsid w:val="002D6A5A"/>
    <w:rsid w:val="002D7AC3"/>
    <w:rsid w:val="002E2947"/>
    <w:rsid w:val="002E7547"/>
    <w:rsid w:val="002F1CC5"/>
    <w:rsid w:val="002F6935"/>
    <w:rsid w:val="00306AAF"/>
    <w:rsid w:val="003119FA"/>
    <w:rsid w:val="00325F83"/>
    <w:rsid w:val="0035035A"/>
    <w:rsid w:val="00355138"/>
    <w:rsid w:val="00372D6A"/>
    <w:rsid w:val="00390321"/>
    <w:rsid w:val="00394D93"/>
    <w:rsid w:val="003A002E"/>
    <w:rsid w:val="003C20C6"/>
    <w:rsid w:val="003C7B05"/>
    <w:rsid w:val="003D7EFE"/>
    <w:rsid w:val="003E139E"/>
    <w:rsid w:val="003F53A8"/>
    <w:rsid w:val="003F644D"/>
    <w:rsid w:val="003F7C3B"/>
    <w:rsid w:val="00400081"/>
    <w:rsid w:val="004036DA"/>
    <w:rsid w:val="00406174"/>
    <w:rsid w:val="0041343C"/>
    <w:rsid w:val="00415783"/>
    <w:rsid w:val="00425414"/>
    <w:rsid w:val="0043096B"/>
    <w:rsid w:val="00446FAC"/>
    <w:rsid w:val="00466F00"/>
    <w:rsid w:val="0048292F"/>
    <w:rsid w:val="00490BB6"/>
    <w:rsid w:val="00493D72"/>
    <w:rsid w:val="004B25F3"/>
    <w:rsid w:val="004B4CB5"/>
    <w:rsid w:val="004C5A79"/>
    <w:rsid w:val="004D261E"/>
    <w:rsid w:val="004D4FD9"/>
    <w:rsid w:val="004E391E"/>
    <w:rsid w:val="004E7A32"/>
    <w:rsid w:val="00502B9E"/>
    <w:rsid w:val="00554EB0"/>
    <w:rsid w:val="0057225D"/>
    <w:rsid w:val="005754A4"/>
    <w:rsid w:val="005804D6"/>
    <w:rsid w:val="00585EEA"/>
    <w:rsid w:val="005906FA"/>
    <w:rsid w:val="005977F6"/>
    <w:rsid w:val="00597A73"/>
    <w:rsid w:val="005B4684"/>
    <w:rsid w:val="005B5196"/>
    <w:rsid w:val="005C40A0"/>
    <w:rsid w:val="005D5BD1"/>
    <w:rsid w:val="005F33C9"/>
    <w:rsid w:val="0061576C"/>
    <w:rsid w:val="00622E22"/>
    <w:rsid w:val="00630986"/>
    <w:rsid w:val="00632358"/>
    <w:rsid w:val="006427EA"/>
    <w:rsid w:val="00644A63"/>
    <w:rsid w:val="00647663"/>
    <w:rsid w:val="00663600"/>
    <w:rsid w:val="00682577"/>
    <w:rsid w:val="00682B9F"/>
    <w:rsid w:val="00687CC9"/>
    <w:rsid w:val="00693BFA"/>
    <w:rsid w:val="006B1B5F"/>
    <w:rsid w:val="006B3D97"/>
    <w:rsid w:val="006C292A"/>
    <w:rsid w:val="006C2B1D"/>
    <w:rsid w:val="006D328B"/>
    <w:rsid w:val="006D57FC"/>
    <w:rsid w:val="006E2B86"/>
    <w:rsid w:val="006E2C6F"/>
    <w:rsid w:val="006E56C7"/>
    <w:rsid w:val="006F3A36"/>
    <w:rsid w:val="006F4B65"/>
    <w:rsid w:val="006F57D2"/>
    <w:rsid w:val="00720437"/>
    <w:rsid w:val="00740338"/>
    <w:rsid w:val="00741DF2"/>
    <w:rsid w:val="00743819"/>
    <w:rsid w:val="00745026"/>
    <w:rsid w:val="007667AD"/>
    <w:rsid w:val="00775365"/>
    <w:rsid w:val="00795B0B"/>
    <w:rsid w:val="007A6085"/>
    <w:rsid w:val="007B1321"/>
    <w:rsid w:val="007B1CE9"/>
    <w:rsid w:val="007B4D91"/>
    <w:rsid w:val="007B51BD"/>
    <w:rsid w:val="007C2D12"/>
    <w:rsid w:val="007C56EC"/>
    <w:rsid w:val="007D5CDB"/>
    <w:rsid w:val="007F585C"/>
    <w:rsid w:val="008077A0"/>
    <w:rsid w:val="0081358D"/>
    <w:rsid w:val="00814E63"/>
    <w:rsid w:val="00816E66"/>
    <w:rsid w:val="00820068"/>
    <w:rsid w:val="00833A5B"/>
    <w:rsid w:val="008442AB"/>
    <w:rsid w:val="00850A3E"/>
    <w:rsid w:val="00852657"/>
    <w:rsid w:val="00872121"/>
    <w:rsid w:val="008B6E0B"/>
    <w:rsid w:val="008C7888"/>
    <w:rsid w:val="008D4F00"/>
    <w:rsid w:val="008F2EDC"/>
    <w:rsid w:val="00900880"/>
    <w:rsid w:val="009112A9"/>
    <w:rsid w:val="00946128"/>
    <w:rsid w:val="009544AE"/>
    <w:rsid w:val="00955926"/>
    <w:rsid w:val="00963750"/>
    <w:rsid w:val="009771CF"/>
    <w:rsid w:val="009914FD"/>
    <w:rsid w:val="00992530"/>
    <w:rsid w:val="009A4229"/>
    <w:rsid w:val="009B1763"/>
    <w:rsid w:val="009C1FD0"/>
    <w:rsid w:val="009F725C"/>
    <w:rsid w:val="00A11353"/>
    <w:rsid w:val="00A17833"/>
    <w:rsid w:val="00A46760"/>
    <w:rsid w:val="00A512A2"/>
    <w:rsid w:val="00A61032"/>
    <w:rsid w:val="00A70E2C"/>
    <w:rsid w:val="00A838AA"/>
    <w:rsid w:val="00A90573"/>
    <w:rsid w:val="00A90834"/>
    <w:rsid w:val="00A90C9D"/>
    <w:rsid w:val="00A9336B"/>
    <w:rsid w:val="00AA0FEC"/>
    <w:rsid w:val="00AB1F36"/>
    <w:rsid w:val="00AC661A"/>
    <w:rsid w:val="00AE55C6"/>
    <w:rsid w:val="00AF2969"/>
    <w:rsid w:val="00AF76EC"/>
    <w:rsid w:val="00B02825"/>
    <w:rsid w:val="00B216D5"/>
    <w:rsid w:val="00B236EE"/>
    <w:rsid w:val="00B40022"/>
    <w:rsid w:val="00B60EB5"/>
    <w:rsid w:val="00B64305"/>
    <w:rsid w:val="00B719F4"/>
    <w:rsid w:val="00B76158"/>
    <w:rsid w:val="00B832F9"/>
    <w:rsid w:val="00B859C5"/>
    <w:rsid w:val="00B93CB8"/>
    <w:rsid w:val="00B97813"/>
    <w:rsid w:val="00B97F41"/>
    <w:rsid w:val="00BA3F6B"/>
    <w:rsid w:val="00BA63B9"/>
    <w:rsid w:val="00BB21CB"/>
    <w:rsid w:val="00BC2A7F"/>
    <w:rsid w:val="00BD2494"/>
    <w:rsid w:val="00BD413B"/>
    <w:rsid w:val="00BE18D3"/>
    <w:rsid w:val="00BF1A16"/>
    <w:rsid w:val="00C038E8"/>
    <w:rsid w:val="00C04899"/>
    <w:rsid w:val="00C16765"/>
    <w:rsid w:val="00C37081"/>
    <w:rsid w:val="00C4796A"/>
    <w:rsid w:val="00C85BED"/>
    <w:rsid w:val="00C9107F"/>
    <w:rsid w:val="00CA7A4A"/>
    <w:rsid w:val="00CB3FFC"/>
    <w:rsid w:val="00CB5EDD"/>
    <w:rsid w:val="00CB67E3"/>
    <w:rsid w:val="00CC1B9C"/>
    <w:rsid w:val="00CC3736"/>
    <w:rsid w:val="00CF3EEE"/>
    <w:rsid w:val="00CF50D0"/>
    <w:rsid w:val="00D053FB"/>
    <w:rsid w:val="00D36C54"/>
    <w:rsid w:val="00D41336"/>
    <w:rsid w:val="00D50D60"/>
    <w:rsid w:val="00D553C0"/>
    <w:rsid w:val="00DA4CD8"/>
    <w:rsid w:val="00DA5E17"/>
    <w:rsid w:val="00DA6735"/>
    <w:rsid w:val="00E20331"/>
    <w:rsid w:val="00E2502F"/>
    <w:rsid w:val="00E35EBE"/>
    <w:rsid w:val="00E60DB8"/>
    <w:rsid w:val="00E63CF8"/>
    <w:rsid w:val="00E7724D"/>
    <w:rsid w:val="00E77750"/>
    <w:rsid w:val="00E90808"/>
    <w:rsid w:val="00EA7985"/>
    <w:rsid w:val="00EC4DB2"/>
    <w:rsid w:val="00EF718C"/>
    <w:rsid w:val="00F22A0A"/>
    <w:rsid w:val="00F334E1"/>
    <w:rsid w:val="00F4523E"/>
    <w:rsid w:val="00F6352E"/>
    <w:rsid w:val="00F72CA2"/>
    <w:rsid w:val="00F8316C"/>
    <w:rsid w:val="00F84015"/>
    <w:rsid w:val="00F914DD"/>
    <w:rsid w:val="00FF08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032"/>
    <w:rPr>
      <w:rFonts w:ascii="Verdana" w:hAnsi="Verdana" w:cs="Tahoma"/>
      <w:color w:val="000000"/>
      <w:szCs w:val="1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C1FD0"/>
    <w:pPr>
      <w:keepNext/>
      <w:outlineLvl w:val="8"/>
    </w:pPr>
    <w:rPr>
      <w:b/>
      <w:bCs/>
      <w:sz w:val="18"/>
      <w:szCs w:val="1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uiPriority w:val="9"/>
    <w:semiHidden/>
    <w:rsid w:val="00C23C46"/>
    <w:rPr>
      <w:rFonts w:asciiTheme="majorHAnsi" w:eastAsiaTheme="majorEastAsia" w:hAnsiTheme="majorHAnsi" w:cstheme="majorBidi"/>
      <w:color w:val="000000"/>
    </w:rPr>
  </w:style>
  <w:style w:type="table" w:styleId="TableGrid">
    <w:name w:val="Table Grid"/>
    <w:basedOn w:val="TableNormal"/>
    <w:uiPriority w:val="99"/>
    <w:rsid w:val="00B0282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E35EBE"/>
    <w:pPr>
      <w:tabs>
        <w:tab w:val="center" w:pos="4536"/>
        <w:tab w:val="right" w:pos="9072"/>
      </w:tabs>
    </w:pPr>
    <w:rPr>
      <w:rFonts w:eastAsia="SimSun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C23C46"/>
    <w:rPr>
      <w:rFonts w:ascii="Verdana" w:hAnsi="Verdana" w:cs="Tahoma"/>
      <w:color w:val="000000"/>
      <w:szCs w:val="14"/>
    </w:rPr>
  </w:style>
  <w:style w:type="paragraph" w:styleId="Caption">
    <w:name w:val="caption"/>
    <w:basedOn w:val="Normal"/>
    <w:next w:val="Normal"/>
    <w:uiPriority w:val="99"/>
    <w:qFormat/>
    <w:rsid w:val="008C7888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15797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23C46"/>
    <w:rPr>
      <w:rFonts w:ascii="Verdana" w:hAnsi="Verdana" w:cs="Tahoma"/>
      <w:color w:val="000000"/>
      <w:szCs w:val="14"/>
    </w:rPr>
  </w:style>
  <w:style w:type="paragraph" w:styleId="BalloonText">
    <w:name w:val="Balloon Text"/>
    <w:basedOn w:val="Normal"/>
    <w:link w:val="BalloonTextChar"/>
    <w:uiPriority w:val="99"/>
    <w:rsid w:val="005B5196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5B5196"/>
    <w:rPr>
      <w:rFonts w:ascii="Tahoma" w:hAnsi="Tahoma" w:cs="Tahoma"/>
      <w:color w:val="000000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5B5196"/>
    <w:rPr>
      <w:rFonts w:cs="Times New Roman"/>
      <w:color w:val="808080"/>
    </w:rPr>
  </w:style>
  <w:style w:type="paragraph" w:styleId="ListParagraph">
    <w:name w:val="List Paragraph"/>
    <w:basedOn w:val="Normal"/>
    <w:uiPriority w:val="99"/>
    <w:qFormat/>
    <w:rsid w:val="005B5196"/>
    <w:pPr>
      <w:ind w:left="720"/>
      <w:contextualSpacing/>
    </w:pPr>
  </w:style>
  <w:style w:type="paragraph" w:customStyle="1" w:styleId="style2">
    <w:name w:val="style2"/>
    <w:basedOn w:val="Normal"/>
    <w:uiPriority w:val="99"/>
    <w:rsid w:val="00325F83"/>
    <w:pPr>
      <w:spacing w:before="100" w:beforeAutospacing="1" w:after="100" w:afterAutospacing="1"/>
    </w:pPr>
    <w:rPr>
      <w:rFonts w:ascii="Times New Roman" w:hAnsi="Times New Roman" w:cs="Times New Roman"/>
      <w:b/>
      <w:bCs/>
      <w:i/>
      <w:iCs/>
      <w:color w:val="660033"/>
      <w:sz w:val="48"/>
      <w:szCs w:val="48"/>
    </w:rPr>
  </w:style>
  <w:style w:type="character" w:styleId="Hyperlink">
    <w:name w:val="Hyperlink"/>
    <w:basedOn w:val="DefaultParagraphFont"/>
    <w:uiPriority w:val="99"/>
    <w:rsid w:val="00502B9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6978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78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w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yperlink" Target="http://www.sorubak.com/" TargetMode="Externa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2</Pages>
  <Words>376</Words>
  <Characters>2149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İki zar birlikte atılıyor</dc:title>
  <dc:subject/>
  <dc:creator>Çiğdem EKİCİ</dc:creator>
  <cp:keywords/>
  <dc:description/>
  <cp:lastModifiedBy>edanur</cp:lastModifiedBy>
  <cp:revision>9</cp:revision>
  <dcterms:created xsi:type="dcterms:W3CDTF">2009-11-02T16:45:00Z</dcterms:created>
  <dcterms:modified xsi:type="dcterms:W3CDTF">2011-02-07T17:41:00Z</dcterms:modified>
</cp:coreProperties>
</file>