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CA" w:rsidRDefault="006C77CA" w:rsidP="003B10BC">
      <w:pPr>
        <w:ind w:left="-851" w:right="-426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3.1pt;margin-top:1.65pt;width:550.5pt;height:149.25pt;z-index:251658240">
            <v:textbox>
              <w:txbxContent>
                <w:p w:rsidR="006C77CA" w:rsidRDefault="006C77CA">
                  <w:r>
                    <w:t xml:space="preserve">  </w:t>
                  </w:r>
                  <w:r w:rsidRPr="00E26B1B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8" type="#_x0000_t75" style="width:96.75pt;height:78.75pt;visibility:visible">
                        <v:imagedata r:id="rId5" o:title=""/>
                      </v:shape>
                    </w:pict>
                  </w:r>
                  <w:r>
                    <w:t xml:space="preserve">                             </w:t>
                  </w:r>
                  <w:r w:rsidRPr="00E26B1B">
                    <w:rPr>
                      <w:noProof/>
                      <w:lang w:eastAsia="tr-TR"/>
                    </w:rPr>
                    <w:pict>
                      <v:shape id="_x0000_i1029" type="#_x0000_t75" style="width:141.75pt;height:87pt;visibility:visible">
                        <v:imagedata r:id="rId6" o:title=""/>
                      </v:shape>
                    </w:pict>
                  </w:r>
                  <w:r>
                    <w:t xml:space="preserve">                               </w:t>
                  </w:r>
                  <w:r w:rsidRPr="00E26B1B">
                    <w:rPr>
                      <w:noProof/>
                      <w:lang w:eastAsia="tr-TR"/>
                    </w:rPr>
                    <w:pict>
                      <v:shape id="Resim 2" o:spid="_x0000_i1030" type="#_x0000_t75" style="width:105pt;height:78pt;visibility:visible">
                        <v:imagedata r:id="rId7" o:title=""/>
                      </v:shape>
                    </w:pict>
                  </w:r>
                </w:p>
                <w:p w:rsidR="006C77CA" w:rsidRPr="00FE3891" w:rsidRDefault="006C77CA" w:rsidP="001D260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</w:t>
                  </w:r>
                  <w:r w:rsidRPr="00FE3891">
                    <w:rPr>
                      <w:b/>
                    </w:rPr>
                    <w:t xml:space="preserve">Adı   Soyadı:          </w:t>
                  </w:r>
                  <w:r>
                    <w:rPr>
                      <w:b/>
                    </w:rPr>
                    <w:t xml:space="preserve">         </w:t>
                  </w:r>
                  <w:r w:rsidRPr="00FE3891">
                    <w:rPr>
                      <w:b/>
                    </w:rPr>
                    <w:t xml:space="preserve">MAREŞAL FEVZİ ÇAKMAK İLKÖĞRETİM OKULU 2010- 2011 EĞİTİM ÖĞRETİM YILI       </w:t>
                  </w:r>
                </w:p>
                <w:p w:rsidR="006C77CA" w:rsidRDefault="006C77CA" w:rsidP="006A5BF8">
                  <w:pPr>
                    <w:spacing w:line="240" w:lineRule="auto"/>
                    <w:jc w:val="center"/>
                  </w:pPr>
                  <w:r>
                    <w:rPr>
                      <w:b/>
                    </w:rPr>
                    <w:t xml:space="preserve">   </w:t>
                  </w:r>
                  <w:r w:rsidRPr="00FE3891">
                    <w:rPr>
                      <w:b/>
                    </w:rPr>
                    <w:t xml:space="preserve">Sınıfı :                                               </w:t>
                  </w:r>
                  <w:r>
                    <w:rPr>
                      <w:b/>
                    </w:rPr>
                    <w:t xml:space="preserve">  </w:t>
                  </w:r>
                  <w:r w:rsidRPr="00FE3891">
                    <w:rPr>
                      <w:b/>
                    </w:rPr>
                    <w:t>7.SINIFLAR MATEMATİK DERSİ   1.DÖNEM 3.SINAVI</w:t>
                  </w:r>
                  <w:r>
                    <w:t xml:space="preserve">                   </w:t>
                  </w:r>
                  <w:r w:rsidRPr="00492016">
                    <w:rPr>
                      <w:color w:val="FFFFFF"/>
                    </w:rPr>
                    <w:t xml:space="preserve">HHHHHHHHH  </w:t>
                  </w:r>
                  <w:r>
                    <w:t xml:space="preserve">                                           </w:t>
                  </w:r>
                </w:p>
                <w:p w:rsidR="006C77CA" w:rsidRDefault="006C77CA" w:rsidP="003B10BC">
                  <w:pPr>
                    <w:jc w:val="center"/>
                  </w:pPr>
                </w:p>
                <w:p w:rsidR="006C77CA" w:rsidRDefault="006C77CA" w:rsidP="003B10BC">
                  <w:pPr>
                    <w:jc w:val="center"/>
                  </w:pPr>
                </w:p>
                <w:p w:rsidR="006C77CA" w:rsidRDefault="006C77CA">
                  <w:r>
                    <w:t xml:space="preserve">   </w:t>
                  </w:r>
                </w:p>
                <w:p w:rsidR="006C77CA" w:rsidRDefault="006C77CA"/>
                <w:p w:rsidR="006C77CA" w:rsidRDefault="006C77CA"/>
                <w:p w:rsidR="006C77CA" w:rsidRDefault="006C77CA">
                  <w:r>
                    <w:t xml:space="preserve">                 </w:t>
                  </w:r>
                </w:p>
              </w:txbxContent>
            </v:textbox>
          </v:shape>
        </w:pict>
      </w:r>
      <w:r>
        <w:t>1</w:t>
      </w:r>
    </w:p>
    <w:p w:rsidR="006C77CA" w:rsidRPr="00081E08" w:rsidRDefault="006C77CA" w:rsidP="00081E08"/>
    <w:p w:rsidR="006C77CA" w:rsidRPr="00081E08" w:rsidRDefault="006C77CA" w:rsidP="00081E08"/>
    <w:p w:rsidR="006C77CA" w:rsidRPr="00081E08" w:rsidRDefault="006C77CA" w:rsidP="00081E08"/>
    <w:p w:rsidR="006C77CA" w:rsidRPr="00081E08" w:rsidRDefault="006C77CA" w:rsidP="00081E08"/>
    <w:p w:rsidR="006C77CA" w:rsidRDefault="006C77CA" w:rsidP="00081E08"/>
    <w:p w:rsidR="006C77CA" w:rsidRDefault="006C77CA" w:rsidP="00081E08">
      <w:pPr>
        <w:pStyle w:val="ListParagraph"/>
        <w:numPr>
          <w:ilvl w:val="0"/>
          <w:numId w:val="1"/>
        </w:numPr>
      </w:pPr>
      <w:r w:rsidRPr="000C0286">
        <w:rPr>
          <w:b/>
        </w:rPr>
        <w:t>Aşağıdaki boşlukları uygun kelimelerle doldurunuz</w:t>
      </w:r>
      <w:r>
        <w:t>. (12 PUAN)</w:t>
      </w:r>
    </w:p>
    <w:p w:rsidR="006C77CA" w:rsidRDefault="006C77CA" w:rsidP="00081E08">
      <w:pPr>
        <w:pStyle w:val="ListParagraph"/>
        <w:numPr>
          <w:ilvl w:val="0"/>
          <w:numId w:val="3"/>
        </w:numPr>
      </w:pPr>
      <w:r>
        <w:t>Merkez ile bir doğru parçasını birleştiren doğru parçasına …………………………… denir.</w:t>
      </w:r>
    </w:p>
    <w:p w:rsidR="006C77CA" w:rsidRDefault="006C77CA" w:rsidP="00081E08">
      <w:pPr>
        <w:pStyle w:val="ListParagraph"/>
        <w:numPr>
          <w:ilvl w:val="0"/>
          <w:numId w:val="3"/>
        </w:numPr>
      </w:pPr>
      <w:r>
        <w:t>Bir kesenin çember içinde kalan parçasına ………………………………….. denir.</w:t>
      </w:r>
    </w:p>
    <w:p w:rsidR="006C77CA" w:rsidRDefault="006C77CA" w:rsidP="00081E08">
      <w:pPr>
        <w:pStyle w:val="ListParagraph"/>
        <w:numPr>
          <w:ilvl w:val="0"/>
          <w:numId w:val="3"/>
        </w:numPr>
      </w:pPr>
      <w:r>
        <w:t>Merkezden geçen kirişe …………………….  denir.</w:t>
      </w:r>
    </w:p>
    <w:p w:rsidR="006C77CA" w:rsidRDefault="006C77CA" w:rsidP="00081E08">
      <w:pPr>
        <w:pStyle w:val="ListParagraph"/>
        <w:numPr>
          <w:ilvl w:val="0"/>
          <w:numId w:val="3"/>
        </w:numPr>
      </w:pPr>
      <w:r>
        <w:t>Bir doğru ile bir çember bir noktada kesişiyorsa  ……………………………….. denir.</w:t>
      </w:r>
    </w:p>
    <w:p w:rsidR="006C77CA" w:rsidRDefault="006C77CA" w:rsidP="00081E08">
      <w:pPr>
        <w:pStyle w:val="ListParagraph"/>
        <w:numPr>
          <w:ilvl w:val="0"/>
          <w:numId w:val="3"/>
        </w:numPr>
      </w:pPr>
      <w:r>
        <w:t>Sabit bir noktadan eşit uzaklıktaki noktalar kümesine ……………….   denir.</w:t>
      </w:r>
    </w:p>
    <w:p w:rsidR="006C77CA" w:rsidRDefault="006C77CA" w:rsidP="00081E08">
      <w:pPr>
        <w:pStyle w:val="ListParagraph"/>
        <w:numPr>
          <w:ilvl w:val="0"/>
          <w:numId w:val="3"/>
        </w:numPr>
      </w:pPr>
      <w:r>
        <w:t>Çemberin iki noktası arasında kalan parçaya ………………………… denir.</w:t>
      </w:r>
    </w:p>
    <w:tbl>
      <w:tblPr>
        <w:tblW w:w="10080" w:type="dxa"/>
        <w:tblInd w:w="-192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080"/>
      </w:tblGrid>
      <w:tr w:rsidR="006C77CA" w:rsidRPr="00492016" w:rsidTr="00A80195">
        <w:trPr>
          <w:trHeight w:val="100"/>
        </w:trPr>
        <w:tc>
          <w:tcPr>
            <w:tcW w:w="10080" w:type="dxa"/>
            <w:tcBorders>
              <w:top w:val="single" w:sz="4" w:space="0" w:color="auto"/>
              <w:bottom w:val="single" w:sz="4" w:space="0" w:color="auto"/>
            </w:tcBorders>
          </w:tcPr>
          <w:p w:rsidR="006C77CA" w:rsidRPr="00492016" w:rsidRDefault="006C77CA" w:rsidP="00081E08">
            <w:pPr>
              <w:pStyle w:val="ListParagraph"/>
              <w:ind w:left="0"/>
            </w:pPr>
          </w:p>
          <w:p w:rsidR="006C77CA" w:rsidRPr="00492016" w:rsidRDefault="006C77CA" w:rsidP="00081E08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492016">
              <w:rPr>
                <w:b/>
              </w:rPr>
              <w:t>Aşağıda verilen cümlelerin karşısına hangi çeşit orantı olduklarını yazınız. (10 PUAN)</w:t>
            </w:r>
          </w:p>
          <w:p w:rsidR="006C77CA" w:rsidRPr="00492016" w:rsidRDefault="006C77CA" w:rsidP="00081E08">
            <w:pPr>
              <w:pStyle w:val="ListParagraph"/>
              <w:numPr>
                <w:ilvl w:val="0"/>
                <w:numId w:val="4"/>
              </w:numPr>
            </w:pPr>
            <w:r w:rsidRPr="00492016">
              <w:t>Duvarın yüksekliği ile tuğla sayısı    …………………………………</w:t>
            </w:r>
          </w:p>
          <w:p w:rsidR="006C77CA" w:rsidRPr="00492016" w:rsidRDefault="006C77CA" w:rsidP="00081E08">
            <w:pPr>
              <w:pStyle w:val="ListParagraph"/>
              <w:numPr>
                <w:ilvl w:val="0"/>
                <w:numId w:val="4"/>
              </w:numPr>
            </w:pPr>
            <w:r w:rsidRPr="00492016">
              <w:t>Koltuk sayısı ile otobüsteki yolcu sayısı ………………………………………</w:t>
            </w:r>
          </w:p>
          <w:p w:rsidR="006C77CA" w:rsidRPr="00492016" w:rsidRDefault="006C77CA" w:rsidP="00081E08">
            <w:pPr>
              <w:pStyle w:val="ListParagraph"/>
              <w:numPr>
                <w:ilvl w:val="0"/>
                <w:numId w:val="4"/>
              </w:numPr>
            </w:pPr>
            <w:r w:rsidRPr="00492016">
              <w:t>Musluk sayısı ile havuzun dolma süresi  ………………………………</w:t>
            </w:r>
          </w:p>
          <w:p w:rsidR="006C77CA" w:rsidRPr="00492016" w:rsidRDefault="006C77CA" w:rsidP="00081E08">
            <w:pPr>
              <w:pStyle w:val="ListParagraph"/>
              <w:numPr>
                <w:ilvl w:val="0"/>
                <w:numId w:val="4"/>
              </w:numPr>
            </w:pPr>
            <w:r w:rsidRPr="00492016">
              <w:t xml:space="preserve"> İşçi sayısı ile işin yapılma miktarı  …………………………………….</w:t>
            </w:r>
          </w:p>
          <w:p w:rsidR="006C77CA" w:rsidRPr="00492016" w:rsidRDefault="006C77CA" w:rsidP="00081E08">
            <w:pPr>
              <w:pStyle w:val="ListParagraph"/>
              <w:numPr>
                <w:ilvl w:val="0"/>
                <w:numId w:val="4"/>
              </w:numPr>
            </w:pPr>
            <w:r w:rsidRPr="00492016">
              <w:t>İşçi sayısı ile işin yapılma süresi …………………………………………</w:t>
            </w:r>
          </w:p>
        </w:tc>
      </w:tr>
    </w:tbl>
    <w:p w:rsidR="006C77CA" w:rsidRDefault="006C77CA" w:rsidP="00081E08">
      <w:pPr>
        <w:pStyle w:val="ListParagraph"/>
        <w:ind w:left="-284"/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3"/>
        <w:gridCol w:w="4819"/>
      </w:tblGrid>
      <w:tr w:rsidR="006C77CA" w:rsidRPr="00492016" w:rsidTr="00492016">
        <w:tc>
          <w:tcPr>
            <w:tcW w:w="4963" w:type="dxa"/>
          </w:tcPr>
          <w:p w:rsidR="006C77CA" w:rsidRPr="00492016" w:rsidRDefault="006C77CA" w:rsidP="0049201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492016">
              <w:rPr>
                <w:b/>
              </w:rPr>
              <w:t>Aşağıdaki orantılarda bilinmeyenleri bulunuz</w:t>
            </w:r>
            <w:r w:rsidRPr="00492016">
              <w:t>.</w:t>
            </w:r>
          </w:p>
          <w:p w:rsidR="006C77CA" w:rsidRPr="00492016" w:rsidRDefault="006C77CA" w:rsidP="00492016">
            <w:pPr>
              <w:pStyle w:val="ListParagraph"/>
              <w:spacing w:after="0" w:line="240" w:lineRule="auto"/>
              <w:ind w:left="360"/>
            </w:pPr>
            <w:r w:rsidRPr="00492016">
              <w:t>(9 PUAN)</w:t>
            </w:r>
          </w:p>
          <w:p w:rsidR="006C77CA" w:rsidRPr="00492016" w:rsidRDefault="006C77CA" w:rsidP="00492016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</w:p>
          <w:p w:rsidR="006C77CA" w:rsidRPr="00492016" w:rsidRDefault="006C77CA" w:rsidP="00492016">
            <w:pPr>
              <w:pStyle w:val="ListParagraph"/>
              <w:spacing w:after="0" w:line="240" w:lineRule="auto"/>
            </w:pPr>
            <w:r w:rsidRPr="00492016">
              <w:rPr>
                <w:noProof/>
                <w:lang w:eastAsia="tr-TR"/>
              </w:rPr>
              <w:pict>
                <v:shape id="_x0000_i1031" type="#_x0000_t75" style="width:68.25pt;height:23.25pt;visibility:visible">
                  <v:imagedata r:id="rId8" o:title=""/>
                </v:shape>
              </w:pict>
            </w:r>
            <w:r w:rsidRPr="00492016">
              <w:t xml:space="preserve"> </w:t>
            </w:r>
          </w:p>
          <w:p w:rsidR="006C77CA" w:rsidRPr="00492016" w:rsidRDefault="006C77CA" w:rsidP="00492016">
            <w:pPr>
              <w:pStyle w:val="ListParagraph"/>
              <w:spacing w:after="0" w:line="240" w:lineRule="auto"/>
            </w:pPr>
          </w:p>
          <w:p w:rsidR="006C77CA" w:rsidRPr="00492016" w:rsidRDefault="006C77CA" w:rsidP="00492016">
            <w:pPr>
              <w:spacing w:after="0" w:line="240" w:lineRule="auto"/>
            </w:pPr>
            <w:r w:rsidRPr="00492016">
              <w:t xml:space="preserve">    </w:t>
            </w:r>
          </w:p>
          <w:p w:rsidR="006C77CA" w:rsidRPr="00492016" w:rsidRDefault="006C77CA" w:rsidP="00492016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492016">
              <w:t xml:space="preserve"> </w:t>
            </w:r>
            <w:r w:rsidRPr="00492016">
              <w:rPr>
                <w:noProof/>
                <w:lang w:eastAsia="tr-TR"/>
              </w:rPr>
              <w:pict>
                <v:shape id="Resim 4" o:spid="_x0000_i1032" type="#_x0000_t75" style="width:66pt;height:27pt;visibility:visible">
                  <v:imagedata r:id="rId9" o:title=""/>
                </v:shape>
              </w:pict>
            </w:r>
          </w:p>
          <w:p w:rsidR="006C77CA" w:rsidRPr="00492016" w:rsidRDefault="006C77CA" w:rsidP="00492016">
            <w:pPr>
              <w:spacing w:after="0" w:line="240" w:lineRule="auto"/>
            </w:pPr>
          </w:p>
          <w:p w:rsidR="006C77CA" w:rsidRPr="00492016" w:rsidRDefault="006C77CA" w:rsidP="00492016">
            <w:pPr>
              <w:spacing w:after="0" w:line="240" w:lineRule="auto"/>
            </w:pPr>
            <w:r w:rsidRPr="00492016">
              <w:t xml:space="preserve">       c)     </w:t>
            </w:r>
          </w:p>
          <w:p w:rsidR="006C77CA" w:rsidRPr="00492016" w:rsidRDefault="006C77CA" w:rsidP="00492016">
            <w:pPr>
              <w:spacing w:after="0" w:line="240" w:lineRule="auto"/>
            </w:pPr>
            <w:r w:rsidRPr="00492016">
              <w:t xml:space="preserve">              </w:t>
            </w:r>
            <w:r w:rsidRPr="00492016">
              <w:rPr>
                <w:noProof/>
                <w:lang w:eastAsia="tr-TR"/>
              </w:rPr>
              <w:pict>
                <v:shape id="Resim 7" o:spid="_x0000_i1033" type="#_x0000_t75" style="width:1in;height:24pt;visibility:visible">
                  <v:imagedata r:id="rId10" o:title=""/>
                </v:shape>
              </w:pict>
            </w:r>
          </w:p>
          <w:p w:rsidR="006C77CA" w:rsidRPr="00492016" w:rsidRDefault="006C77CA" w:rsidP="00492016">
            <w:pPr>
              <w:pStyle w:val="ListParagraph"/>
              <w:spacing w:after="0" w:line="240" w:lineRule="auto"/>
              <w:ind w:left="0"/>
            </w:pPr>
          </w:p>
          <w:p w:rsidR="006C77CA" w:rsidRPr="00492016" w:rsidRDefault="006C77CA" w:rsidP="00492016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4819" w:type="dxa"/>
          </w:tcPr>
          <w:p w:rsidR="006C77CA" w:rsidRPr="00492016" w:rsidRDefault="006C77CA" w:rsidP="0049201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 w:rsidRPr="00492016">
              <w:rPr>
                <w:b/>
              </w:rPr>
              <w:t>Aşağıdaki şekle göre verilenlerin isimlerini yazınız.(8 PUAN)</w:t>
            </w:r>
          </w:p>
          <w:p w:rsidR="006C77CA" w:rsidRPr="00492016" w:rsidRDefault="006C77CA" w:rsidP="00492016">
            <w:pPr>
              <w:pStyle w:val="ListParagraph"/>
              <w:spacing w:after="0" w:line="240" w:lineRule="auto"/>
              <w:ind w:left="360"/>
            </w:pPr>
            <w:r w:rsidRPr="00492016">
              <w:rPr>
                <w:noProof/>
                <w:lang w:eastAsia="tr-TR"/>
              </w:rPr>
              <w:pict>
                <v:shape id="Resim 10" o:spid="_x0000_i1034" type="#_x0000_t75" style="width:117.75pt;height:1in;visibility:visible">
                  <v:imagedata r:id="rId11" o:title=""/>
                </v:shape>
              </w:pict>
            </w:r>
          </w:p>
          <w:p w:rsidR="006C77CA" w:rsidRPr="00492016" w:rsidRDefault="006C77CA" w:rsidP="00492016">
            <w:pPr>
              <w:pStyle w:val="ListParagraph"/>
              <w:spacing w:after="0" w:line="240" w:lineRule="auto"/>
              <w:ind w:left="360"/>
            </w:pPr>
          </w:p>
          <w:p w:rsidR="006C77CA" w:rsidRPr="00492016" w:rsidRDefault="006C77CA" w:rsidP="00492016">
            <w:pPr>
              <w:pStyle w:val="ListParagraph"/>
              <w:spacing w:after="0" w:line="240" w:lineRule="auto"/>
              <w:ind w:left="360"/>
            </w:pPr>
            <w:r w:rsidRPr="00492016">
              <w:rPr>
                <w:noProof/>
                <w:lang w:eastAsia="tr-TR"/>
              </w:rPr>
              <w:pict>
                <v:shape id="Resim 13" o:spid="_x0000_i1035" type="#_x0000_t75" style="width:174pt;height:66pt;visibility:visible">
                  <v:imagedata r:id="rId12" o:title=""/>
                </v:shape>
              </w:pict>
            </w:r>
          </w:p>
        </w:tc>
      </w:tr>
      <w:tr w:rsidR="006C77CA" w:rsidRPr="00492016" w:rsidTr="00492016">
        <w:tc>
          <w:tcPr>
            <w:tcW w:w="4963" w:type="dxa"/>
          </w:tcPr>
          <w:p w:rsidR="006C77CA" w:rsidRPr="00492016" w:rsidRDefault="006C77CA" w:rsidP="00492016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27" o:spid="_x0000_s1027" type="#_x0000_t75" style="position:absolute;margin-left:15.2pt;margin-top:12.45pt;width:197.25pt;height:59.25pt;z-index:-251657216;visibility:visible;mso-position-horizontal-relative:text;mso-position-vertical-relative:text">
                  <v:imagedata r:id="rId13" o:title=""/>
                </v:shape>
              </w:pict>
            </w:r>
            <w:r w:rsidRPr="00492016">
              <w:t>5)(8 PUAN)</w:t>
            </w:r>
          </w:p>
          <w:p w:rsidR="006C77CA" w:rsidRPr="00492016" w:rsidRDefault="006C77CA" w:rsidP="00492016">
            <w:pPr>
              <w:spacing w:after="0" w:line="240" w:lineRule="auto"/>
            </w:pPr>
          </w:p>
          <w:p w:rsidR="006C77CA" w:rsidRPr="00492016" w:rsidRDefault="006C77CA" w:rsidP="00492016">
            <w:pPr>
              <w:spacing w:after="0" w:line="240" w:lineRule="auto"/>
            </w:pPr>
          </w:p>
          <w:p w:rsidR="006C77CA" w:rsidRPr="00492016" w:rsidRDefault="006C77CA" w:rsidP="00492016">
            <w:pPr>
              <w:spacing w:after="0" w:line="240" w:lineRule="auto"/>
            </w:pPr>
          </w:p>
          <w:p w:rsidR="006C77CA" w:rsidRPr="00492016" w:rsidRDefault="006C77CA" w:rsidP="00492016">
            <w:pPr>
              <w:spacing w:after="0" w:line="240" w:lineRule="auto"/>
            </w:pPr>
          </w:p>
          <w:p w:rsidR="006C77CA" w:rsidRPr="00492016" w:rsidRDefault="006C77CA" w:rsidP="00492016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31" o:spid="_x0000_s1028" type="#_x0000_t75" style="position:absolute;margin-left:10.7pt;margin-top:4.55pt;width:202.5pt;height:30.75pt;z-index:-251656192;visibility:visible">
                  <v:imagedata r:id="rId14" o:title=""/>
                </v:shape>
              </w:pict>
            </w:r>
          </w:p>
          <w:p w:rsidR="006C77CA" w:rsidRPr="00492016" w:rsidRDefault="006C77CA" w:rsidP="00492016">
            <w:pPr>
              <w:spacing w:after="0" w:line="240" w:lineRule="auto"/>
            </w:pPr>
          </w:p>
          <w:p w:rsidR="006C77CA" w:rsidRPr="00492016" w:rsidRDefault="006C77CA" w:rsidP="00492016">
            <w:pPr>
              <w:spacing w:after="0" w:line="240" w:lineRule="auto"/>
            </w:pPr>
          </w:p>
          <w:p w:rsidR="006C77CA" w:rsidRPr="00492016" w:rsidRDefault="006C77CA" w:rsidP="00492016">
            <w:pPr>
              <w:spacing w:after="0" w:line="240" w:lineRule="auto"/>
            </w:pPr>
          </w:p>
          <w:p w:rsidR="006C77CA" w:rsidRPr="00492016" w:rsidRDefault="006C77CA" w:rsidP="00492016">
            <w:pPr>
              <w:spacing w:after="0" w:line="240" w:lineRule="auto"/>
            </w:pPr>
          </w:p>
          <w:p w:rsidR="006C77CA" w:rsidRPr="00492016" w:rsidRDefault="006C77CA" w:rsidP="00492016">
            <w:pPr>
              <w:spacing w:after="0" w:line="240" w:lineRule="auto"/>
            </w:pPr>
          </w:p>
          <w:p w:rsidR="006C77CA" w:rsidRPr="00492016" w:rsidRDefault="006C77CA" w:rsidP="00492016">
            <w:pPr>
              <w:spacing w:after="0" w:line="240" w:lineRule="auto"/>
            </w:pPr>
          </w:p>
        </w:tc>
        <w:tc>
          <w:tcPr>
            <w:tcW w:w="4819" w:type="dxa"/>
          </w:tcPr>
          <w:p w:rsidR="006C77CA" w:rsidRPr="00492016" w:rsidRDefault="006C77CA" w:rsidP="00492016">
            <w:pPr>
              <w:spacing w:after="0" w:line="240" w:lineRule="auto"/>
              <w:rPr>
                <w:b/>
              </w:rPr>
            </w:pPr>
            <w:r w:rsidRPr="00492016">
              <w:rPr>
                <w:b/>
              </w:rPr>
              <w:t>6)Aşağıdaki işlemlerin sonuçlarını bulunuz.(10 PUAN)</w:t>
            </w:r>
          </w:p>
          <w:p w:rsidR="006C77CA" w:rsidRPr="00492016" w:rsidRDefault="006C77CA" w:rsidP="00492016">
            <w:pPr>
              <w:pStyle w:val="ListParagraph"/>
              <w:spacing w:after="0" w:line="240" w:lineRule="auto"/>
            </w:pPr>
          </w:p>
          <w:p w:rsidR="006C77CA" w:rsidRPr="00492016" w:rsidRDefault="006C77CA" w:rsidP="00492016">
            <w:pPr>
              <w:pStyle w:val="ListParagraph"/>
              <w:spacing w:after="0" w:line="240" w:lineRule="auto"/>
            </w:pPr>
            <w:r w:rsidRPr="00492016">
              <w:rPr>
                <w:rFonts w:eastAsia="Times New Roman"/>
                <w:position w:val="-10"/>
              </w:rPr>
              <w:object w:dxaOrig="1040" w:dyaOrig="320">
                <v:shape id="_x0000_i1036" type="#_x0000_t75" style="width:60pt;height:18.75pt" o:ole="">
                  <v:imagedata r:id="rId15" o:title=""/>
                </v:shape>
                <o:OLEObject Type="Embed" ProgID="Equation.DSMT4" ShapeID="_x0000_i1036" DrawAspect="Content" ObjectID="_1356373220" r:id="rId16"/>
              </w:object>
            </w:r>
          </w:p>
          <w:p w:rsidR="006C77CA" w:rsidRPr="00492016" w:rsidRDefault="006C77CA" w:rsidP="00492016">
            <w:pPr>
              <w:pStyle w:val="ListParagraph"/>
              <w:spacing w:after="0" w:line="240" w:lineRule="auto"/>
            </w:pPr>
            <w:r w:rsidRPr="00492016">
              <w:rPr>
                <w:rFonts w:eastAsia="Times New Roman"/>
                <w:position w:val="-10"/>
              </w:rPr>
              <w:object w:dxaOrig="1300" w:dyaOrig="320">
                <v:shape id="_x0000_i1037" type="#_x0000_t75" style="width:75.75pt;height:18.75pt" o:ole="">
                  <v:imagedata r:id="rId17" o:title=""/>
                </v:shape>
                <o:OLEObject Type="Embed" ProgID="Equation.DSMT4" ShapeID="_x0000_i1037" DrawAspect="Content" ObjectID="_1356373221" r:id="rId18"/>
              </w:object>
            </w:r>
          </w:p>
          <w:p w:rsidR="006C77CA" w:rsidRPr="00492016" w:rsidRDefault="006C77CA" w:rsidP="00492016">
            <w:pPr>
              <w:pStyle w:val="ListParagraph"/>
              <w:spacing w:after="0" w:line="240" w:lineRule="auto"/>
            </w:pPr>
            <w:r w:rsidRPr="00492016">
              <w:rPr>
                <w:rFonts w:eastAsia="Times New Roman"/>
                <w:position w:val="-10"/>
              </w:rPr>
              <w:object w:dxaOrig="999" w:dyaOrig="320">
                <v:shape id="_x0000_i1038" type="#_x0000_t75" style="width:50.25pt;height:15.75pt" o:ole="">
                  <v:imagedata r:id="rId19" o:title=""/>
                </v:shape>
                <o:OLEObject Type="Embed" ProgID="Equation.DSMT4" ShapeID="_x0000_i1038" DrawAspect="Content" ObjectID="_1356373222" r:id="rId20"/>
              </w:object>
            </w:r>
          </w:p>
          <w:p w:rsidR="006C77CA" w:rsidRPr="00492016" w:rsidRDefault="006C77CA" w:rsidP="00492016">
            <w:pPr>
              <w:pStyle w:val="ListParagraph"/>
              <w:spacing w:after="0" w:line="240" w:lineRule="auto"/>
            </w:pPr>
          </w:p>
          <w:p w:rsidR="006C77CA" w:rsidRPr="00492016" w:rsidRDefault="006C77CA" w:rsidP="00492016">
            <w:pPr>
              <w:pStyle w:val="ListParagraph"/>
              <w:spacing w:after="0" w:line="240" w:lineRule="auto"/>
            </w:pPr>
            <w:r w:rsidRPr="00492016">
              <w:rPr>
                <w:rFonts w:eastAsia="Times New Roman"/>
                <w:position w:val="-10"/>
              </w:rPr>
              <w:object w:dxaOrig="1719" w:dyaOrig="320">
                <v:shape id="_x0000_i1039" type="#_x0000_t75" style="width:86.25pt;height:15.75pt" o:ole="">
                  <v:imagedata r:id="rId21" o:title=""/>
                </v:shape>
                <o:OLEObject Type="Embed" ProgID="Equation.DSMT4" ShapeID="_x0000_i1039" DrawAspect="Content" ObjectID="_1356373223" r:id="rId22"/>
              </w:object>
            </w:r>
          </w:p>
          <w:p w:rsidR="006C77CA" w:rsidRPr="00492016" w:rsidRDefault="006C77CA" w:rsidP="00492016">
            <w:pPr>
              <w:pStyle w:val="ListParagraph"/>
              <w:spacing w:after="0" w:line="240" w:lineRule="auto"/>
            </w:pPr>
          </w:p>
          <w:p w:rsidR="006C77CA" w:rsidRPr="00492016" w:rsidRDefault="006C77CA" w:rsidP="00492016">
            <w:pPr>
              <w:pStyle w:val="ListParagraph"/>
              <w:spacing w:after="0" w:line="240" w:lineRule="auto"/>
              <w:rPr>
                <w:position w:val="-10"/>
              </w:rPr>
            </w:pPr>
            <w:r w:rsidRPr="00492016">
              <w:rPr>
                <w:rFonts w:eastAsia="Times New Roman"/>
                <w:position w:val="-10"/>
              </w:rPr>
              <w:object w:dxaOrig="1359" w:dyaOrig="320">
                <v:shape id="_x0000_i1040" type="#_x0000_t75" style="width:78pt;height:18.75pt" o:ole="">
                  <v:imagedata r:id="rId23" o:title=""/>
                </v:shape>
                <o:OLEObject Type="Embed" ProgID="Equation.DSMT4" ShapeID="_x0000_i1040" DrawAspect="Content" ObjectID="_1356373224" r:id="rId24"/>
              </w:object>
            </w:r>
          </w:p>
          <w:p w:rsidR="006C77CA" w:rsidRPr="00492016" w:rsidRDefault="006C77CA" w:rsidP="00492016">
            <w:pPr>
              <w:pStyle w:val="ListParagraph"/>
              <w:spacing w:after="0" w:line="240" w:lineRule="auto"/>
            </w:pPr>
          </w:p>
        </w:tc>
      </w:tr>
    </w:tbl>
    <w:p w:rsidR="006C77CA" w:rsidRDefault="006C77CA" w:rsidP="006A5BF8">
      <w:pPr>
        <w:spacing w:line="240" w:lineRule="auto"/>
        <w:ind w:left="-567" w:right="-567"/>
        <w:contextualSpacing/>
        <w:rPr>
          <w:b/>
          <w:kern w:val="6"/>
          <w:position w:val="-18"/>
        </w:rPr>
      </w:pPr>
    </w:p>
    <w:p w:rsidR="006C77CA" w:rsidRDefault="006C77CA" w:rsidP="001D2607">
      <w:pPr>
        <w:spacing w:line="240" w:lineRule="auto"/>
        <w:ind w:right="-567"/>
        <w:contextualSpacing/>
        <w:rPr>
          <w:b/>
          <w:kern w:val="6"/>
          <w:position w:val="-18"/>
        </w:rPr>
      </w:pPr>
    </w:p>
    <w:p w:rsidR="006C77CA" w:rsidRPr="006A5BF8" w:rsidRDefault="006C77CA" w:rsidP="006A5BF8">
      <w:pPr>
        <w:spacing w:line="240" w:lineRule="auto"/>
        <w:ind w:left="-567" w:right="-567"/>
        <w:contextualSpacing/>
        <w:rPr>
          <w:b/>
          <w:kern w:val="6"/>
          <w:position w:val="-18"/>
        </w:rPr>
      </w:pPr>
      <w:r w:rsidRPr="006A5BF8">
        <w:rPr>
          <w:b/>
          <w:kern w:val="6"/>
          <w:position w:val="-18"/>
        </w:rPr>
        <w:t xml:space="preserve">7)Aşağıdaki cümleleri doğru ve yanlış olarak </w:t>
      </w:r>
      <w:r>
        <w:rPr>
          <w:b/>
          <w:kern w:val="6"/>
          <w:position w:val="-18"/>
        </w:rPr>
        <w:t>niteleyiniz. (5 PUAN)</w:t>
      </w:r>
    </w:p>
    <w:p w:rsidR="006C77CA" w:rsidRPr="0058097F" w:rsidRDefault="006C77CA" w:rsidP="006A5BF8">
      <w:pPr>
        <w:spacing w:line="240" w:lineRule="auto"/>
        <w:ind w:left="-567" w:right="-567"/>
        <w:contextualSpacing/>
        <w:rPr>
          <w:kern w:val="6"/>
          <w:position w:val="-18"/>
        </w:rPr>
      </w:pPr>
      <w:r w:rsidRPr="0058097F">
        <w:rPr>
          <w:kern w:val="6"/>
          <w:position w:val="-18"/>
        </w:rPr>
        <w:t>a) Çap çemberi eşit iki parçaya böler.   …………………….</w:t>
      </w:r>
    </w:p>
    <w:p w:rsidR="006C77CA" w:rsidRPr="0058097F" w:rsidRDefault="006C77CA" w:rsidP="006A5BF8">
      <w:pPr>
        <w:spacing w:line="240" w:lineRule="auto"/>
        <w:ind w:left="-567" w:right="-567"/>
        <w:contextualSpacing/>
        <w:rPr>
          <w:kern w:val="6"/>
          <w:position w:val="-18"/>
        </w:rPr>
      </w:pPr>
      <w:r w:rsidRPr="0058097F">
        <w:rPr>
          <w:kern w:val="6"/>
          <w:position w:val="-18"/>
        </w:rPr>
        <w:t>b) Bir çevre açının ölçüsü gördüğü yayın ölçüsüne eşittir. …………..</w:t>
      </w:r>
    </w:p>
    <w:p w:rsidR="006C77CA" w:rsidRPr="0058097F" w:rsidRDefault="006C77CA" w:rsidP="006A5BF8">
      <w:pPr>
        <w:spacing w:line="240" w:lineRule="auto"/>
        <w:ind w:left="-567" w:right="-567"/>
        <w:contextualSpacing/>
        <w:rPr>
          <w:kern w:val="6"/>
          <w:position w:val="-18"/>
        </w:rPr>
      </w:pPr>
      <w:r w:rsidRPr="0058097F">
        <w:rPr>
          <w:kern w:val="6"/>
          <w:position w:val="-18"/>
        </w:rPr>
        <w:t>c) Bir merkez açının  ölçüsü  gördüğü yayın ölçüsünün yarısına eşittir. …………..</w:t>
      </w:r>
    </w:p>
    <w:p w:rsidR="006C77CA" w:rsidRPr="0058097F" w:rsidRDefault="006C77CA" w:rsidP="006A5BF8">
      <w:pPr>
        <w:spacing w:line="240" w:lineRule="auto"/>
        <w:ind w:left="-567" w:right="-567"/>
        <w:contextualSpacing/>
        <w:rPr>
          <w:kern w:val="6"/>
          <w:position w:val="-18"/>
        </w:rPr>
      </w:pPr>
      <w:r w:rsidRPr="0058097F">
        <w:rPr>
          <w:kern w:val="6"/>
          <w:position w:val="-18"/>
        </w:rPr>
        <w:t>d) Çember üzerindeki büyük yaya majör yay denir.</w:t>
      </w:r>
      <w:r>
        <w:rPr>
          <w:kern w:val="6"/>
          <w:position w:val="-18"/>
        </w:rPr>
        <w:t xml:space="preserve"> ……………</w:t>
      </w:r>
    </w:p>
    <w:p w:rsidR="006C77CA" w:rsidRDefault="006C77CA" w:rsidP="006A5BF8">
      <w:pPr>
        <w:spacing w:line="240" w:lineRule="auto"/>
        <w:ind w:left="-567" w:right="-567"/>
        <w:contextualSpacing/>
        <w:rPr>
          <w:kern w:val="6"/>
          <w:position w:val="-18"/>
        </w:rPr>
      </w:pPr>
      <w:r w:rsidRPr="0058097F">
        <w:rPr>
          <w:kern w:val="6"/>
          <w:position w:val="-18"/>
        </w:rPr>
        <w:t>e) Bir orantıda iki çokluktan biri artarken diğeri aynı oranda azalırsa doğru orantı denir.</w:t>
      </w:r>
      <w:r>
        <w:rPr>
          <w:kern w:val="6"/>
          <w:position w:val="-18"/>
        </w:rPr>
        <w:t xml:space="preserve"> …………….</w:t>
      </w:r>
    </w:p>
    <w:p w:rsidR="006C77CA" w:rsidRPr="0058097F" w:rsidRDefault="006C77CA" w:rsidP="006A5BF8">
      <w:pPr>
        <w:spacing w:line="240" w:lineRule="auto"/>
        <w:ind w:left="-567" w:right="-567"/>
        <w:contextualSpacing/>
        <w:rPr>
          <w:kern w:val="6"/>
          <w:position w:val="-18"/>
        </w:rPr>
      </w:pPr>
    </w:p>
    <w:tbl>
      <w:tblPr>
        <w:tblW w:w="10005" w:type="dxa"/>
        <w:tblInd w:w="-507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005"/>
      </w:tblGrid>
      <w:tr w:rsidR="006C77CA" w:rsidRPr="00492016" w:rsidTr="0058097F">
        <w:trPr>
          <w:trHeight w:val="100"/>
        </w:trPr>
        <w:tc>
          <w:tcPr>
            <w:tcW w:w="10005" w:type="dxa"/>
            <w:tcBorders>
              <w:top w:val="single" w:sz="4" w:space="0" w:color="auto"/>
            </w:tcBorders>
          </w:tcPr>
          <w:p w:rsidR="006C77CA" w:rsidRPr="00492016" w:rsidRDefault="006C77CA" w:rsidP="001D2607">
            <w:pPr>
              <w:tabs>
                <w:tab w:val="left" w:pos="3555"/>
              </w:tabs>
              <w:ind w:right="-567"/>
              <w:rPr>
                <w:b/>
              </w:rPr>
            </w:pPr>
            <w:r w:rsidRPr="00492016">
              <w:rPr>
                <w:b/>
              </w:rPr>
              <w:t xml:space="preserve">                                                               TEST SORULARI ( İLK 8 SORU 4 PUAN 9.SORU 6 PUAN)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4925"/>
              <w:gridCol w:w="4925"/>
            </w:tblGrid>
            <w:tr w:rsidR="006C77CA" w:rsidRPr="00492016" w:rsidTr="00492016">
              <w:tc>
                <w:tcPr>
                  <w:tcW w:w="4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77CA" w:rsidRPr="00492016" w:rsidRDefault="006C77CA" w:rsidP="00492016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92016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 3x+ 5y +4x -2y  cebirsel ifadesinin toplamı  nedir?</w:t>
                  </w:r>
                  <w:r w:rsidRPr="0049201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6C77CA" w:rsidRPr="00492016" w:rsidRDefault="006C77CA" w:rsidP="00492016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C77CA" w:rsidRPr="00492016" w:rsidRDefault="006C77CA" w:rsidP="00492016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92016">
                    <w:rPr>
                      <w:rFonts w:ascii="Comic Sans MS" w:hAnsi="Comic Sans MS"/>
                      <w:sz w:val="20"/>
                      <w:szCs w:val="20"/>
                    </w:rPr>
                    <w:t xml:space="preserve">  A) 8x+5y      B) 7x+3y     C)10x+10 y        D) 14</w:t>
                  </w:r>
                </w:p>
                <w:p w:rsidR="006C77CA" w:rsidRPr="00492016" w:rsidRDefault="006C77CA" w:rsidP="00492016">
                  <w:pPr>
                    <w:tabs>
                      <w:tab w:val="left" w:pos="3555"/>
                    </w:tabs>
                    <w:spacing w:after="0" w:line="240" w:lineRule="auto"/>
                    <w:ind w:right="-567"/>
                    <w:rPr>
                      <w:b/>
                    </w:rPr>
                  </w:pPr>
                </w:p>
                <w:p w:rsidR="006C77CA" w:rsidRPr="00492016" w:rsidRDefault="006C77CA" w:rsidP="00492016">
                  <w:pPr>
                    <w:tabs>
                      <w:tab w:val="left" w:pos="3555"/>
                    </w:tabs>
                    <w:spacing w:after="0" w:line="240" w:lineRule="auto"/>
                    <w:ind w:right="-567"/>
                    <w:rPr>
                      <w:b/>
                    </w:rPr>
                  </w:pPr>
                </w:p>
              </w:tc>
              <w:tc>
                <w:tcPr>
                  <w:tcW w:w="4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77CA" w:rsidRPr="00492016" w:rsidRDefault="006C77CA" w:rsidP="00492016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3555"/>
                    </w:tabs>
                    <w:spacing w:after="0" w:line="240" w:lineRule="auto"/>
                    <w:ind w:right="-567"/>
                    <w:rPr>
                      <w:b/>
                    </w:rPr>
                  </w:pPr>
                </w:p>
                <w:p w:rsidR="006C77CA" w:rsidRPr="00492016" w:rsidRDefault="006C77CA" w:rsidP="00492016">
                  <w:pPr>
                    <w:tabs>
                      <w:tab w:val="left" w:pos="3555"/>
                    </w:tabs>
                    <w:spacing w:after="0" w:line="240" w:lineRule="auto"/>
                    <w:ind w:right="-567"/>
                    <w:rPr>
                      <w:b/>
                    </w:rPr>
                  </w:pPr>
                  <w:r w:rsidRPr="00492016">
                    <w:rPr>
                      <w:b/>
                    </w:rPr>
                    <w:t xml:space="preserve"> </w:t>
                  </w:r>
                  <w:r w:rsidRPr="00492016">
                    <w:rPr>
                      <w:noProof/>
                      <w:lang w:eastAsia="tr-TR"/>
                    </w:rPr>
                    <w:pict>
                      <v:shape id="Resim 12" o:spid="_x0000_i1041" type="#_x0000_t75" alt="1cebr006" style="width:210.75pt;height:73.5pt;visibility:visible">
                        <v:imagedata r:id="rId25" o:title=""/>
                      </v:shape>
                    </w:pict>
                  </w:r>
                </w:p>
              </w:tc>
            </w:tr>
            <w:tr w:rsidR="006C77CA" w:rsidRPr="00492016" w:rsidTr="00492016">
              <w:tc>
                <w:tcPr>
                  <w:tcW w:w="4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77CA" w:rsidRPr="00492016" w:rsidRDefault="006C77CA" w:rsidP="00492016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960"/>
                    </w:tabs>
                    <w:spacing w:after="0" w:line="240" w:lineRule="auto"/>
                    <w:ind w:right="-567"/>
                    <w:rPr>
                      <w:b/>
                    </w:rPr>
                  </w:pPr>
                </w:p>
                <w:p w:rsidR="006C77CA" w:rsidRPr="00492016" w:rsidRDefault="006C77CA" w:rsidP="00492016">
                  <w:pPr>
                    <w:tabs>
                      <w:tab w:val="left" w:pos="960"/>
                    </w:tabs>
                    <w:spacing w:after="0" w:line="240" w:lineRule="auto"/>
                    <w:ind w:right="-567"/>
                    <w:rPr>
                      <w:b/>
                    </w:rPr>
                  </w:pPr>
                  <w:r w:rsidRPr="00492016">
                    <w:rPr>
                      <w:b/>
                    </w:rPr>
                    <w:t xml:space="preserve"> </w:t>
                  </w:r>
                  <w:r w:rsidRPr="00492016">
                    <w:rPr>
                      <w:noProof/>
                      <w:lang w:eastAsia="tr-TR"/>
                    </w:rPr>
                    <w:pict>
                      <v:shape id="Resim 9" o:spid="_x0000_i1042" type="#_x0000_t75" alt="sbs79012" style="width:219.75pt;height:91.5pt;visibility:visible">
                        <v:imagedata r:id="rId26" o:title=""/>
                      </v:shape>
                    </w:pict>
                  </w:r>
                </w:p>
                <w:p w:rsidR="006C77CA" w:rsidRPr="00492016" w:rsidRDefault="006C77CA" w:rsidP="00492016">
                  <w:pPr>
                    <w:tabs>
                      <w:tab w:val="left" w:pos="3555"/>
                    </w:tabs>
                    <w:spacing w:after="0" w:line="240" w:lineRule="auto"/>
                    <w:ind w:right="-567"/>
                    <w:rPr>
                      <w:b/>
                    </w:rPr>
                  </w:pPr>
                </w:p>
              </w:tc>
              <w:tc>
                <w:tcPr>
                  <w:tcW w:w="4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77CA" w:rsidRPr="00492016" w:rsidRDefault="006C77CA" w:rsidP="00492016">
                  <w:pPr>
                    <w:tabs>
                      <w:tab w:val="left" w:pos="3555"/>
                    </w:tabs>
                    <w:spacing w:after="0" w:line="240" w:lineRule="auto"/>
                    <w:ind w:right="-567"/>
                    <w:rPr>
                      <w:b/>
                      <w:noProof/>
                      <w:lang w:eastAsia="tr-TR"/>
                    </w:rPr>
                  </w:pPr>
                  <w:r w:rsidRPr="00492016">
                    <w:rPr>
                      <w:b/>
                    </w:rPr>
                    <w:t>4)</w:t>
                  </w:r>
                  <w:r w:rsidRPr="00492016">
                    <w:rPr>
                      <w:b/>
                      <w:noProof/>
                      <w:lang w:eastAsia="tr-TR"/>
                    </w:rPr>
                    <w:t xml:space="preserve"> </w:t>
                  </w:r>
                </w:p>
                <w:p w:rsidR="006C77CA" w:rsidRPr="00492016" w:rsidRDefault="006C77CA" w:rsidP="00492016">
                  <w:pPr>
                    <w:tabs>
                      <w:tab w:val="left" w:pos="3555"/>
                    </w:tabs>
                    <w:spacing w:after="0" w:line="240" w:lineRule="auto"/>
                    <w:ind w:right="-567"/>
                    <w:rPr>
                      <w:b/>
                    </w:rPr>
                  </w:pPr>
                  <w:r w:rsidRPr="00492016">
                    <w:rPr>
                      <w:b/>
                    </w:rPr>
                    <w:t xml:space="preserve">      </w:t>
                  </w:r>
                  <w:r w:rsidRPr="00492016">
                    <w:rPr>
                      <w:b/>
                      <w:noProof/>
                      <w:lang w:eastAsia="tr-TR"/>
                    </w:rPr>
                    <w:pict>
                      <v:shape id="Resim 18" o:spid="_x0000_i1043" type="#_x0000_t75" style="width:204pt;height:175.5pt;visibility:visible">
                        <v:imagedata r:id="rId27" o:title=""/>
                      </v:shape>
                    </w:pict>
                  </w:r>
                </w:p>
              </w:tc>
            </w:tr>
            <w:tr w:rsidR="006C77CA" w:rsidRPr="00492016" w:rsidTr="00492016">
              <w:tc>
                <w:tcPr>
                  <w:tcW w:w="4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77CA" w:rsidRPr="00492016" w:rsidRDefault="006C77CA" w:rsidP="00492016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rPr>
                      <w:b/>
                    </w:rPr>
                  </w:pPr>
                  <w:r w:rsidRPr="00492016">
                    <w:rPr>
                      <w:b/>
                    </w:rPr>
                    <w:t xml:space="preserve">3 işçinin 20 günde kazdığı kuyuyu, aynı hızla çalışan, 5 işçi kaç günde yapar? </w:t>
                  </w:r>
                </w:p>
                <w:p w:rsidR="006C77CA" w:rsidRPr="00492016" w:rsidRDefault="006C77CA" w:rsidP="00492016">
                  <w:pPr>
                    <w:spacing w:after="0" w:line="240" w:lineRule="auto"/>
                    <w:rPr>
                      <w:b/>
                    </w:rPr>
                  </w:pPr>
                </w:p>
                <w:p w:rsidR="006C77CA" w:rsidRPr="00492016" w:rsidRDefault="006C77CA" w:rsidP="00492016">
                  <w:pPr>
                    <w:spacing w:after="0" w:line="240" w:lineRule="auto"/>
                    <w:rPr>
                      <w:b/>
                      <w:u w:val="single"/>
                    </w:rPr>
                  </w:pPr>
                  <w:r w:rsidRPr="00492016">
                    <w:rPr>
                      <w:b/>
                    </w:rPr>
                    <w:t>A) 8                B) 12                C) 14              D) 16</w:t>
                  </w:r>
                </w:p>
                <w:p w:rsidR="006C77CA" w:rsidRPr="00492016" w:rsidRDefault="006C77CA" w:rsidP="00492016">
                  <w:pPr>
                    <w:tabs>
                      <w:tab w:val="left" w:pos="3555"/>
                    </w:tabs>
                    <w:spacing w:after="0" w:line="240" w:lineRule="auto"/>
                    <w:ind w:right="-567"/>
                    <w:rPr>
                      <w:b/>
                    </w:rPr>
                  </w:pPr>
                </w:p>
                <w:p w:rsidR="006C77CA" w:rsidRPr="00492016" w:rsidRDefault="006C77CA" w:rsidP="00492016">
                  <w:pPr>
                    <w:tabs>
                      <w:tab w:val="left" w:pos="3555"/>
                    </w:tabs>
                    <w:spacing w:after="0" w:line="240" w:lineRule="auto"/>
                    <w:ind w:right="-567"/>
                    <w:rPr>
                      <w:b/>
                    </w:rPr>
                  </w:pPr>
                </w:p>
              </w:tc>
              <w:tc>
                <w:tcPr>
                  <w:tcW w:w="4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77CA" w:rsidRPr="00492016" w:rsidRDefault="006C77CA" w:rsidP="00492016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3555"/>
                    </w:tabs>
                    <w:spacing w:after="0" w:line="240" w:lineRule="auto"/>
                    <w:ind w:right="-567"/>
                    <w:rPr>
                      <w:b/>
                    </w:rPr>
                  </w:pPr>
                </w:p>
                <w:p w:rsidR="006C77CA" w:rsidRPr="00492016" w:rsidRDefault="006C77CA" w:rsidP="00492016">
                  <w:pPr>
                    <w:tabs>
                      <w:tab w:val="left" w:pos="3555"/>
                    </w:tabs>
                    <w:spacing w:after="0" w:line="240" w:lineRule="auto"/>
                    <w:ind w:right="-567"/>
                    <w:rPr>
                      <w:b/>
                    </w:rPr>
                  </w:pPr>
                  <w:r w:rsidRPr="00492016">
                    <w:rPr>
                      <w:noProof/>
                      <w:lang w:eastAsia="tr-TR"/>
                    </w:rPr>
                    <w:pict>
                      <v:shape id="_x0000_i1044" type="#_x0000_t75" style="width:226.5pt;height:61.5pt;visibility:visible">
                        <v:imagedata r:id="rId28" o:title=""/>
                      </v:shape>
                    </w:pict>
                  </w:r>
                </w:p>
              </w:tc>
            </w:tr>
            <w:tr w:rsidR="006C77CA" w:rsidRPr="00492016" w:rsidTr="00492016">
              <w:trPr>
                <w:trHeight w:val="2040"/>
              </w:trPr>
              <w:tc>
                <w:tcPr>
                  <w:tcW w:w="49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77CA" w:rsidRPr="00492016" w:rsidRDefault="006C77CA" w:rsidP="00492016">
                  <w:pPr>
                    <w:tabs>
                      <w:tab w:val="left" w:pos="3555"/>
                    </w:tabs>
                    <w:spacing w:after="0" w:line="240" w:lineRule="auto"/>
                    <w:ind w:right="-567"/>
                    <w:rPr>
                      <w:b/>
                    </w:rPr>
                  </w:pPr>
                  <w:r w:rsidRPr="00492016">
                    <w:rPr>
                      <w:b/>
                    </w:rPr>
                    <w:t>7)</w:t>
                  </w:r>
                </w:p>
                <w:p w:rsidR="006C77CA" w:rsidRPr="00492016" w:rsidRDefault="006C77CA" w:rsidP="00492016">
                  <w:pPr>
                    <w:tabs>
                      <w:tab w:val="left" w:pos="3555"/>
                    </w:tabs>
                    <w:spacing w:after="0" w:line="240" w:lineRule="auto"/>
                    <w:ind w:right="-567"/>
                    <w:jc w:val="center"/>
                    <w:rPr>
                      <w:b/>
                    </w:rPr>
                  </w:pPr>
                  <w:r w:rsidRPr="00492016">
                    <w:rPr>
                      <w:b/>
                    </w:rPr>
                    <w:t xml:space="preserve">  </w:t>
                  </w:r>
                  <w:r w:rsidRPr="00492016">
                    <w:rPr>
                      <w:b/>
                      <w:noProof/>
                      <w:lang w:eastAsia="tr-TR"/>
                    </w:rPr>
                    <w:pict>
                      <v:shape id="Resim 40" o:spid="_x0000_i1045" type="#_x0000_t75" style="width:192pt;height:183pt;visibility:visible">
                        <v:imagedata r:id="rId29" o:title=""/>
                      </v:shape>
                    </w:pict>
                  </w:r>
                </w:p>
                <w:p w:rsidR="006C77CA" w:rsidRPr="00492016" w:rsidRDefault="006C77CA" w:rsidP="00492016">
                  <w:pPr>
                    <w:tabs>
                      <w:tab w:val="left" w:pos="3555"/>
                    </w:tabs>
                    <w:spacing w:after="0" w:line="240" w:lineRule="auto"/>
                    <w:ind w:right="-567"/>
                    <w:rPr>
                      <w:b/>
                    </w:rPr>
                  </w:pPr>
                </w:p>
              </w:tc>
              <w:tc>
                <w:tcPr>
                  <w:tcW w:w="4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77CA" w:rsidRPr="00492016" w:rsidRDefault="006C77CA" w:rsidP="00492016">
                  <w:pPr>
                    <w:spacing w:after="0" w:line="240" w:lineRule="auto"/>
                    <w:rPr>
                      <w:b/>
                    </w:rPr>
                  </w:pPr>
                  <w:r w:rsidRPr="00492016">
                    <w:rPr>
                      <w:b/>
                    </w:rPr>
                    <w:t xml:space="preserve"> 8)</w:t>
                  </w:r>
                </w:p>
                <w:p w:rsidR="006C77CA" w:rsidRPr="00492016" w:rsidRDefault="006C77CA" w:rsidP="00492016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492016">
                    <w:rPr>
                      <w:rFonts w:ascii="Comic Sans MS" w:hAnsi="Comic Sans MS" w:cs="Arial"/>
                      <w:b/>
                      <w:sz w:val="32"/>
                      <w:szCs w:val="32"/>
                    </w:rPr>
                    <w:t>(</w:t>
                  </w:r>
                  <w:r w:rsidRPr="00492016">
                    <w:rPr>
                      <w:rFonts w:ascii="Comic Sans MS" w:eastAsia="Times New Roman" w:hAnsi="Comic Sans MS" w:cs="Arial"/>
                      <w:b/>
                      <w:position w:val="-24"/>
                    </w:rPr>
                    <w:object w:dxaOrig="240" w:dyaOrig="620">
                      <v:shape id="_x0000_i1046" type="#_x0000_t75" style="width:12pt;height:30.75pt" o:ole="" filled="t">
                        <v:imagedata r:id="rId30" o:title=""/>
                      </v:shape>
                      <o:OLEObject Type="Embed" ProgID="Equation.3" ShapeID="_x0000_i1046" DrawAspect="Content" ObjectID="_1356373225" r:id="rId31"/>
                    </w:object>
                  </w:r>
                  <w:r w:rsidRPr="00492016">
                    <w:rPr>
                      <w:rFonts w:ascii="Comic Sans MS" w:hAnsi="Comic Sans MS" w:cs="Arial"/>
                      <w:b/>
                    </w:rPr>
                    <w:t xml:space="preserve"> -  </w:t>
                  </w:r>
                  <w:r w:rsidRPr="00492016">
                    <w:rPr>
                      <w:rFonts w:ascii="Comic Sans MS" w:eastAsia="Times New Roman" w:hAnsi="Comic Sans MS" w:cs="Arial"/>
                      <w:b/>
                      <w:position w:val="-24"/>
                    </w:rPr>
                    <w:object w:dxaOrig="240" w:dyaOrig="620">
                      <v:shape id="_x0000_i1047" type="#_x0000_t75" style="width:12pt;height:30.75pt" o:ole="">
                        <v:imagedata r:id="rId32" o:title=""/>
                      </v:shape>
                      <o:OLEObject Type="Embed" ProgID="Equation.3" ShapeID="_x0000_i1047" DrawAspect="Content" ObjectID="_1356373226" r:id="rId33"/>
                    </w:object>
                  </w:r>
                  <w:r w:rsidRPr="00492016">
                    <w:rPr>
                      <w:rFonts w:ascii="Comic Sans MS" w:hAnsi="Comic Sans MS" w:cs="Arial"/>
                      <w:b/>
                    </w:rPr>
                    <w:t xml:space="preserve">)  : ( </w:t>
                  </w:r>
                  <w:r w:rsidRPr="00492016">
                    <w:rPr>
                      <w:rFonts w:ascii="Comic Sans MS" w:eastAsia="Times New Roman" w:hAnsi="Comic Sans MS" w:cs="Arial"/>
                      <w:b/>
                      <w:position w:val="-24"/>
                    </w:rPr>
                    <w:object w:dxaOrig="240" w:dyaOrig="620">
                      <v:shape id="_x0000_i1048" type="#_x0000_t75" style="width:12pt;height:30.75pt" o:ole="">
                        <v:imagedata r:id="rId34" o:title=""/>
                      </v:shape>
                      <o:OLEObject Type="Embed" ProgID="Equation.3" ShapeID="_x0000_i1048" DrawAspect="Content" ObjectID="_1356373227" r:id="rId35"/>
                    </w:object>
                  </w:r>
                  <w:r w:rsidRPr="00492016">
                    <w:rPr>
                      <w:rFonts w:ascii="Comic Sans MS" w:hAnsi="Comic Sans MS" w:cs="Arial"/>
                      <w:b/>
                    </w:rPr>
                    <w:t xml:space="preserve">  +  </w:t>
                  </w:r>
                  <w:r w:rsidRPr="00492016">
                    <w:rPr>
                      <w:rFonts w:ascii="Comic Sans MS" w:eastAsia="Times New Roman" w:hAnsi="Comic Sans MS" w:cs="Arial"/>
                      <w:b/>
                      <w:color w:val="FF0000"/>
                      <w:position w:val="-24"/>
                    </w:rPr>
                    <w:object w:dxaOrig="220" w:dyaOrig="620">
                      <v:shape id="_x0000_i1049" type="#_x0000_t75" style="width:11.25pt;height:30.75pt" o:ole="">
                        <v:imagedata r:id="rId36" o:title=""/>
                      </v:shape>
                      <o:OLEObject Type="Embed" ProgID="Equation.3" ShapeID="_x0000_i1049" DrawAspect="Content" ObjectID="_1356373228" r:id="rId37"/>
                    </w:object>
                  </w:r>
                  <w:r w:rsidRPr="00492016">
                    <w:rPr>
                      <w:rFonts w:ascii="Comic Sans MS" w:hAnsi="Comic Sans MS" w:cs="Arial"/>
                      <w:b/>
                    </w:rPr>
                    <w:t xml:space="preserve"> )</w:t>
                  </w:r>
                  <w:r w:rsidRPr="00492016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</w:t>
                  </w:r>
                  <w:r w:rsidRPr="00492016">
                    <w:rPr>
                      <w:rFonts w:ascii="Comic Sans MS" w:hAnsi="Comic Sans MS" w:cs="Arial"/>
                      <w:b/>
                    </w:rPr>
                    <w:t>=?</w:t>
                  </w:r>
                </w:p>
                <w:p w:rsidR="006C77CA" w:rsidRPr="00492016" w:rsidRDefault="006C77CA" w:rsidP="00492016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</w:rPr>
                  </w:pPr>
                </w:p>
                <w:p w:rsidR="006C77CA" w:rsidRPr="00492016" w:rsidRDefault="006C77CA" w:rsidP="00492016">
                  <w:pPr>
                    <w:spacing w:after="0" w:line="240" w:lineRule="auto"/>
                    <w:rPr>
                      <w:rFonts w:ascii="Comic Sans MS" w:hAnsi="Comic Sans MS"/>
                      <w:b/>
                    </w:rPr>
                  </w:pPr>
                  <w:r w:rsidRPr="00492016">
                    <w:rPr>
                      <w:rFonts w:ascii="Comic Sans MS" w:hAnsi="Comic Sans MS"/>
                    </w:rPr>
                    <w:t>A)</w:t>
                  </w:r>
                  <w:r w:rsidRPr="00492016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492016">
                    <w:rPr>
                      <w:rFonts w:ascii="Comic Sans MS" w:eastAsia="Times New Roman" w:hAnsi="Comic Sans MS"/>
                      <w:b/>
                      <w:position w:val="-24"/>
                    </w:rPr>
                    <w:object w:dxaOrig="320" w:dyaOrig="620">
                      <v:shape id="_x0000_i1050" type="#_x0000_t75" style="width:15.75pt;height:30.75pt" o:ole="">
                        <v:imagedata r:id="rId38" o:title=""/>
                      </v:shape>
                      <o:OLEObject Type="Embed" ProgID="Equation.3" ShapeID="_x0000_i1050" DrawAspect="Content" ObjectID="_1356373229" r:id="rId39"/>
                    </w:object>
                  </w:r>
                  <w:r w:rsidRPr="00492016">
                    <w:rPr>
                      <w:rFonts w:ascii="Comic Sans MS" w:hAnsi="Comic Sans MS"/>
                      <w:b/>
                    </w:rPr>
                    <w:t xml:space="preserve">      </w:t>
                  </w:r>
                  <w:r w:rsidRPr="00492016">
                    <w:rPr>
                      <w:rFonts w:ascii="Comic Sans MS" w:hAnsi="Comic Sans MS"/>
                    </w:rPr>
                    <w:t xml:space="preserve"> B) </w:t>
                  </w:r>
                  <w:r w:rsidRPr="00492016">
                    <w:rPr>
                      <w:rFonts w:ascii="Comic Sans MS" w:eastAsia="Times New Roman" w:hAnsi="Comic Sans MS"/>
                      <w:b/>
                      <w:position w:val="-24"/>
                    </w:rPr>
                    <w:object w:dxaOrig="240" w:dyaOrig="620">
                      <v:shape id="_x0000_i1051" type="#_x0000_t75" style="width:12pt;height:30.75pt" o:ole="">
                        <v:imagedata r:id="rId40" o:title=""/>
                      </v:shape>
                      <o:OLEObject Type="Embed" ProgID="Equation.3" ShapeID="_x0000_i1051" DrawAspect="Content" ObjectID="_1356373230" r:id="rId41"/>
                    </w:object>
                  </w:r>
                  <w:r w:rsidRPr="00492016">
                    <w:rPr>
                      <w:rFonts w:ascii="Comic Sans MS" w:hAnsi="Comic Sans MS"/>
                      <w:b/>
                    </w:rPr>
                    <w:t xml:space="preserve">       </w:t>
                  </w:r>
                  <w:r w:rsidRPr="00492016">
                    <w:rPr>
                      <w:rFonts w:ascii="Comic Sans MS" w:hAnsi="Comic Sans MS"/>
                    </w:rPr>
                    <w:t>C)</w:t>
                  </w:r>
                  <w:r w:rsidRPr="00492016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492016">
                    <w:rPr>
                      <w:rFonts w:ascii="Comic Sans MS" w:eastAsia="Times New Roman" w:hAnsi="Comic Sans MS"/>
                      <w:b/>
                      <w:position w:val="-24"/>
                    </w:rPr>
                    <w:object w:dxaOrig="320" w:dyaOrig="620">
                      <v:shape id="_x0000_i1052" type="#_x0000_t75" style="width:15.75pt;height:30.75pt" o:ole="">
                        <v:imagedata r:id="rId42" o:title=""/>
                      </v:shape>
                      <o:OLEObject Type="Embed" ProgID="Equation.3" ShapeID="_x0000_i1052" DrawAspect="Content" ObjectID="_1356373231" r:id="rId43"/>
                    </w:object>
                  </w:r>
                  <w:r w:rsidRPr="00492016">
                    <w:rPr>
                      <w:rFonts w:ascii="Comic Sans MS" w:hAnsi="Comic Sans MS"/>
                      <w:b/>
                    </w:rPr>
                    <w:t xml:space="preserve">      </w:t>
                  </w:r>
                  <w:r w:rsidRPr="00492016">
                    <w:rPr>
                      <w:rFonts w:ascii="Comic Sans MS" w:hAnsi="Comic Sans MS"/>
                    </w:rPr>
                    <w:t>D)</w:t>
                  </w:r>
                  <w:r w:rsidRPr="00492016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492016">
                    <w:rPr>
                      <w:rFonts w:ascii="Comic Sans MS" w:eastAsia="Times New Roman" w:hAnsi="Comic Sans MS"/>
                      <w:b/>
                      <w:position w:val="-24"/>
                    </w:rPr>
                    <w:object w:dxaOrig="240" w:dyaOrig="620">
                      <v:shape id="_x0000_i1053" type="#_x0000_t75" style="width:12pt;height:30.75pt" o:ole="">
                        <v:imagedata r:id="rId44" o:title=""/>
                      </v:shape>
                      <o:OLEObject Type="Embed" ProgID="Equation.3" ShapeID="_x0000_i1053" DrawAspect="Content" ObjectID="_1356373232" r:id="rId45"/>
                    </w:object>
                  </w:r>
                </w:p>
                <w:p w:rsidR="006C77CA" w:rsidRPr="00492016" w:rsidRDefault="006C77CA" w:rsidP="00492016">
                  <w:pPr>
                    <w:tabs>
                      <w:tab w:val="left" w:pos="3555"/>
                    </w:tabs>
                    <w:spacing w:after="0" w:line="240" w:lineRule="auto"/>
                    <w:ind w:right="-567"/>
                    <w:rPr>
                      <w:b/>
                    </w:rPr>
                  </w:pPr>
                </w:p>
              </w:tc>
            </w:tr>
            <w:tr w:rsidR="006C77CA" w:rsidRPr="00492016" w:rsidTr="00492016">
              <w:trPr>
                <w:trHeight w:val="2205"/>
              </w:trPr>
              <w:tc>
                <w:tcPr>
                  <w:tcW w:w="49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77CA" w:rsidRPr="00492016" w:rsidRDefault="006C77CA" w:rsidP="00492016">
                  <w:pPr>
                    <w:tabs>
                      <w:tab w:val="left" w:pos="3555"/>
                    </w:tabs>
                    <w:spacing w:after="0" w:line="240" w:lineRule="auto"/>
                    <w:ind w:right="-567"/>
                    <w:rPr>
                      <w:b/>
                    </w:rPr>
                  </w:pPr>
                </w:p>
              </w:tc>
              <w:tc>
                <w:tcPr>
                  <w:tcW w:w="4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77CA" w:rsidRPr="00492016" w:rsidRDefault="006C77CA" w:rsidP="00492016">
                  <w:pPr>
                    <w:tabs>
                      <w:tab w:val="left" w:pos="3555"/>
                    </w:tabs>
                    <w:spacing w:after="0" w:line="240" w:lineRule="auto"/>
                    <w:ind w:right="-567"/>
                    <w:rPr>
                      <w:b/>
                    </w:rPr>
                  </w:pPr>
                  <w:r w:rsidRPr="00492016">
                    <w:rPr>
                      <w:b/>
                    </w:rPr>
                    <w:t>9)</w:t>
                  </w:r>
                </w:p>
                <w:p w:rsidR="006C77CA" w:rsidRPr="00492016" w:rsidRDefault="006C77CA" w:rsidP="00492016">
                  <w:pPr>
                    <w:tabs>
                      <w:tab w:val="left" w:pos="3555"/>
                    </w:tabs>
                    <w:spacing w:after="0" w:line="240" w:lineRule="auto"/>
                    <w:ind w:right="-567"/>
                    <w:rPr>
                      <w:b/>
                    </w:rPr>
                  </w:pPr>
                  <w:r w:rsidRPr="00492016">
                    <w:rPr>
                      <w:b/>
                    </w:rPr>
                    <w:t xml:space="preserve">     </w:t>
                  </w:r>
                  <w:r w:rsidRPr="00492016">
                    <w:rPr>
                      <w:b/>
                      <w:noProof/>
                      <w:lang w:eastAsia="tr-TR"/>
                    </w:rPr>
                    <w:pict>
                      <v:shape id="Resim 15" o:spid="_x0000_i1054" type="#_x0000_t75" style="width:216.75pt;height:103.5pt;visibility:visible">
                        <v:imagedata r:id="rId46" o:title="" gain="142470f" blacklevel="-11141f"/>
                      </v:shape>
                    </w:pict>
                  </w:r>
                </w:p>
                <w:p w:rsidR="006C77CA" w:rsidRPr="00492016" w:rsidRDefault="006C77CA" w:rsidP="00492016">
                  <w:pPr>
                    <w:tabs>
                      <w:tab w:val="left" w:pos="3555"/>
                    </w:tabs>
                    <w:spacing w:after="0" w:line="240" w:lineRule="auto"/>
                    <w:ind w:right="-567"/>
                    <w:rPr>
                      <w:b/>
                    </w:rPr>
                  </w:pPr>
                </w:p>
              </w:tc>
            </w:tr>
          </w:tbl>
          <w:p w:rsidR="006C77CA" w:rsidRPr="00492016" w:rsidRDefault="006C77CA" w:rsidP="0039798B">
            <w:pPr>
              <w:tabs>
                <w:tab w:val="left" w:pos="3555"/>
              </w:tabs>
              <w:ind w:right="-567"/>
              <w:jc w:val="center"/>
              <w:rPr>
                <w:b/>
              </w:rPr>
            </w:pPr>
          </w:p>
        </w:tc>
      </w:tr>
    </w:tbl>
    <w:p w:rsidR="006C77CA" w:rsidRPr="000C5102" w:rsidRDefault="006C77CA" w:rsidP="001D2607">
      <w:pPr>
        <w:ind w:right="-567"/>
        <w:rPr>
          <w:rFonts w:ascii="Times New Roman" w:hAnsi="Times New Roman"/>
          <w:color w:val="C0C0C0"/>
          <w:sz w:val="16"/>
          <w:szCs w:val="16"/>
        </w:rPr>
      </w:pPr>
      <w:hyperlink r:id="rId47" w:history="1">
        <w:r w:rsidRPr="000C5102">
          <w:rPr>
            <w:rStyle w:val="Hyperlink"/>
            <w:rFonts w:ascii="Times New Roman" w:hAnsi="Times New Roman"/>
            <w:color w:val="C0C0C0"/>
            <w:sz w:val="16"/>
            <w:szCs w:val="16"/>
          </w:rPr>
          <w:t>www.sorubak.com</w:t>
        </w:r>
      </w:hyperlink>
      <w:r w:rsidRPr="000C5102">
        <w:rPr>
          <w:rFonts w:ascii="Times New Roman" w:hAnsi="Times New Roman"/>
          <w:color w:val="C0C0C0"/>
          <w:sz w:val="16"/>
          <w:szCs w:val="16"/>
        </w:rPr>
        <w:t xml:space="preserve"> </w:t>
      </w:r>
      <w:r>
        <w:rPr>
          <w:rFonts w:ascii="Times New Roman" w:hAnsi="Times New Roman"/>
          <w:color w:val="C0C0C0"/>
          <w:sz w:val="16"/>
          <w:szCs w:val="16"/>
        </w:rPr>
        <w:t xml:space="preserve"> </w:t>
      </w:r>
    </w:p>
    <w:p w:rsidR="006C77CA" w:rsidRPr="0075423E" w:rsidRDefault="006C77CA" w:rsidP="001D2607">
      <w:pPr>
        <w:spacing w:line="40" w:lineRule="atLeast"/>
        <w:ind w:left="-567" w:right="-567"/>
        <w:contextualSpacing/>
        <w:rPr>
          <w:b/>
        </w:rPr>
      </w:pPr>
      <w:r w:rsidRPr="0075423E">
        <w:rPr>
          <w:b/>
        </w:rPr>
        <w:t xml:space="preserve">                                                                                                                                                             BAŞARILAR</w:t>
      </w:r>
    </w:p>
    <w:p w:rsidR="006C77CA" w:rsidRPr="0075423E" w:rsidRDefault="006C77CA" w:rsidP="001D2607">
      <w:pPr>
        <w:spacing w:line="40" w:lineRule="atLeast"/>
        <w:ind w:left="-567" w:right="-567"/>
        <w:contextualSpacing/>
        <w:rPr>
          <w:b/>
        </w:rPr>
      </w:pPr>
      <w:r w:rsidRPr="0075423E">
        <w:rPr>
          <w:b/>
        </w:rPr>
        <w:t xml:space="preserve">                                                                                                                                                              İDRİS YAKUT</w:t>
      </w:r>
    </w:p>
    <w:p w:rsidR="006C77CA" w:rsidRPr="0075423E" w:rsidRDefault="006C77CA" w:rsidP="001D2607">
      <w:pPr>
        <w:spacing w:line="40" w:lineRule="atLeast"/>
        <w:ind w:left="-567" w:right="-567"/>
        <w:contextualSpacing/>
        <w:rPr>
          <w:b/>
        </w:rPr>
      </w:pPr>
      <w:r w:rsidRPr="0075423E">
        <w:rPr>
          <w:b/>
        </w:rPr>
        <w:t xml:space="preserve">                                                                                                                                                   MATEMATİK ÖĞRETMENİ</w:t>
      </w:r>
    </w:p>
    <w:p w:rsidR="006C77CA" w:rsidRPr="0058097F" w:rsidRDefault="006C77CA" w:rsidP="0058097F">
      <w:pPr>
        <w:ind w:left="-567" w:right="-567"/>
      </w:pPr>
    </w:p>
    <w:sectPr w:rsidR="006C77CA" w:rsidRPr="0058097F" w:rsidSect="001D2607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87BA9"/>
    <w:multiLevelType w:val="hybridMultilevel"/>
    <w:tmpl w:val="7276958C"/>
    <w:lvl w:ilvl="0" w:tplc="041F0011">
      <w:start w:val="6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0B3DE0"/>
    <w:multiLevelType w:val="hybridMultilevel"/>
    <w:tmpl w:val="FBE8A304"/>
    <w:lvl w:ilvl="0" w:tplc="42DC853E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DE5DF3"/>
    <w:multiLevelType w:val="hybridMultilevel"/>
    <w:tmpl w:val="FAAC46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3E17618"/>
    <w:multiLevelType w:val="hybridMultilevel"/>
    <w:tmpl w:val="97949098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4">
    <w:nsid w:val="35D8686C"/>
    <w:multiLevelType w:val="hybridMultilevel"/>
    <w:tmpl w:val="C63CA60A"/>
    <w:lvl w:ilvl="0" w:tplc="563EFFB0">
      <w:start w:val="1"/>
      <w:numFmt w:val="lowerLetter"/>
      <w:lvlText w:val="%1)"/>
      <w:lvlJc w:val="left"/>
      <w:pPr>
        <w:ind w:left="3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5">
    <w:nsid w:val="4E2234F8"/>
    <w:multiLevelType w:val="hybridMultilevel"/>
    <w:tmpl w:val="C27C7F88"/>
    <w:lvl w:ilvl="0" w:tplc="041F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47554D0"/>
    <w:multiLevelType w:val="hybridMultilevel"/>
    <w:tmpl w:val="F662A35A"/>
    <w:lvl w:ilvl="0" w:tplc="F4A4C60A">
      <w:start w:val="1"/>
      <w:numFmt w:val="lowerLetter"/>
      <w:lvlText w:val="%1)"/>
      <w:lvlJc w:val="left"/>
      <w:pPr>
        <w:ind w:left="21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7">
    <w:nsid w:val="658F63B1"/>
    <w:multiLevelType w:val="hybridMultilevel"/>
    <w:tmpl w:val="49FCC1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33C09CC"/>
    <w:multiLevelType w:val="hybridMultilevel"/>
    <w:tmpl w:val="7D3CDB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121F"/>
    <w:rsid w:val="00041747"/>
    <w:rsid w:val="00081E08"/>
    <w:rsid w:val="000C0286"/>
    <w:rsid w:val="000C5102"/>
    <w:rsid w:val="001320CB"/>
    <w:rsid w:val="00196AC9"/>
    <w:rsid w:val="001D2607"/>
    <w:rsid w:val="00212D0E"/>
    <w:rsid w:val="00335DFC"/>
    <w:rsid w:val="0039798B"/>
    <w:rsid w:val="003A14CB"/>
    <w:rsid w:val="003B10BC"/>
    <w:rsid w:val="00427B9F"/>
    <w:rsid w:val="00492016"/>
    <w:rsid w:val="004E5EFB"/>
    <w:rsid w:val="00522826"/>
    <w:rsid w:val="00562BA9"/>
    <w:rsid w:val="0058097F"/>
    <w:rsid w:val="005D2725"/>
    <w:rsid w:val="006A5BF8"/>
    <w:rsid w:val="006B78B8"/>
    <w:rsid w:val="006C0860"/>
    <w:rsid w:val="006C77CA"/>
    <w:rsid w:val="0071121F"/>
    <w:rsid w:val="0075423E"/>
    <w:rsid w:val="007A37D0"/>
    <w:rsid w:val="0081223A"/>
    <w:rsid w:val="008D3FFF"/>
    <w:rsid w:val="00985007"/>
    <w:rsid w:val="009A5035"/>
    <w:rsid w:val="00A80195"/>
    <w:rsid w:val="00AC605A"/>
    <w:rsid w:val="00B56A32"/>
    <w:rsid w:val="00BB0D2B"/>
    <w:rsid w:val="00C33EFB"/>
    <w:rsid w:val="00D71DE1"/>
    <w:rsid w:val="00E26B1B"/>
    <w:rsid w:val="00E46293"/>
    <w:rsid w:val="00F40316"/>
    <w:rsid w:val="00F652D3"/>
    <w:rsid w:val="00FC1450"/>
    <w:rsid w:val="00FE3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4C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71121F"/>
    <w:rPr>
      <w:rFonts w:cs="Times New Roman"/>
      <w:color w:val="0066CC"/>
      <w:u w:val="none"/>
      <w:effect w:val="none"/>
    </w:rPr>
  </w:style>
  <w:style w:type="character" w:styleId="Strong">
    <w:name w:val="Strong"/>
    <w:basedOn w:val="DefaultParagraphFont"/>
    <w:uiPriority w:val="99"/>
    <w:qFormat/>
    <w:rsid w:val="0071121F"/>
    <w:rPr>
      <w:rFonts w:cs="Times New Roman"/>
      <w:b/>
      <w:bCs/>
    </w:rPr>
  </w:style>
  <w:style w:type="paragraph" w:styleId="PlainText">
    <w:name w:val="Plain Text"/>
    <w:basedOn w:val="Normal"/>
    <w:link w:val="PlainTextChar"/>
    <w:uiPriority w:val="99"/>
    <w:semiHidden/>
    <w:rsid w:val="00B56A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B56A32"/>
    <w:rPr>
      <w:rFonts w:ascii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rsid w:val="00B56A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3B1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10B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81E08"/>
    <w:pPr>
      <w:ind w:left="720"/>
      <w:contextualSpacing/>
    </w:pPr>
  </w:style>
  <w:style w:type="table" w:styleId="TableGrid">
    <w:name w:val="Table Grid"/>
    <w:basedOn w:val="TableNormal"/>
    <w:uiPriority w:val="99"/>
    <w:rsid w:val="00A801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oleObject" Target="embeddings/oleObject2.bin"/><Relationship Id="rId26" Type="http://schemas.openxmlformats.org/officeDocument/2006/relationships/image" Target="media/image17.png"/><Relationship Id="rId39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34" Type="http://schemas.openxmlformats.org/officeDocument/2006/relationships/image" Target="media/image23.wmf"/><Relationship Id="rId42" Type="http://schemas.openxmlformats.org/officeDocument/2006/relationships/image" Target="media/image27.wmf"/><Relationship Id="rId47" Type="http://schemas.openxmlformats.org/officeDocument/2006/relationships/hyperlink" Target="http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2.wmf"/><Relationship Id="rId25" Type="http://schemas.openxmlformats.org/officeDocument/2006/relationships/image" Target="media/image16.png"/><Relationship Id="rId33" Type="http://schemas.openxmlformats.org/officeDocument/2006/relationships/oleObject" Target="embeddings/oleObject7.bin"/><Relationship Id="rId38" Type="http://schemas.openxmlformats.org/officeDocument/2006/relationships/image" Target="media/image25.wmf"/><Relationship Id="rId46" Type="http://schemas.openxmlformats.org/officeDocument/2006/relationships/image" Target="media/image29.emf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20.png"/><Relationship Id="rId41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oleObject" Target="embeddings/oleObject5.bin"/><Relationship Id="rId32" Type="http://schemas.openxmlformats.org/officeDocument/2006/relationships/image" Target="media/image22.wmf"/><Relationship Id="rId37" Type="http://schemas.openxmlformats.org/officeDocument/2006/relationships/oleObject" Target="embeddings/oleObject9.bin"/><Relationship Id="rId40" Type="http://schemas.openxmlformats.org/officeDocument/2006/relationships/image" Target="media/image26.wmf"/><Relationship Id="rId45" Type="http://schemas.openxmlformats.org/officeDocument/2006/relationships/oleObject" Target="embeddings/oleObject13.bin"/><Relationship Id="rId5" Type="http://schemas.openxmlformats.org/officeDocument/2006/relationships/image" Target="media/image1.jpeg"/><Relationship Id="rId15" Type="http://schemas.openxmlformats.org/officeDocument/2006/relationships/image" Target="media/image11.wmf"/><Relationship Id="rId23" Type="http://schemas.openxmlformats.org/officeDocument/2006/relationships/image" Target="media/image15.wmf"/><Relationship Id="rId28" Type="http://schemas.openxmlformats.org/officeDocument/2006/relationships/image" Target="media/image19.png"/><Relationship Id="rId36" Type="http://schemas.openxmlformats.org/officeDocument/2006/relationships/image" Target="media/image24.wmf"/><Relationship Id="rId49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3.wmf"/><Relationship Id="rId31" Type="http://schemas.openxmlformats.org/officeDocument/2006/relationships/oleObject" Target="embeddings/oleObject6.bin"/><Relationship Id="rId44" Type="http://schemas.openxmlformats.org/officeDocument/2006/relationships/image" Target="media/image28.w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oleObject" Target="embeddings/oleObject4.bin"/><Relationship Id="rId27" Type="http://schemas.openxmlformats.org/officeDocument/2006/relationships/image" Target="media/image18.emf"/><Relationship Id="rId30" Type="http://schemas.openxmlformats.org/officeDocument/2006/relationships/image" Target="media/image21.wmf"/><Relationship Id="rId35" Type="http://schemas.openxmlformats.org/officeDocument/2006/relationships/oleObject" Target="embeddings/oleObject8.bin"/><Relationship Id="rId43" Type="http://schemas.openxmlformats.org/officeDocument/2006/relationships/oleObject" Target="embeddings/oleObject12.bin"/><Relationship Id="rId48" Type="http://schemas.openxmlformats.org/officeDocument/2006/relationships/fontTable" Target="fontTable.xml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3</Pages>
  <Words>421</Words>
  <Characters>2404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idris</dc:creator>
  <cp:keywords/>
  <dc:description/>
  <cp:lastModifiedBy>edanur</cp:lastModifiedBy>
  <cp:revision>7</cp:revision>
  <dcterms:created xsi:type="dcterms:W3CDTF">2011-01-11T08:46:00Z</dcterms:created>
  <dcterms:modified xsi:type="dcterms:W3CDTF">2011-01-12T19:34:00Z</dcterms:modified>
</cp:coreProperties>
</file>