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3094" w:rsidRDefault="00E0309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pt;height:585pt">
            <v:imagedata r:id="rId4" o:title=""/>
          </v:shape>
        </w:pict>
      </w:r>
      <w:r w:rsidRPr="00721D7D">
        <w:object w:dxaOrig="8100" w:dyaOrig="11700">
          <v:shape id="_x0000_i1026" type="#_x0000_t75" style="width:405pt;height:585pt" o:ole="">
            <v:imagedata r:id="rId5" o:title=""/>
          </v:shape>
          <o:OLEObject Type="Embed" ProgID="AcroExch.Document.7" ShapeID="_x0000_i1026" DrawAspect="Content" ObjectID="_1358437286" r:id="rId6"/>
        </w:object>
      </w:r>
      <w:r w:rsidRPr="004A01F1">
        <w:object w:dxaOrig="8100" w:dyaOrig="11700">
          <v:shape id="_x0000_i1027" type="#_x0000_t75" style="width:405pt;height:585pt" o:ole="">
            <v:imagedata r:id="rId7" o:title=""/>
          </v:shape>
          <o:OLEObject Type="Embed" ProgID="AcroExch.Document.7" ShapeID="_x0000_i1027" DrawAspect="Content" ObjectID="_1358437287" r:id="rId8"/>
        </w:object>
      </w:r>
      <w:r w:rsidRPr="004A01F1">
        <w:object w:dxaOrig="8100" w:dyaOrig="11700">
          <v:shape id="_x0000_i1028" type="#_x0000_t75" style="width:405pt;height:585pt" o:ole="">
            <v:imagedata r:id="rId9" o:title=""/>
          </v:shape>
          <o:OLEObject Type="Embed" ProgID="AcroExch.Document.7" ShapeID="_x0000_i1028" DrawAspect="Content" ObjectID="_1358437288" r:id="rId10"/>
        </w:object>
      </w:r>
      <w:r w:rsidRPr="004A01F1">
        <w:object w:dxaOrig="8100" w:dyaOrig="11700">
          <v:shape id="_x0000_i1029" type="#_x0000_t75" style="width:405pt;height:585pt" o:ole="">
            <v:imagedata r:id="rId11" o:title=""/>
          </v:shape>
          <o:OLEObject Type="Embed" ProgID="AcroExch.Document.7" ShapeID="_x0000_i1029" DrawAspect="Content" ObjectID="_1358437289" r:id="rId12"/>
        </w:object>
      </w:r>
      <w:r w:rsidRPr="004A01F1">
        <w:object w:dxaOrig="8100" w:dyaOrig="11700">
          <v:shape id="_x0000_i1030" type="#_x0000_t75" style="width:405pt;height:585pt" o:ole="">
            <v:imagedata r:id="rId13" o:title=""/>
          </v:shape>
          <o:OLEObject Type="Embed" ProgID="AcroExch.Document.7" ShapeID="_x0000_i1030" DrawAspect="Content" ObjectID="_1358437290" r:id="rId14"/>
        </w:object>
      </w:r>
      <w:r w:rsidRPr="004A01F1">
        <w:object w:dxaOrig="8100" w:dyaOrig="11700">
          <v:shape id="_x0000_i1031" type="#_x0000_t75" style="width:405pt;height:585pt" o:ole="">
            <v:imagedata r:id="rId15" o:title=""/>
          </v:shape>
          <o:OLEObject Type="Embed" ProgID="AcroExch.Document.7" ShapeID="_x0000_i1031" DrawAspect="Content" ObjectID="_1358437291" r:id="rId16"/>
        </w:object>
      </w:r>
      <w:r w:rsidRPr="004A01F1">
        <w:object w:dxaOrig="8100" w:dyaOrig="11700">
          <v:shape id="_x0000_i1032" type="#_x0000_t75" style="width:405pt;height:585pt" o:ole="">
            <v:imagedata r:id="rId17" o:title=""/>
          </v:shape>
          <o:OLEObject Type="Embed" ProgID="AcroExch.Document.7" ShapeID="_x0000_i1032" DrawAspect="Content" ObjectID="_1358437292" r:id="rId18"/>
        </w:object>
      </w:r>
      <w:r w:rsidRPr="004A01F1">
        <w:object w:dxaOrig="8100" w:dyaOrig="11700">
          <v:shape id="_x0000_i1033" type="#_x0000_t75" style="width:405pt;height:585pt" o:ole="">
            <v:imagedata r:id="rId19" o:title=""/>
          </v:shape>
          <o:OLEObject Type="Embed" ProgID="AcroExch.Document.7" ShapeID="_x0000_i1033" DrawAspect="Content" ObjectID="_1358437293" r:id="rId20"/>
        </w:object>
      </w:r>
      <w:r w:rsidRPr="004A01F1">
        <w:object w:dxaOrig="8100" w:dyaOrig="11700">
          <v:shape id="_x0000_i1034" type="#_x0000_t75" style="width:405pt;height:585pt" o:ole="">
            <v:imagedata r:id="rId21" o:title=""/>
          </v:shape>
          <o:OLEObject Type="Embed" ProgID="AcroExch.Document.7" ShapeID="_x0000_i1034" DrawAspect="Content" ObjectID="_1358437294" r:id="rId22"/>
        </w:object>
      </w:r>
      <w:r w:rsidRPr="004A01F1">
        <w:object w:dxaOrig="8100" w:dyaOrig="11700">
          <v:shape id="_x0000_i1035" type="#_x0000_t75" style="width:405pt;height:585pt" o:ole="">
            <v:imagedata r:id="rId23" o:title=""/>
          </v:shape>
          <o:OLEObject Type="Embed" ProgID="AcroExch.Document.7" ShapeID="_x0000_i1035" DrawAspect="Content" ObjectID="_1358437295" r:id="rId24"/>
        </w:object>
      </w:r>
      <w:r w:rsidRPr="004A01F1">
        <w:object w:dxaOrig="8100" w:dyaOrig="11700">
          <v:shape id="_x0000_i1036" type="#_x0000_t75" style="width:405pt;height:585pt" o:ole="">
            <v:imagedata r:id="rId25" o:title=""/>
          </v:shape>
          <o:OLEObject Type="Embed" ProgID="AcroExch.Document.7" ShapeID="_x0000_i1036" DrawAspect="Content" ObjectID="_1358437296" r:id="rId26"/>
        </w:object>
      </w:r>
      <w:r w:rsidRPr="004A01F1">
        <w:object w:dxaOrig="8100" w:dyaOrig="11700">
          <v:shape id="_x0000_i1037" type="#_x0000_t75" style="width:405pt;height:585pt" o:ole="">
            <v:imagedata r:id="rId27" o:title=""/>
          </v:shape>
          <o:OLEObject Type="Embed" ProgID="AcroExch.Document.7" ShapeID="_x0000_i1037" DrawAspect="Content" ObjectID="_1358437297" r:id="rId28"/>
        </w:object>
      </w:r>
      <w:r w:rsidRPr="004A01F1">
        <w:object w:dxaOrig="8100" w:dyaOrig="11700">
          <v:shape id="_x0000_i1038" type="#_x0000_t75" style="width:405pt;height:585pt" o:ole="">
            <v:imagedata r:id="rId29" o:title=""/>
          </v:shape>
          <o:OLEObject Type="Embed" ProgID="AcroExch.Document.7" ShapeID="_x0000_i1038" DrawAspect="Content" ObjectID="_1358437298" r:id="rId30"/>
        </w:object>
      </w:r>
      <w:r w:rsidRPr="004A01F1">
        <w:object w:dxaOrig="8100" w:dyaOrig="11700">
          <v:shape id="_x0000_i1039" type="#_x0000_t75" style="width:405pt;height:585pt" o:ole="">
            <v:imagedata r:id="rId31" o:title=""/>
          </v:shape>
          <o:OLEObject Type="Embed" ProgID="AcroExch.Document.7" ShapeID="_x0000_i1039" DrawAspect="Content" ObjectID="_1358437299" r:id="rId32"/>
        </w:object>
      </w:r>
      <w:r w:rsidRPr="004A01F1">
        <w:object w:dxaOrig="8100" w:dyaOrig="11700">
          <v:shape id="_x0000_i1040" type="#_x0000_t75" style="width:405pt;height:585pt" o:ole="">
            <v:imagedata r:id="rId33" o:title=""/>
          </v:shape>
          <o:OLEObject Type="Embed" ProgID="AcroExch.Document.7" ShapeID="_x0000_i1040" DrawAspect="Content" ObjectID="_1358437300" r:id="rId34"/>
        </w:object>
      </w:r>
      <w:r w:rsidRPr="004A01F1">
        <w:object w:dxaOrig="8100" w:dyaOrig="11700">
          <v:shape id="_x0000_i1041" type="#_x0000_t75" style="width:405pt;height:585pt" o:ole="">
            <v:imagedata r:id="rId35" o:title=""/>
          </v:shape>
          <o:OLEObject Type="Embed" ProgID="AcroExch.Document.7" ShapeID="_x0000_i1041" DrawAspect="Content" ObjectID="_1358437301" r:id="rId36"/>
        </w:object>
      </w:r>
      <w:r w:rsidRPr="004A01F1">
        <w:object w:dxaOrig="8100" w:dyaOrig="11700">
          <v:shape id="_x0000_i1042" type="#_x0000_t75" style="width:405pt;height:585pt" o:ole="">
            <v:imagedata r:id="rId37" o:title=""/>
          </v:shape>
          <o:OLEObject Type="Embed" ProgID="AcroExch.Document.7" ShapeID="_x0000_i1042" DrawAspect="Content" ObjectID="_1358437302" r:id="rId38"/>
        </w:object>
      </w:r>
      <w:r w:rsidRPr="004A01F1">
        <w:object w:dxaOrig="8100" w:dyaOrig="11700">
          <v:shape id="_x0000_i1043" type="#_x0000_t75" style="width:405pt;height:585pt" o:ole="">
            <v:imagedata r:id="rId39" o:title=""/>
          </v:shape>
          <o:OLEObject Type="Embed" ProgID="AcroExch.Document.7" ShapeID="_x0000_i1043" DrawAspect="Content" ObjectID="_1358437303" r:id="rId40"/>
        </w:object>
      </w:r>
      <w:r w:rsidRPr="004A01F1">
        <w:object w:dxaOrig="8100" w:dyaOrig="11700">
          <v:shape id="_x0000_i1044" type="#_x0000_t75" style="width:405pt;height:585pt" o:ole="">
            <v:imagedata r:id="rId41" o:title=""/>
          </v:shape>
          <o:OLEObject Type="Embed" ProgID="AcroExch.Document.7" ShapeID="_x0000_i1044" DrawAspect="Content" ObjectID="_1358437304" r:id="rId42"/>
        </w:object>
      </w:r>
      <w:r w:rsidRPr="004A01F1">
        <w:object w:dxaOrig="8100" w:dyaOrig="11700">
          <v:shape id="_x0000_i1045" type="#_x0000_t75" style="width:405pt;height:585pt" o:ole="">
            <v:imagedata r:id="rId43" o:title=""/>
          </v:shape>
          <o:OLEObject Type="Embed" ProgID="AcroExch.Document.7" ShapeID="_x0000_i1045" DrawAspect="Content" ObjectID="_1358437305" r:id="rId44"/>
        </w:object>
      </w:r>
      <w:r w:rsidRPr="004A01F1">
        <w:object w:dxaOrig="8100" w:dyaOrig="11700">
          <v:shape id="_x0000_i1046" type="#_x0000_t75" style="width:405pt;height:585pt" o:ole="">
            <v:imagedata r:id="rId45" o:title=""/>
          </v:shape>
          <o:OLEObject Type="Embed" ProgID="AcroExch.Document.7" ShapeID="_x0000_i1046" DrawAspect="Content" ObjectID="_1358437306" r:id="rId46"/>
        </w:object>
      </w:r>
      <w:r w:rsidRPr="004A01F1">
        <w:object w:dxaOrig="8100" w:dyaOrig="11700">
          <v:shape id="_x0000_i1047" type="#_x0000_t75" style="width:405pt;height:585pt" o:ole="">
            <v:imagedata r:id="rId47" o:title=""/>
          </v:shape>
          <o:OLEObject Type="Embed" ProgID="AcroExch.Document.7" ShapeID="_x0000_i1047" DrawAspect="Content" ObjectID="_1358437307" r:id="rId48"/>
        </w:object>
      </w:r>
      <w:r w:rsidRPr="004A01F1">
        <w:object w:dxaOrig="8100" w:dyaOrig="11700">
          <v:shape id="_x0000_i1048" type="#_x0000_t75" style="width:405pt;height:585pt" o:ole="">
            <v:imagedata r:id="rId49" o:title=""/>
          </v:shape>
          <o:OLEObject Type="Embed" ProgID="AcroExch.Document.7" ShapeID="_x0000_i1048" DrawAspect="Content" ObjectID="_1358437308" r:id="rId50"/>
        </w:object>
      </w:r>
      <w:r w:rsidRPr="004A01F1">
        <w:object w:dxaOrig="8100" w:dyaOrig="11700">
          <v:shape id="_x0000_i1049" type="#_x0000_t75" style="width:405pt;height:585pt" o:ole="">
            <v:imagedata r:id="rId51" o:title=""/>
          </v:shape>
          <o:OLEObject Type="Embed" ProgID="AcroExch.Document.7" ShapeID="_x0000_i1049" DrawAspect="Content" ObjectID="_1358437309" r:id="rId52"/>
        </w:object>
      </w:r>
      <w:r w:rsidRPr="004A01F1">
        <w:object w:dxaOrig="8100" w:dyaOrig="11700">
          <v:shape id="_x0000_i1050" type="#_x0000_t75" style="width:405pt;height:585pt" o:ole="">
            <v:imagedata r:id="rId53" o:title=""/>
          </v:shape>
          <o:OLEObject Type="Embed" ProgID="AcroExch.Document.7" ShapeID="_x0000_i1050" DrawAspect="Content" ObjectID="_1358437310" r:id="rId54"/>
        </w:object>
      </w:r>
      <w:r w:rsidRPr="004A01F1">
        <w:object w:dxaOrig="8100" w:dyaOrig="11700">
          <v:shape id="_x0000_i1051" type="#_x0000_t75" style="width:405pt;height:585pt" o:ole="">
            <v:imagedata r:id="rId55" o:title=""/>
          </v:shape>
          <o:OLEObject Type="Embed" ProgID="AcroExch.Document.7" ShapeID="_x0000_i1051" DrawAspect="Content" ObjectID="_1358437311" r:id="rId56"/>
        </w:object>
      </w:r>
      <w:r w:rsidRPr="004A01F1">
        <w:object w:dxaOrig="8100" w:dyaOrig="11700">
          <v:shape id="_x0000_i1052" type="#_x0000_t75" style="width:405pt;height:585pt" o:ole="">
            <v:imagedata r:id="rId57" o:title=""/>
          </v:shape>
          <o:OLEObject Type="Embed" ProgID="AcroExch.Document.7" ShapeID="_x0000_i1052" DrawAspect="Content" ObjectID="_1358437312" r:id="rId58"/>
        </w:object>
      </w:r>
      <w:r w:rsidRPr="004A01F1">
        <w:object w:dxaOrig="8100" w:dyaOrig="11700">
          <v:shape id="_x0000_i1053" type="#_x0000_t75" style="width:405pt;height:585pt" o:ole="">
            <v:imagedata r:id="rId59" o:title=""/>
          </v:shape>
          <o:OLEObject Type="Embed" ProgID="AcroExch.Document.7" ShapeID="_x0000_i1053" DrawAspect="Content" ObjectID="_1358437313" r:id="rId60"/>
        </w:object>
      </w:r>
      <w:r w:rsidRPr="004A01F1">
        <w:object w:dxaOrig="8100" w:dyaOrig="11700">
          <v:shape id="_x0000_i1054" type="#_x0000_t75" style="width:405pt;height:585pt" o:ole="">
            <v:imagedata r:id="rId61" o:title=""/>
          </v:shape>
          <o:OLEObject Type="Embed" ProgID="AcroExch.Document.7" ShapeID="_x0000_i1054" DrawAspect="Content" ObjectID="_1358437314" r:id="rId62"/>
        </w:object>
      </w:r>
      <w:r w:rsidRPr="004A01F1">
        <w:object w:dxaOrig="8100" w:dyaOrig="11700">
          <v:shape id="_x0000_i1055" type="#_x0000_t75" style="width:405pt;height:585pt" o:ole="">
            <v:imagedata r:id="rId63" o:title=""/>
          </v:shape>
          <o:OLEObject Type="Embed" ProgID="AcroExch.Document.7" ShapeID="_x0000_i1055" DrawAspect="Content" ObjectID="_1358437315" r:id="rId64"/>
        </w:object>
      </w:r>
      <w:r w:rsidRPr="004A01F1">
        <w:object w:dxaOrig="8100" w:dyaOrig="11700">
          <v:shape id="_x0000_i1056" type="#_x0000_t75" style="width:405pt;height:585pt" o:ole="">
            <v:imagedata r:id="rId65" o:title=""/>
          </v:shape>
          <o:OLEObject Type="Embed" ProgID="AcroExch.Document.7" ShapeID="_x0000_i1056" DrawAspect="Content" ObjectID="_1358437316" r:id="rId66"/>
        </w:object>
      </w:r>
      <w:r w:rsidRPr="004A01F1">
        <w:object w:dxaOrig="8100" w:dyaOrig="11700">
          <v:shape id="_x0000_i1057" type="#_x0000_t75" style="width:405pt;height:585pt" o:ole="">
            <v:imagedata r:id="rId67" o:title=""/>
          </v:shape>
          <o:OLEObject Type="Embed" ProgID="AcroExch.Document.7" ShapeID="_x0000_i1057" DrawAspect="Content" ObjectID="_1358437317" r:id="rId68"/>
        </w:object>
      </w:r>
      <w:r w:rsidRPr="004A01F1">
        <w:object w:dxaOrig="8100" w:dyaOrig="11700">
          <v:shape id="_x0000_i1058" type="#_x0000_t75" style="width:405pt;height:585pt" o:ole="">
            <v:imagedata r:id="rId69" o:title=""/>
          </v:shape>
          <o:OLEObject Type="Embed" ProgID="AcroExch.Document.7" ShapeID="_x0000_i1058" DrawAspect="Content" ObjectID="_1358437318" r:id="rId70"/>
        </w:object>
      </w:r>
      <w:r w:rsidRPr="004A01F1">
        <w:object w:dxaOrig="8100" w:dyaOrig="11700">
          <v:shape id="_x0000_i1059" type="#_x0000_t75" style="width:405pt;height:585pt" o:ole="">
            <v:imagedata r:id="rId71" o:title=""/>
          </v:shape>
          <o:OLEObject Type="Embed" ProgID="AcroExch.Document.7" ShapeID="_x0000_i1059" DrawAspect="Content" ObjectID="_1358437319" r:id="rId72"/>
        </w:object>
      </w:r>
    </w:p>
    <w:p w:rsidR="00E03094" w:rsidRPr="004905D9" w:rsidRDefault="00E03094">
      <w:pPr>
        <w:rPr>
          <w:color w:val="C0C0C0"/>
        </w:rPr>
      </w:pPr>
    </w:p>
    <w:p w:rsidR="00E03094" w:rsidRPr="004905D9" w:rsidRDefault="00E03094">
      <w:pPr>
        <w:rPr>
          <w:color w:val="C0C0C0"/>
          <w:sz w:val="16"/>
          <w:szCs w:val="16"/>
        </w:rPr>
      </w:pPr>
      <w:hyperlink r:id="rId73" w:history="1">
        <w:r w:rsidRPr="004905D9">
          <w:rPr>
            <w:rStyle w:val="Hyperlink"/>
            <w:color w:val="C0C0C0"/>
            <w:sz w:val="16"/>
            <w:szCs w:val="16"/>
          </w:rPr>
          <w:t>www.sorubak.com</w:t>
        </w:r>
      </w:hyperlink>
      <w:r w:rsidRPr="004905D9">
        <w:rPr>
          <w:color w:val="C0C0C0"/>
          <w:sz w:val="16"/>
          <w:szCs w:val="16"/>
        </w:rPr>
        <w:t xml:space="preserve"> </w:t>
      </w:r>
    </w:p>
    <w:sectPr w:rsidR="00E03094" w:rsidRPr="004905D9" w:rsidSect="005561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A01F1"/>
    <w:rsid w:val="004905D9"/>
    <w:rsid w:val="004A01F1"/>
    <w:rsid w:val="0055616F"/>
    <w:rsid w:val="00721D7D"/>
    <w:rsid w:val="009B3E63"/>
    <w:rsid w:val="00AD4398"/>
    <w:rsid w:val="00E03094"/>
    <w:rsid w:val="00EB64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616F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4905D9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9.emf"/><Relationship Id="rId21" Type="http://schemas.openxmlformats.org/officeDocument/2006/relationships/image" Target="media/image10.emf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3.emf"/><Relationship Id="rId50" Type="http://schemas.openxmlformats.org/officeDocument/2006/relationships/oleObject" Target="embeddings/oleObject23.bin"/><Relationship Id="rId55" Type="http://schemas.openxmlformats.org/officeDocument/2006/relationships/image" Target="media/image27.emf"/><Relationship Id="rId63" Type="http://schemas.openxmlformats.org/officeDocument/2006/relationships/image" Target="media/image31.emf"/><Relationship Id="rId68" Type="http://schemas.openxmlformats.org/officeDocument/2006/relationships/oleObject" Target="embeddings/oleObject32.bin"/><Relationship Id="rId7" Type="http://schemas.openxmlformats.org/officeDocument/2006/relationships/image" Target="media/image3.emf"/><Relationship Id="rId71" Type="http://schemas.openxmlformats.org/officeDocument/2006/relationships/image" Target="media/image35.emf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4.emf"/><Relationship Id="rId11" Type="http://schemas.openxmlformats.org/officeDocument/2006/relationships/image" Target="media/image5.e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8.emf"/><Relationship Id="rId40" Type="http://schemas.openxmlformats.org/officeDocument/2006/relationships/oleObject" Target="embeddings/oleObject18.bin"/><Relationship Id="rId45" Type="http://schemas.openxmlformats.org/officeDocument/2006/relationships/image" Target="media/image22.emf"/><Relationship Id="rId53" Type="http://schemas.openxmlformats.org/officeDocument/2006/relationships/image" Target="media/image26.emf"/><Relationship Id="rId58" Type="http://schemas.openxmlformats.org/officeDocument/2006/relationships/oleObject" Target="embeddings/oleObject27.bin"/><Relationship Id="rId66" Type="http://schemas.openxmlformats.org/officeDocument/2006/relationships/oleObject" Target="embeddings/oleObject31.bin"/><Relationship Id="rId7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4.emf"/><Relationship Id="rId57" Type="http://schemas.openxmlformats.org/officeDocument/2006/relationships/image" Target="media/image28.emf"/><Relationship Id="rId61" Type="http://schemas.openxmlformats.org/officeDocument/2006/relationships/image" Target="media/image30.emf"/><Relationship Id="rId10" Type="http://schemas.openxmlformats.org/officeDocument/2006/relationships/oleObject" Target="embeddings/oleObject3.bin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28.bin"/><Relationship Id="rId65" Type="http://schemas.openxmlformats.org/officeDocument/2006/relationships/image" Target="media/image32.emf"/><Relationship Id="rId73" Type="http://schemas.openxmlformats.org/officeDocument/2006/relationships/hyperlink" Target="http://www.sorubak.com" TargetMode="External"/><Relationship Id="rId4" Type="http://schemas.openxmlformats.org/officeDocument/2006/relationships/image" Target="media/image1.emf"/><Relationship Id="rId9" Type="http://schemas.openxmlformats.org/officeDocument/2006/relationships/image" Target="media/image4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emf"/><Relationship Id="rId30" Type="http://schemas.openxmlformats.org/officeDocument/2006/relationships/oleObject" Target="embeddings/oleObject13.bin"/><Relationship Id="rId35" Type="http://schemas.openxmlformats.org/officeDocument/2006/relationships/image" Target="media/image17.emf"/><Relationship Id="rId43" Type="http://schemas.openxmlformats.org/officeDocument/2006/relationships/image" Target="media/image21.emf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6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4.emf"/><Relationship Id="rId8" Type="http://schemas.openxmlformats.org/officeDocument/2006/relationships/oleObject" Target="embeddings/oleObject2.bin"/><Relationship Id="rId51" Type="http://schemas.openxmlformats.org/officeDocument/2006/relationships/image" Target="media/image25.emf"/><Relationship Id="rId72" Type="http://schemas.openxmlformats.org/officeDocument/2006/relationships/oleObject" Target="embeddings/oleObject34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9.emf"/><Relationship Id="rId67" Type="http://schemas.openxmlformats.org/officeDocument/2006/relationships/image" Target="media/image33.emf"/><Relationship Id="rId20" Type="http://schemas.openxmlformats.org/officeDocument/2006/relationships/oleObject" Target="embeddings/oleObject8.bin"/><Relationship Id="rId41" Type="http://schemas.openxmlformats.org/officeDocument/2006/relationships/image" Target="media/image20.emf"/><Relationship Id="rId54" Type="http://schemas.openxmlformats.org/officeDocument/2006/relationships/oleObject" Target="embeddings/oleObject25.bin"/><Relationship Id="rId62" Type="http://schemas.openxmlformats.org/officeDocument/2006/relationships/oleObject" Target="embeddings/oleObject29.bin"/><Relationship Id="rId70" Type="http://schemas.openxmlformats.org/officeDocument/2006/relationships/oleObject" Target="embeddings/oleObject33.bin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35</Pages>
  <Words>156</Words>
  <Characters>890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Bilgisayar</dc:creator>
  <cp:keywords/>
  <dc:description/>
  <cp:lastModifiedBy>edanur</cp:lastModifiedBy>
  <cp:revision>6</cp:revision>
  <dcterms:created xsi:type="dcterms:W3CDTF">2011-01-08T14:37:00Z</dcterms:created>
  <dcterms:modified xsi:type="dcterms:W3CDTF">2011-02-05T16:53:00Z</dcterms:modified>
</cp:coreProperties>
</file>