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F4DE9" w:rsidRPr="006C0056" w:rsidRDefault="009F4DE9" w:rsidP="006C0056">
      <w:pPr>
        <w:jc w:val="center"/>
        <w:rPr>
          <w:rFonts w:ascii="Times New Roman" w:hAnsi="Times New Roman"/>
          <w:sz w:val="36"/>
          <w:szCs w:val="36"/>
        </w:rPr>
      </w:pPr>
      <w:r w:rsidRPr="006C0056">
        <w:rPr>
          <w:rFonts w:ascii="Times New Roman" w:hAnsi="Times New Roman"/>
          <w:sz w:val="36"/>
          <w:szCs w:val="36"/>
        </w:rPr>
        <w:t>YARIYIL TATİLİ MATEMATİK ÖDEVİ</w:t>
      </w:r>
    </w:p>
    <w:p w:rsidR="009F4DE9" w:rsidRPr="006C0056" w:rsidRDefault="009F4DE9" w:rsidP="00B62C79">
      <w:pPr>
        <w:pStyle w:val="ListParagraph"/>
        <w:numPr>
          <w:ilvl w:val="0"/>
          <w:numId w:val="1"/>
        </w:numPr>
        <w:rPr>
          <w:rFonts w:ascii="Times New Roman" w:hAnsi="Times New Roman"/>
          <w:sz w:val="16"/>
          <w:szCs w:val="16"/>
        </w:rPr>
      </w:pPr>
      <w:r w:rsidRPr="006C0056">
        <w:rPr>
          <w:rFonts w:ascii="Times New Roman" w:hAnsi="Times New Roman"/>
          <w:sz w:val="16"/>
          <w:szCs w:val="16"/>
        </w:rPr>
        <w:t>Okulumuzda 540 öğrenci var. Her sıraya 2 öğrenci oturduğuna göre, okulumuzda kaç sıra vardır?</w:t>
      </w:r>
    </w:p>
    <w:p w:rsidR="009F4DE9" w:rsidRPr="006C0056" w:rsidRDefault="009F4DE9" w:rsidP="00B62C79">
      <w:pPr>
        <w:pStyle w:val="ListParagraph"/>
        <w:numPr>
          <w:ilvl w:val="0"/>
          <w:numId w:val="1"/>
        </w:numPr>
        <w:rPr>
          <w:rFonts w:ascii="Times New Roman" w:hAnsi="Times New Roman"/>
          <w:sz w:val="16"/>
          <w:szCs w:val="16"/>
        </w:rPr>
      </w:pPr>
      <w:r w:rsidRPr="006C0056">
        <w:rPr>
          <w:rFonts w:ascii="Times New Roman" w:hAnsi="Times New Roman"/>
          <w:sz w:val="16"/>
          <w:szCs w:val="16"/>
        </w:rPr>
        <w:t>2 katının 5 fazlası 35 olan sayı kaçtır?</w:t>
      </w:r>
    </w:p>
    <w:p w:rsidR="009F4DE9" w:rsidRPr="006C0056" w:rsidRDefault="009F4DE9" w:rsidP="00B62C79">
      <w:pPr>
        <w:pStyle w:val="ListParagraph"/>
        <w:numPr>
          <w:ilvl w:val="0"/>
          <w:numId w:val="1"/>
        </w:numPr>
        <w:rPr>
          <w:rFonts w:ascii="Times New Roman" w:hAnsi="Times New Roman"/>
          <w:sz w:val="16"/>
          <w:szCs w:val="16"/>
        </w:rPr>
      </w:pPr>
      <w:smartTag w:uri="urn:schemas-microsoft-com:office:smarttags" w:element="metricconverter">
        <w:smartTagPr>
          <w:attr w:name="ProductID" w:val="3600 kg"/>
        </w:smartTagPr>
        <w:r w:rsidRPr="006C0056">
          <w:rPr>
            <w:rFonts w:ascii="Times New Roman" w:hAnsi="Times New Roman"/>
            <w:sz w:val="16"/>
            <w:szCs w:val="16"/>
          </w:rPr>
          <w:t>3600 kg</w:t>
        </w:r>
      </w:smartTag>
      <w:r w:rsidRPr="006C0056">
        <w:rPr>
          <w:rFonts w:ascii="Times New Roman" w:hAnsi="Times New Roman"/>
          <w:sz w:val="16"/>
          <w:szCs w:val="16"/>
        </w:rPr>
        <w:t xml:space="preserve"> unun yarısı 6 kg’lık, diğer yarısı 9 kg’lık çuvallara dolduruluyor. Toplam kaç çuval kullanılmıştır?</w:t>
      </w:r>
    </w:p>
    <w:p w:rsidR="009F4DE9" w:rsidRPr="006C0056" w:rsidRDefault="009F4DE9" w:rsidP="00B62C79">
      <w:pPr>
        <w:pStyle w:val="ListParagraph"/>
        <w:numPr>
          <w:ilvl w:val="0"/>
          <w:numId w:val="1"/>
        </w:numPr>
        <w:rPr>
          <w:rFonts w:ascii="Times New Roman" w:hAnsi="Times New Roman"/>
          <w:sz w:val="16"/>
          <w:szCs w:val="16"/>
        </w:rPr>
      </w:pPr>
      <w:r w:rsidRPr="006C0056">
        <w:rPr>
          <w:rFonts w:ascii="Times New Roman" w:hAnsi="Times New Roman"/>
          <w:sz w:val="16"/>
          <w:szCs w:val="16"/>
        </w:rPr>
        <w:t xml:space="preserve">Fulya 27 elma kg topladı. Ayla, Fulya’dan </w:t>
      </w:r>
      <w:smartTag w:uri="urn:schemas-microsoft-com:office:smarttags" w:element="metricconverter">
        <w:smartTagPr>
          <w:attr w:name="ProductID" w:val="20 kg"/>
        </w:smartTagPr>
        <w:r w:rsidRPr="006C0056">
          <w:rPr>
            <w:rFonts w:ascii="Times New Roman" w:hAnsi="Times New Roman"/>
            <w:sz w:val="16"/>
            <w:szCs w:val="16"/>
          </w:rPr>
          <w:t>20 kg</w:t>
        </w:r>
      </w:smartTag>
      <w:r w:rsidRPr="006C0056">
        <w:rPr>
          <w:rFonts w:ascii="Times New Roman" w:hAnsi="Times New Roman"/>
          <w:sz w:val="16"/>
          <w:szCs w:val="16"/>
        </w:rPr>
        <w:t xml:space="preserve"> daha fazla elma topladı. İkisinin topladıkları elmalar kaç kilogramdır?</w:t>
      </w:r>
    </w:p>
    <w:p w:rsidR="009F4DE9" w:rsidRPr="006C0056" w:rsidRDefault="009F4DE9" w:rsidP="00B62C79">
      <w:pPr>
        <w:pStyle w:val="ListParagraph"/>
        <w:numPr>
          <w:ilvl w:val="0"/>
          <w:numId w:val="1"/>
        </w:numPr>
        <w:rPr>
          <w:rFonts w:ascii="Times New Roman" w:hAnsi="Times New Roman"/>
          <w:sz w:val="16"/>
          <w:szCs w:val="16"/>
        </w:rPr>
      </w:pPr>
      <w:r w:rsidRPr="006C0056">
        <w:rPr>
          <w:rFonts w:ascii="Times New Roman" w:hAnsi="Times New Roman"/>
          <w:sz w:val="16"/>
          <w:szCs w:val="16"/>
        </w:rPr>
        <w:t>Oya ile Mete'nin yaşlarının toplamı 28'dir. Mete'nin yaşı, Oya'nın yaşının 4 katından 3 yaş fazladır. Mete kaç yaşındadır?</w:t>
      </w:r>
    </w:p>
    <w:p w:rsidR="009F4DE9" w:rsidRPr="006C0056" w:rsidRDefault="009F4DE9" w:rsidP="00B62C79">
      <w:pPr>
        <w:pStyle w:val="ListParagraph"/>
        <w:numPr>
          <w:ilvl w:val="0"/>
          <w:numId w:val="1"/>
        </w:numPr>
        <w:rPr>
          <w:rFonts w:ascii="Times New Roman" w:hAnsi="Times New Roman"/>
          <w:sz w:val="16"/>
          <w:szCs w:val="16"/>
        </w:rPr>
      </w:pPr>
      <w:r w:rsidRPr="006C0056">
        <w:rPr>
          <w:rFonts w:ascii="Times New Roman" w:hAnsi="Times New Roman"/>
          <w:sz w:val="16"/>
          <w:szCs w:val="16"/>
        </w:rPr>
        <w:t>Gamze ile annesinin yaşları toplamı 42'dir. Annesinin yaşı Gamze'nin yaşının 3 katından 6 eksiktir. Gamze'nin annesi kaç yaşındadır?</w:t>
      </w:r>
    </w:p>
    <w:p w:rsidR="009F4DE9" w:rsidRPr="006C0056" w:rsidRDefault="009F4DE9" w:rsidP="00B62C79">
      <w:pPr>
        <w:pStyle w:val="ListParagraph"/>
        <w:numPr>
          <w:ilvl w:val="0"/>
          <w:numId w:val="1"/>
        </w:numPr>
        <w:rPr>
          <w:rFonts w:ascii="Times New Roman" w:hAnsi="Times New Roman"/>
          <w:sz w:val="16"/>
          <w:szCs w:val="16"/>
        </w:rPr>
      </w:pPr>
      <w:r w:rsidRPr="006C0056">
        <w:rPr>
          <w:rFonts w:ascii="Times New Roman" w:hAnsi="Times New Roman"/>
          <w:sz w:val="16"/>
          <w:szCs w:val="16"/>
        </w:rPr>
        <w:t>Bir sınıftaki öğrenciler sıralara 2'şerli oturduklarında 3 öğrenci ayakta kalıyor buna göre sınıf mevcudu kaçtır?</w:t>
      </w:r>
    </w:p>
    <w:p w:rsidR="009F4DE9" w:rsidRPr="006C0056" w:rsidRDefault="009F4DE9" w:rsidP="00B62C79">
      <w:pPr>
        <w:pStyle w:val="ListParagraph"/>
        <w:numPr>
          <w:ilvl w:val="0"/>
          <w:numId w:val="1"/>
        </w:numPr>
        <w:rPr>
          <w:rFonts w:ascii="Times New Roman" w:hAnsi="Times New Roman"/>
          <w:sz w:val="16"/>
          <w:szCs w:val="16"/>
        </w:rPr>
      </w:pPr>
      <w:r w:rsidRPr="006C0056">
        <w:rPr>
          <w:rFonts w:ascii="Times New Roman" w:hAnsi="Times New Roman"/>
          <w:sz w:val="16"/>
          <w:szCs w:val="16"/>
        </w:rPr>
        <w:t>İki sayıdan büyük olan küçük olanın 3 katından 6 eksiktir. Bu iki sayının farkı 30’dur. Sayıları nasıl bulacağız?</w:t>
      </w:r>
    </w:p>
    <w:p w:rsidR="009F4DE9" w:rsidRPr="006C0056" w:rsidRDefault="009F4DE9" w:rsidP="00B62C79">
      <w:pPr>
        <w:pStyle w:val="ListParagraph"/>
        <w:numPr>
          <w:ilvl w:val="0"/>
          <w:numId w:val="1"/>
        </w:numPr>
        <w:rPr>
          <w:rFonts w:ascii="Times New Roman" w:hAnsi="Times New Roman"/>
          <w:sz w:val="16"/>
          <w:szCs w:val="16"/>
        </w:rPr>
      </w:pPr>
      <w:r w:rsidRPr="006C0056">
        <w:rPr>
          <w:rFonts w:ascii="Times New Roman" w:hAnsi="Times New Roman"/>
          <w:sz w:val="16"/>
          <w:szCs w:val="16"/>
        </w:rPr>
        <w:t>750 TL’nin önce 250 TL’si, sonra geriye kalanın yarısının 100 fazlası harcandı. Geriye kaç TL kaldı?</w:t>
      </w:r>
    </w:p>
    <w:p w:rsidR="009F4DE9" w:rsidRPr="006C0056" w:rsidRDefault="009F4DE9" w:rsidP="00B62C79">
      <w:pPr>
        <w:pStyle w:val="ListParagraph"/>
        <w:numPr>
          <w:ilvl w:val="0"/>
          <w:numId w:val="1"/>
        </w:numPr>
        <w:rPr>
          <w:rFonts w:ascii="Times New Roman" w:hAnsi="Times New Roman"/>
          <w:sz w:val="16"/>
          <w:szCs w:val="16"/>
        </w:rPr>
      </w:pPr>
      <w:r w:rsidRPr="006C0056">
        <w:rPr>
          <w:rFonts w:ascii="Times New Roman" w:hAnsi="Times New Roman"/>
          <w:sz w:val="16"/>
          <w:szCs w:val="16"/>
        </w:rPr>
        <w:t xml:space="preserve">Günde </w:t>
      </w:r>
      <w:smartTag w:uri="urn:schemas-microsoft-com:office:smarttags" w:element="metricconverter">
        <w:smartTagPr>
          <w:attr w:name="ProductID" w:val="2 litre"/>
        </w:smartTagPr>
        <w:r w:rsidRPr="006C0056">
          <w:rPr>
            <w:rFonts w:ascii="Times New Roman" w:hAnsi="Times New Roman"/>
            <w:sz w:val="16"/>
            <w:szCs w:val="16"/>
          </w:rPr>
          <w:t>2 litre</w:t>
        </w:r>
      </w:smartTag>
      <w:r w:rsidRPr="006C0056">
        <w:rPr>
          <w:rFonts w:ascii="Times New Roman" w:hAnsi="Times New Roman"/>
          <w:sz w:val="16"/>
          <w:szCs w:val="16"/>
        </w:rPr>
        <w:t xml:space="preserve"> süt kullanan bir aile sütün litresini 50 kuruştan alıyor. Bu ailenin 4 haftalık süt parasını bulunuz</w:t>
      </w:r>
    </w:p>
    <w:p w:rsidR="009F4DE9" w:rsidRPr="006C0056" w:rsidRDefault="009F4DE9" w:rsidP="00B62C79">
      <w:pPr>
        <w:pStyle w:val="ListParagraph"/>
        <w:numPr>
          <w:ilvl w:val="0"/>
          <w:numId w:val="1"/>
        </w:numPr>
        <w:rPr>
          <w:rFonts w:ascii="Times New Roman" w:hAnsi="Times New Roman"/>
          <w:sz w:val="16"/>
          <w:szCs w:val="16"/>
        </w:rPr>
      </w:pPr>
      <w:r w:rsidRPr="006C0056">
        <w:rPr>
          <w:rFonts w:ascii="Times New Roman" w:hAnsi="Times New Roman"/>
          <w:sz w:val="16"/>
          <w:szCs w:val="16"/>
        </w:rPr>
        <w:t>3 ay, 7 hafta, 11 gün kaç gün edeceğini bulunuz?</w:t>
      </w:r>
    </w:p>
    <w:p w:rsidR="009F4DE9" w:rsidRPr="006C0056" w:rsidRDefault="009F4DE9" w:rsidP="00B62C79">
      <w:pPr>
        <w:pStyle w:val="ListParagraph"/>
        <w:numPr>
          <w:ilvl w:val="0"/>
          <w:numId w:val="1"/>
        </w:numPr>
        <w:rPr>
          <w:rFonts w:ascii="Times New Roman" w:hAnsi="Times New Roman"/>
          <w:sz w:val="16"/>
          <w:szCs w:val="16"/>
        </w:rPr>
      </w:pPr>
      <w:r w:rsidRPr="006C0056">
        <w:rPr>
          <w:rFonts w:ascii="Times New Roman" w:hAnsi="Times New Roman"/>
          <w:sz w:val="16"/>
          <w:szCs w:val="16"/>
        </w:rPr>
        <w:t>Birbirinden farklı 3 basamaklı 3 doğal sayının toplamı 2147 ise bu üç doğal sayıdan en küçüğü en az kaç olur?</w:t>
      </w:r>
    </w:p>
    <w:p w:rsidR="009F4DE9" w:rsidRPr="006C0056" w:rsidRDefault="009F4DE9" w:rsidP="00B62C79">
      <w:pPr>
        <w:pStyle w:val="ListParagraph"/>
        <w:numPr>
          <w:ilvl w:val="0"/>
          <w:numId w:val="1"/>
        </w:numPr>
        <w:rPr>
          <w:rFonts w:ascii="Times New Roman" w:hAnsi="Times New Roman"/>
          <w:sz w:val="16"/>
          <w:szCs w:val="16"/>
        </w:rPr>
      </w:pPr>
      <w:r w:rsidRPr="006C0056">
        <w:rPr>
          <w:rFonts w:ascii="Times New Roman" w:hAnsi="Times New Roman"/>
          <w:sz w:val="16"/>
          <w:szCs w:val="16"/>
        </w:rPr>
        <w:t>3225 sayısının 1210 fazlasının 2320 eksiği kaçtır?</w:t>
      </w:r>
    </w:p>
    <w:p w:rsidR="009F4DE9" w:rsidRPr="006C0056" w:rsidRDefault="009F4DE9" w:rsidP="00B62C79">
      <w:pPr>
        <w:pStyle w:val="ListParagraph"/>
        <w:numPr>
          <w:ilvl w:val="0"/>
          <w:numId w:val="1"/>
        </w:numPr>
        <w:rPr>
          <w:rFonts w:ascii="Times New Roman" w:hAnsi="Times New Roman"/>
          <w:sz w:val="16"/>
          <w:szCs w:val="16"/>
        </w:rPr>
      </w:pPr>
      <w:r w:rsidRPr="006C0056">
        <w:rPr>
          <w:rFonts w:ascii="Times New Roman" w:hAnsi="Times New Roman"/>
          <w:sz w:val="16"/>
          <w:szCs w:val="16"/>
        </w:rPr>
        <w:t>Bir çıkarma işleminde çıkan 178, fark 259 ise eksilen sayı kaçtır?</w:t>
      </w:r>
    </w:p>
    <w:p w:rsidR="009F4DE9" w:rsidRPr="006C0056" w:rsidRDefault="009F4DE9" w:rsidP="00B62C79">
      <w:pPr>
        <w:pStyle w:val="ListParagraph"/>
        <w:numPr>
          <w:ilvl w:val="0"/>
          <w:numId w:val="1"/>
        </w:numPr>
        <w:rPr>
          <w:rFonts w:ascii="Times New Roman" w:hAnsi="Times New Roman"/>
          <w:sz w:val="16"/>
          <w:szCs w:val="16"/>
        </w:rPr>
      </w:pPr>
      <w:r w:rsidRPr="006C0056">
        <w:rPr>
          <w:rFonts w:ascii="Times New Roman" w:hAnsi="Times New Roman"/>
          <w:sz w:val="16"/>
          <w:szCs w:val="16"/>
        </w:rPr>
        <w:t>36 sayısının 14 fazlasından, 47 sayısının 17 eksiğini çıkarırsak fak kaç olur?</w:t>
      </w:r>
    </w:p>
    <w:p w:rsidR="009F4DE9" w:rsidRPr="006C0056" w:rsidRDefault="009F4DE9" w:rsidP="00B62C79">
      <w:pPr>
        <w:pStyle w:val="ListParagraph"/>
        <w:numPr>
          <w:ilvl w:val="0"/>
          <w:numId w:val="1"/>
        </w:numPr>
        <w:rPr>
          <w:rFonts w:ascii="Times New Roman" w:hAnsi="Times New Roman"/>
          <w:sz w:val="16"/>
          <w:szCs w:val="16"/>
        </w:rPr>
      </w:pPr>
      <w:r w:rsidRPr="006C0056">
        <w:rPr>
          <w:rFonts w:ascii="Times New Roman" w:hAnsi="Times New Roman"/>
          <w:sz w:val="16"/>
          <w:szCs w:val="16"/>
        </w:rPr>
        <w:t>346 litrelik bir varil suyun önce 125 litresini, sonra kalanın 65 litresini harcadık. Geriye kaç litre su kaldı?</w:t>
      </w:r>
    </w:p>
    <w:p w:rsidR="009F4DE9" w:rsidRPr="006C0056" w:rsidRDefault="009F4DE9" w:rsidP="00B62C79">
      <w:pPr>
        <w:pStyle w:val="ListParagraph"/>
        <w:numPr>
          <w:ilvl w:val="0"/>
          <w:numId w:val="1"/>
        </w:numPr>
        <w:rPr>
          <w:rFonts w:ascii="Times New Roman" w:hAnsi="Times New Roman"/>
          <w:sz w:val="16"/>
          <w:szCs w:val="16"/>
        </w:rPr>
      </w:pPr>
      <w:r w:rsidRPr="006C0056">
        <w:rPr>
          <w:rFonts w:ascii="Times New Roman" w:hAnsi="Times New Roman"/>
          <w:sz w:val="16"/>
          <w:szCs w:val="16"/>
        </w:rPr>
        <w:t>Bir basımevi yıl içinde 4656 kitap bastı. 246’sı defolu çıktı. Geriye kalanların 3450’si satıldı. Basımevinin elinde kaç kitap kaldı?</w:t>
      </w:r>
    </w:p>
    <w:p w:rsidR="009F4DE9" w:rsidRPr="006C0056" w:rsidRDefault="009F4DE9" w:rsidP="00B62C79">
      <w:pPr>
        <w:pStyle w:val="ListParagraph"/>
        <w:numPr>
          <w:ilvl w:val="0"/>
          <w:numId w:val="1"/>
        </w:numPr>
        <w:rPr>
          <w:rFonts w:ascii="Times New Roman" w:hAnsi="Times New Roman"/>
          <w:sz w:val="16"/>
          <w:szCs w:val="16"/>
        </w:rPr>
      </w:pPr>
      <w:r w:rsidRPr="006C0056">
        <w:rPr>
          <w:rFonts w:ascii="Times New Roman" w:hAnsi="Times New Roman"/>
          <w:sz w:val="16"/>
          <w:szCs w:val="16"/>
        </w:rPr>
        <w:t>Bir okuldaki kız öğrenci sayısı 1267’dir. Okulda 3201 öğrenci olduğuna göre erkek öğrencilerin sayısı kaçtır?</w:t>
      </w:r>
    </w:p>
    <w:p w:rsidR="009F4DE9" w:rsidRPr="006C0056" w:rsidRDefault="009F4DE9" w:rsidP="00B62C79">
      <w:pPr>
        <w:pStyle w:val="ListParagraph"/>
        <w:numPr>
          <w:ilvl w:val="0"/>
          <w:numId w:val="1"/>
        </w:numPr>
        <w:rPr>
          <w:rFonts w:ascii="Times New Roman" w:hAnsi="Times New Roman"/>
          <w:sz w:val="16"/>
          <w:szCs w:val="16"/>
        </w:rPr>
      </w:pPr>
      <w:r w:rsidRPr="006C0056">
        <w:rPr>
          <w:rFonts w:ascii="Times New Roman" w:hAnsi="Times New Roman"/>
          <w:sz w:val="16"/>
          <w:szCs w:val="16"/>
        </w:rPr>
        <w:t>Bir kumbarada 15 madeni para olup, bu paralar 50 ve 25 kuruştan ibarettir. Toplam para miktarı 6 TL olduğuna göre bu kumbarada kaç tane 25 kuruş vardır?</w:t>
      </w:r>
    </w:p>
    <w:p w:rsidR="009F4DE9" w:rsidRPr="006C0056" w:rsidRDefault="009F4DE9" w:rsidP="00B62C79">
      <w:pPr>
        <w:pStyle w:val="ListParagraph"/>
        <w:numPr>
          <w:ilvl w:val="0"/>
          <w:numId w:val="1"/>
        </w:numPr>
        <w:rPr>
          <w:rFonts w:ascii="Times New Roman" w:hAnsi="Times New Roman"/>
          <w:sz w:val="16"/>
          <w:szCs w:val="16"/>
        </w:rPr>
      </w:pPr>
      <w:r w:rsidRPr="006C0056">
        <w:rPr>
          <w:rFonts w:ascii="Times New Roman" w:hAnsi="Times New Roman"/>
          <w:noProof/>
          <w:sz w:val="16"/>
          <w:szCs w:val="16"/>
        </w:rPr>
        <w:t>57 kişilik bir sınıfa eşit olarak 4’er şeker dağıtılıyor. 15 şeker daha olsaydı 1’er şeker fazla dağıtılmış olacaktı. Buna göre şekerler dağıtılmadan torbada kaç şeker vardı.?</w:t>
      </w:r>
    </w:p>
    <w:p w:rsidR="009F4DE9" w:rsidRPr="006C0056" w:rsidRDefault="009F4DE9" w:rsidP="00B62C79">
      <w:pPr>
        <w:pStyle w:val="ListParagraph"/>
        <w:numPr>
          <w:ilvl w:val="0"/>
          <w:numId w:val="1"/>
        </w:numPr>
        <w:rPr>
          <w:rFonts w:ascii="Times New Roman" w:hAnsi="Times New Roman"/>
          <w:sz w:val="16"/>
          <w:szCs w:val="16"/>
        </w:rPr>
      </w:pPr>
      <w:r w:rsidRPr="006C0056">
        <w:rPr>
          <w:rFonts w:ascii="Times New Roman" w:hAnsi="Times New Roman"/>
          <w:sz w:val="16"/>
          <w:szCs w:val="16"/>
        </w:rPr>
        <w:t>Hangi sayının yarısının, 5 fazlası 256 eder?</w:t>
      </w:r>
    </w:p>
    <w:p w:rsidR="009F4DE9" w:rsidRPr="006C0056" w:rsidRDefault="009F4DE9" w:rsidP="00B62C79">
      <w:pPr>
        <w:pStyle w:val="ListParagraph"/>
        <w:numPr>
          <w:ilvl w:val="0"/>
          <w:numId w:val="1"/>
        </w:numPr>
        <w:rPr>
          <w:rFonts w:ascii="Times New Roman" w:hAnsi="Times New Roman"/>
          <w:sz w:val="16"/>
          <w:szCs w:val="16"/>
        </w:rPr>
      </w:pPr>
      <w:r w:rsidRPr="006C0056">
        <w:rPr>
          <w:rFonts w:ascii="Times New Roman" w:hAnsi="Times New Roman"/>
          <w:color w:val="000000"/>
          <w:sz w:val="16"/>
          <w:szCs w:val="16"/>
        </w:rPr>
        <w:t>86’nın 100 katından 125 çıkarılırsa cevap kaçtır?</w:t>
      </w:r>
    </w:p>
    <w:p w:rsidR="009F4DE9" w:rsidRPr="006C0056" w:rsidRDefault="009F4DE9" w:rsidP="00B62C79">
      <w:pPr>
        <w:pStyle w:val="ListParagraph"/>
        <w:numPr>
          <w:ilvl w:val="0"/>
          <w:numId w:val="1"/>
        </w:numPr>
        <w:rPr>
          <w:rFonts w:ascii="Times New Roman" w:hAnsi="Times New Roman"/>
          <w:sz w:val="16"/>
          <w:szCs w:val="16"/>
        </w:rPr>
      </w:pPr>
      <w:r w:rsidRPr="006C0056">
        <w:rPr>
          <w:rFonts w:ascii="Times New Roman" w:hAnsi="Times New Roman"/>
          <w:color w:val="000000"/>
          <w:sz w:val="16"/>
          <w:szCs w:val="16"/>
        </w:rPr>
        <w:t>A ile B şehirleri arasındaki uzaklık 73 km’dir. Bu şehirler arasında çalışan bir otobüs günde 2 defa aynı yolu gidip gelmektedir. Buna göre bu otobüs 30 günde kaç km yol almış olur?</w:t>
      </w:r>
    </w:p>
    <w:p w:rsidR="009F4DE9" w:rsidRPr="006C0056" w:rsidRDefault="009F4DE9" w:rsidP="00B62C79">
      <w:pPr>
        <w:pStyle w:val="ListParagraph"/>
        <w:numPr>
          <w:ilvl w:val="0"/>
          <w:numId w:val="1"/>
        </w:numPr>
        <w:rPr>
          <w:rFonts w:ascii="Times New Roman" w:hAnsi="Times New Roman"/>
          <w:sz w:val="16"/>
          <w:szCs w:val="16"/>
        </w:rPr>
      </w:pPr>
      <w:r w:rsidRPr="006C0056">
        <w:rPr>
          <w:rFonts w:ascii="Times New Roman" w:hAnsi="Times New Roman"/>
          <w:bCs/>
          <w:color w:val="000000"/>
          <w:sz w:val="16"/>
          <w:szCs w:val="16"/>
        </w:rPr>
        <w:t>Bir kolide 30 yumurta vardır. Bir günde 25 koli yumurta satan üretici 50 günde kaç yumurta satar?</w:t>
      </w:r>
    </w:p>
    <w:p w:rsidR="009F4DE9" w:rsidRPr="006C0056" w:rsidRDefault="009F4DE9" w:rsidP="00B62C79">
      <w:pPr>
        <w:pStyle w:val="ListParagraph"/>
        <w:numPr>
          <w:ilvl w:val="0"/>
          <w:numId w:val="1"/>
        </w:numPr>
        <w:rPr>
          <w:rFonts w:ascii="Times New Roman" w:hAnsi="Times New Roman"/>
          <w:sz w:val="16"/>
          <w:szCs w:val="16"/>
        </w:rPr>
      </w:pPr>
      <w:r w:rsidRPr="006C0056">
        <w:rPr>
          <w:rFonts w:ascii="Times New Roman" w:hAnsi="Times New Roman"/>
          <w:sz w:val="16"/>
          <w:szCs w:val="16"/>
        </w:rPr>
        <w:t>Bir kolide 150 gramlık 20 paket çay vardır. 4 kolide toplam kaç kilogram çay vardır?</w:t>
      </w:r>
    </w:p>
    <w:p w:rsidR="009F4DE9" w:rsidRPr="006C0056" w:rsidRDefault="009F4DE9" w:rsidP="00B62C79">
      <w:pPr>
        <w:pStyle w:val="ListParagraph"/>
        <w:numPr>
          <w:ilvl w:val="0"/>
          <w:numId w:val="1"/>
        </w:numPr>
        <w:rPr>
          <w:rFonts w:ascii="Times New Roman" w:hAnsi="Times New Roman"/>
          <w:sz w:val="16"/>
          <w:szCs w:val="16"/>
        </w:rPr>
      </w:pPr>
      <w:r w:rsidRPr="006C0056">
        <w:rPr>
          <w:rFonts w:ascii="Times New Roman" w:hAnsi="Times New Roman"/>
          <w:sz w:val="16"/>
          <w:szCs w:val="16"/>
        </w:rPr>
        <w:t>Ardışık iki doğal sayının toplamı 79 olduğuna göre,  bu sayıların küçüğü kaçtır?</w:t>
      </w:r>
    </w:p>
    <w:p w:rsidR="009F4DE9" w:rsidRPr="006C0056" w:rsidRDefault="009F4DE9" w:rsidP="00B62C79">
      <w:pPr>
        <w:pStyle w:val="ListParagraph"/>
        <w:numPr>
          <w:ilvl w:val="0"/>
          <w:numId w:val="1"/>
        </w:numPr>
        <w:rPr>
          <w:rFonts w:ascii="Times New Roman" w:hAnsi="Times New Roman"/>
          <w:sz w:val="16"/>
          <w:szCs w:val="16"/>
        </w:rPr>
      </w:pPr>
      <w:r w:rsidRPr="006C0056">
        <w:rPr>
          <w:rFonts w:ascii="Times New Roman" w:hAnsi="Times New Roman"/>
          <w:sz w:val="16"/>
          <w:szCs w:val="16"/>
        </w:rPr>
        <w:t>Ardışık 5 doğal sayının toplamı 320‘dir. En büyük sayının yarısı kaçtır?</w:t>
      </w:r>
    </w:p>
    <w:p w:rsidR="009F4DE9" w:rsidRPr="006C0056" w:rsidRDefault="009F4DE9" w:rsidP="00B62C79">
      <w:pPr>
        <w:pStyle w:val="ListParagraph"/>
        <w:numPr>
          <w:ilvl w:val="0"/>
          <w:numId w:val="1"/>
        </w:numPr>
        <w:rPr>
          <w:rFonts w:ascii="Times New Roman" w:hAnsi="Times New Roman"/>
          <w:sz w:val="16"/>
          <w:szCs w:val="16"/>
        </w:rPr>
      </w:pPr>
      <w:r w:rsidRPr="006C0056">
        <w:rPr>
          <w:rFonts w:ascii="Times New Roman" w:hAnsi="Times New Roman"/>
          <w:sz w:val="16"/>
          <w:szCs w:val="16"/>
        </w:rPr>
        <w:t>Ardışık 4 doğal sayının toplamı 306‘dır. Bu sayıların en büyüğü kaçtır?</w:t>
      </w:r>
    </w:p>
    <w:p w:rsidR="009F4DE9" w:rsidRPr="006C0056" w:rsidRDefault="009F4DE9" w:rsidP="00B62C79">
      <w:pPr>
        <w:pStyle w:val="ListParagraph"/>
        <w:numPr>
          <w:ilvl w:val="0"/>
          <w:numId w:val="1"/>
        </w:numPr>
        <w:rPr>
          <w:rFonts w:ascii="Times New Roman" w:hAnsi="Times New Roman"/>
          <w:sz w:val="16"/>
          <w:szCs w:val="16"/>
        </w:rPr>
      </w:pPr>
      <w:r w:rsidRPr="006C0056">
        <w:rPr>
          <w:rFonts w:ascii="Times New Roman" w:hAnsi="Times New Roman"/>
          <w:sz w:val="16"/>
          <w:szCs w:val="16"/>
        </w:rPr>
        <w:t>Ardışık 3 sayının toplamları 510 olduğuna göre  en küçük sayının 4 katı kaçtır?</w:t>
      </w:r>
    </w:p>
    <w:p w:rsidR="009F4DE9" w:rsidRPr="006C0056" w:rsidRDefault="009F4DE9" w:rsidP="00B62C79">
      <w:pPr>
        <w:pStyle w:val="ListParagraph"/>
        <w:numPr>
          <w:ilvl w:val="0"/>
          <w:numId w:val="1"/>
        </w:numPr>
        <w:rPr>
          <w:rFonts w:ascii="Times New Roman" w:hAnsi="Times New Roman"/>
          <w:sz w:val="16"/>
          <w:szCs w:val="16"/>
        </w:rPr>
      </w:pPr>
      <w:r w:rsidRPr="006C0056">
        <w:rPr>
          <w:rFonts w:ascii="Times New Roman" w:hAnsi="Times New Roman"/>
          <w:sz w:val="16"/>
          <w:szCs w:val="16"/>
        </w:rPr>
        <w:t>4 kardeşin paraları toplamı ardışık sayı olup 886 TL’dir. En küçük kardeşin parası kaç liradır?</w:t>
      </w:r>
    </w:p>
    <w:p w:rsidR="009F4DE9" w:rsidRPr="006C0056" w:rsidRDefault="009F4DE9" w:rsidP="00B62C79">
      <w:pPr>
        <w:pStyle w:val="ListParagraph"/>
        <w:numPr>
          <w:ilvl w:val="0"/>
          <w:numId w:val="1"/>
        </w:numPr>
        <w:rPr>
          <w:rFonts w:ascii="Times New Roman" w:hAnsi="Times New Roman"/>
          <w:sz w:val="16"/>
          <w:szCs w:val="16"/>
        </w:rPr>
      </w:pPr>
      <w:r w:rsidRPr="006C0056">
        <w:rPr>
          <w:rFonts w:ascii="Times New Roman" w:hAnsi="Times New Roman"/>
          <w:sz w:val="16"/>
          <w:szCs w:val="16"/>
        </w:rPr>
        <w:t>Bir çıkarma işleminde fark 3849, eksilen 9003 ise çıkan kaçtır?</w:t>
      </w:r>
    </w:p>
    <w:p w:rsidR="009F4DE9" w:rsidRPr="006C0056" w:rsidRDefault="009F4DE9" w:rsidP="00B62C79">
      <w:pPr>
        <w:pStyle w:val="ListParagraph"/>
        <w:numPr>
          <w:ilvl w:val="0"/>
          <w:numId w:val="1"/>
        </w:numPr>
        <w:rPr>
          <w:rFonts w:ascii="Times New Roman" w:hAnsi="Times New Roman"/>
          <w:sz w:val="16"/>
          <w:szCs w:val="16"/>
        </w:rPr>
      </w:pPr>
      <w:smartTag w:uri="urn:schemas-microsoft-com:office:smarttags" w:element="metricconverter">
        <w:smartTagPr>
          <w:attr w:name="ProductID" w:val="8000 kg"/>
        </w:smartTagPr>
        <w:r w:rsidRPr="006C0056">
          <w:rPr>
            <w:rFonts w:ascii="Times New Roman" w:hAnsi="Times New Roman"/>
            <w:sz w:val="16"/>
            <w:szCs w:val="16"/>
          </w:rPr>
          <w:t>8000 kg</w:t>
        </w:r>
      </w:smartTag>
      <w:r w:rsidRPr="006C0056">
        <w:rPr>
          <w:rFonts w:ascii="Times New Roman" w:hAnsi="Times New Roman"/>
          <w:sz w:val="16"/>
          <w:szCs w:val="16"/>
        </w:rPr>
        <w:t xml:space="preserve"> kömürün </w:t>
      </w:r>
      <w:smartTag w:uri="urn:schemas-microsoft-com:office:smarttags" w:element="metricconverter">
        <w:smartTagPr>
          <w:attr w:name="ProductID" w:val="2560 kg"/>
        </w:smartTagPr>
        <w:r w:rsidRPr="006C0056">
          <w:rPr>
            <w:rFonts w:ascii="Times New Roman" w:hAnsi="Times New Roman"/>
            <w:sz w:val="16"/>
            <w:szCs w:val="16"/>
          </w:rPr>
          <w:t>2560 kg</w:t>
        </w:r>
      </w:smartTag>
      <w:r w:rsidRPr="006C0056">
        <w:rPr>
          <w:rFonts w:ascii="Times New Roman" w:hAnsi="Times New Roman"/>
          <w:sz w:val="16"/>
          <w:szCs w:val="16"/>
        </w:rPr>
        <w:t xml:space="preserve">'ı birinci ay, </w:t>
      </w:r>
      <w:smartTag w:uri="urn:schemas-microsoft-com:office:smarttags" w:element="metricconverter">
        <w:smartTagPr>
          <w:attr w:name="ProductID" w:val="3700 kg"/>
        </w:smartTagPr>
        <w:r w:rsidRPr="006C0056">
          <w:rPr>
            <w:rFonts w:ascii="Times New Roman" w:hAnsi="Times New Roman"/>
            <w:sz w:val="16"/>
            <w:szCs w:val="16"/>
          </w:rPr>
          <w:t>3700 kg</w:t>
        </w:r>
      </w:smartTag>
      <w:r w:rsidRPr="006C0056">
        <w:rPr>
          <w:rFonts w:ascii="Times New Roman" w:hAnsi="Times New Roman"/>
          <w:sz w:val="16"/>
          <w:szCs w:val="16"/>
        </w:rPr>
        <w:t>'ı ikinci ay kullanılmıştır. Geriye kaç kilogram kömür kalmıştır?</w:t>
      </w:r>
    </w:p>
    <w:p w:rsidR="009F4DE9" w:rsidRPr="006C0056" w:rsidRDefault="009F4DE9" w:rsidP="00B62C79">
      <w:pPr>
        <w:pStyle w:val="ListParagraph"/>
        <w:numPr>
          <w:ilvl w:val="0"/>
          <w:numId w:val="1"/>
        </w:numPr>
        <w:rPr>
          <w:rFonts w:ascii="Times New Roman" w:hAnsi="Times New Roman"/>
          <w:sz w:val="16"/>
          <w:szCs w:val="16"/>
        </w:rPr>
      </w:pPr>
      <w:r w:rsidRPr="006C0056">
        <w:rPr>
          <w:rFonts w:ascii="Times New Roman" w:hAnsi="Times New Roman"/>
          <w:sz w:val="16"/>
          <w:szCs w:val="16"/>
        </w:rPr>
        <w:t>A &lt; 6070 - 2482 sıralamasında" A" yerine gelebilecek en büyük sayı kaç olabilir?</w:t>
      </w:r>
    </w:p>
    <w:p w:rsidR="009F4DE9" w:rsidRPr="006C0056" w:rsidRDefault="009F4DE9" w:rsidP="00B62C79">
      <w:pPr>
        <w:pStyle w:val="ListParagraph"/>
        <w:numPr>
          <w:ilvl w:val="0"/>
          <w:numId w:val="1"/>
        </w:numPr>
        <w:rPr>
          <w:rFonts w:ascii="Times New Roman" w:hAnsi="Times New Roman"/>
          <w:sz w:val="16"/>
          <w:szCs w:val="16"/>
        </w:rPr>
      </w:pPr>
      <w:r w:rsidRPr="006C0056">
        <w:rPr>
          <w:rFonts w:ascii="Times New Roman" w:hAnsi="Times New Roman"/>
          <w:sz w:val="16"/>
          <w:szCs w:val="16"/>
        </w:rPr>
        <w:t>Bir bilgisayar 1208 TL, bir televizyon 526 TL'den satılmaktadır. Bilgisayar fiyatı, televizyon fiyatından kaç TL fazladır?</w:t>
      </w:r>
    </w:p>
    <w:p w:rsidR="009F4DE9" w:rsidRPr="006C0056" w:rsidRDefault="009F4DE9" w:rsidP="00B62C79">
      <w:pPr>
        <w:pStyle w:val="ListParagraph"/>
        <w:numPr>
          <w:ilvl w:val="0"/>
          <w:numId w:val="1"/>
        </w:numPr>
        <w:rPr>
          <w:rFonts w:ascii="Times New Roman" w:hAnsi="Times New Roman"/>
          <w:sz w:val="16"/>
          <w:szCs w:val="16"/>
        </w:rPr>
      </w:pPr>
      <w:r w:rsidRPr="006C0056">
        <w:rPr>
          <w:rFonts w:ascii="Times New Roman" w:hAnsi="Times New Roman"/>
          <w:sz w:val="16"/>
          <w:szCs w:val="16"/>
        </w:rPr>
        <w:t>Bir çıkarma işleminde fark 7336'dır. Eksileni 143, çıkanı 87 eksiltirsek yeni fark kaç olur?</w:t>
      </w:r>
    </w:p>
    <w:p w:rsidR="009F4DE9" w:rsidRPr="006C0056" w:rsidRDefault="009F4DE9" w:rsidP="00B62C79">
      <w:pPr>
        <w:pStyle w:val="ListParagraph"/>
        <w:numPr>
          <w:ilvl w:val="0"/>
          <w:numId w:val="1"/>
        </w:numPr>
        <w:rPr>
          <w:rFonts w:ascii="Times New Roman" w:hAnsi="Times New Roman"/>
          <w:sz w:val="16"/>
          <w:szCs w:val="16"/>
        </w:rPr>
      </w:pPr>
      <w:r w:rsidRPr="006C0056">
        <w:rPr>
          <w:rFonts w:ascii="Times New Roman" w:hAnsi="Times New Roman"/>
          <w:sz w:val="16"/>
          <w:szCs w:val="16"/>
        </w:rPr>
        <w:t>Bir uçakta erkek yolcuların sayısı bayan yolcuların sayısının 3 katından 16 eksiktir. Uçakta 34 bayan yolcu olduğuna göre tüm yolcuların sayısı kaçtır?</w:t>
      </w:r>
    </w:p>
    <w:p w:rsidR="009F4DE9" w:rsidRPr="006C0056" w:rsidRDefault="009F4DE9" w:rsidP="00B62C79">
      <w:pPr>
        <w:pStyle w:val="ListParagraph"/>
        <w:numPr>
          <w:ilvl w:val="0"/>
          <w:numId w:val="1"/>
        </w:numPr>
        <w:rPr>
          <w:rFonts w:ascii="Times New Roman" w:hAnsi="Times New Roman"/>
          <w:sz w:val="16"/>
          <w:szCs w:val="16"/>
        </w:rPr>
      </w:pPr>
      <w:r w:rsidRPr="006C0056">
        <w:rPr>
          <w:rFonts w:ascii="Times New Roman" w:hAnsi="Times New Roman"/>
          <w:sz w:val="16"/>
          <w:szCs w:val="16"/>
        </w:rPr>
        <w:t>Zihnimde tuttuğum sayının 30 fazlasına 39 ekleyince toplam 140 oluyor. Zihnimde tutuğum sayı 100’den kaç eksiktir?</w:t>
      </w:r>
    </w:p>
    <w:p w:rsidR="009F4DE9" w:rsidRPr="006C0056" w:rsidRDefault="009F4DE9" w:rsidP="00B62C79">
      <w:pPr>
        <w:pStyle w:val="ListParagraph"/>
        <w:numPr>
          <w:ilvl w:val="0"/>
          <w:numId w:val="1"/>
        </w:numPr>
        <w:rPr>
          <w:rFonts w:ascii="Times New Roman" w:hAnsi="Times New Roman"/>
          <w:sz w:val="16"/>
          <w:szCs w:val="16"/>
        </w:rPr>
      </w:pPr>
      <w:r w:rsidRPr="006C0056">
        <w:rPr>
          <w:rFonts w:ascii="Times New Roman" w:hAnsi="Times New Roman"/>
          <w:sz w:val="16"/>
          <w:szCs w:val="16"/>
        </w:rPr>
        <w:t>Günde 75 düzine yumurta satılan çiftlikte 20 günde kaç yumurta satılır?</w:t>
      </w:r>
    </w:p>
    <w:p w:rsidR="009F4DE9" w:rsidRPr="006C0056" w:rsidRDefault="009F4DE9" w:rsidP="00B62C79">
      <w:pPr>
        <w:pStyle w:val="ListParagraph"/>
        <w:numPr>
          <w:ilvl w:val="0"/>
          <w:numId w:val="1"/>
        </w:numPr>
        <w:rPr>
          <w:rFonts w:ascii="Times New Roman" w:hAnsi="Times New Roman"/>
          <w:sz w:val="16"/>
          <w:szCs w:val="16"/>
        </w:rPr>
      </w:pPr>
      <w:r w:rsidRPr="006C0056">
        <w:rPr>
          <w:rFonts w:ascii="Times New Roman" w:hAnsi="Times New Roman"/>
          <w:sz w:val="16"/>
          <w:szCs w:val="16"/>
        </w:rPr>
        <w:t>Haftada 276 gömlek dikilen bir işyerinde bir yılda kaç gömlek dikilmektedir?</w:t>
      </w:r>
    </w:p>
    <w:p w:rsidR="009F4DE9" w:rsidRPr="006C0056" w:rsidRDefault="009F4DE9" w:rsidP="00B62C79">
      <w:pPr>
        <w:pStyle w:val="ListParagraph"/>
        <w:numPr>
          <w:ilvl w:val="0"/>
          <w:numId w:val="1"/>
        </w:numPr>
        <w:rPr>
          <w:rFonts w:ascii="Times New Roman" w:hAnsi="Times New Roman"/>
          <w:sz w:val="16"/>
          <w:szCs w:val="16"/>
        </w:rPr>
      </w:pPr>
      <w:r w:rsidRPr="006C0056">
        <w:rPr>
          <w:rFonts w:ascii="Times New Roman" w:hAnsi="Times New Roman"/>
          <w:sz w:val="16"/>
          <w:szCs w:val="16"/>
        </w:rPr>
        <w:t xml:space="preserve">Her birinde </w:t>
      </w:r>
      <w:smartTag w:uri="urn:schemas-microsoft-com:office:smarttags" w:element="metricconverter">
        <w:smartTagPr>
          <w:attr w:name="ProductID" w:val="34 kg"/>
        </w:smartTagPr>
        <w:r w:rsidRPr="006C0056">
          <w:rPr>
            <w:rFonts w:ascii="Times New Roman" w:hAnsi="Times New Roman"/>
            <w:sz w:val="16"/>
            <w:szCs w:val="16"/>
          </w:rPr>
          <w:t>34 kg</w:t>
        </w:r>
      </w:smartTag>
      <w:r w:rsidRPr="006C0056">
        <w:rPr>
          <w:rFonts w:ascii="Times New Roman" w:hAnsi="Times New Roman"/>
          <w:sz w:val="16"/>
          <w:szCs w:val="16"/>
        </w:rPr>
        <w:t xml:space="preserve"> elma bulunan 80 kasa elma ve her birinde </w:t>
      </w:r>
      <w:smartTag w:uri="urn:schemas-microsoft-com:office:smarttags" w:element="metricconverter">
        <w:smartTagPr>
          <w:attr w:name="ProductID" w:val="42 kg"/>
        </w:smartTagPr>
        <w:r w:rsidRPr="006C0056">
          <w:rPr>
            <w:rFonts w:ascii="Times New Roman" w:hAnsi="Times New Roman"/>
            <w:sz w:val="16"/>
            <w:szCs w:val="16"/>
          </w:rPr>
          <w:t>42 kg</w:t>
        </w:r>
      </w:smartTag>
      <w:r w:rsidRPr="006C0056">
        <w:rPr>
          <w:rFonts w:ascii="Times New Roman" w:hAnsi="Times New Roman"/>
          <w:sz w:val="16"/>
          <w:szCs w:val="16"/>
        </w:rPr>
        <w:t xml:space="preserve"> portakal bulunan 120 sandık portakal bir kamyona yükleniyor. Kamyondaki meyvelerin toplam kütlesi kaç kilogramdır?</w:t>
      </w:r>
    </w:p>
    <w:p w:rsidR="009F4DE9" w:rsidRPr="006C0056" w:rsidRDefault="009F4DE9" w:rsidP="00B62C79">
      <w:pPr>
        <w:pStyle w:val="ListParagraph"/>
        <w:numPr>
          <w:ilvl w:val="0"/>
          <w:numId w:val="1"/>
        </w:numPr>
        <w:rPr>
          <w:rFonts w:ascii="Times New Roman" w:hAnsi="Times New Roman"/>
          <w:sz w:val="16"/>
          <w:szCs w:val="16"/>
        </w:rPr>
      </w:pPr>
      <w:r w:rsidRPr="006C0056">
        <w:rPr>
          <w:rFonts w:ascii="Times New Roman" w:hAnsi="Times New Roman"/>
          <w:sz w:val="16"/>
          <w:szCs w:val="16"/>
        </w:rPr>
        <w:t>Üç basamaklı en büyük tek sayı ile üç basamaklı en büyük çift sayı arasındaki fark kaçtır?</w:t>
      </w:r>
    </w:p>
    <w:p w:rsidR="009F4DE9" w:rsidRPr="006C0056" w:rsidRDefault="009F4DE9" w:rsidP="00B62C79">
      <w:pPr>
        <w:pStyle w:val="ListParagraph"/>
        <w:numPr>
          <w:ilvl w:val="0"/>
          <w:numId w:val="1"/>
        </w:numPr>
        <w:rPr>
          <w:rFonts w:ascii="Times New Roman" w:hAnsi="Times New Roman"/>
          <w:sz w:val="16"/>
          <w:szCs w:val="16"/>
        </w:rPr>
      </w:pPr>
      <w:r w:rsidRPr="006C0056">
        <w:rPr>
          <w:rFonts w:ascii="Times New Roman" w:hAnsi="Times New Roman"/>
          <w:sz w:val="16"/>
          <w:szCs w:val="16"/>
        </w:rPr>
        <w:t>Annesi Dilek’ten 25 yaş büyük, dedesinden 28 yaş küçüktür. Dedesi 59 yaşında olduğuna göre Dilek kaç yaşındadır?</w:t>
      </w:r>
    </w:p>
    <w:p w:rsidR="009F4DE9" w:rsidRPr="006C0056" w:rsidRDefault="009F4DE9" w:rsidP="00B62C79">
      <w:pPr>
        <w:pStyle w:val="ListParagraph"/>
        <w:numPr>
          <w:ilvl w:val="0"/>
          <w:numId w:val="1"/>
        </w:numPr>
        <w:rPr>
          <w:rFonts w:ascii="Times New Roman" w:hAnsi="Times New Roman"/>
          <w:sz w:val="16"/>
          <w:szCs w:val="16"/>
        </w:rPr>
      </w:pPr>
      <w:r w:rsidRPr="006C0056">
        <w:rPr>
          <w:rFonts w:ascii="Times New Roman" w:hAnsi="Times New Roman"/>
          <w:sz w:val="16"/>
          <w:szCs w:val="16"/>
        </w:rPr>
        <w:t>Koray markete giderek litresi 2 TL olan meyve sularından 3 tane ve 200ml si 45 Kr olan sütlerden 4 tane satın aldı. Koray’ın ödemesi gereken para miktarını bulunuz.</w:t>
      </w:r>
    </w:p>
    <w:p w:rsidR="009F4DE9" w:rsidRPr="006C0056" w:rsidRDefault="009F4DE9" w:rsidP="00B62C79">
      <w:pPr>
        <w:pStyle w:val="ListParagraph"/>
        <w:numPr>
          <w:ilvl w:val="0"/>
          <w:numId w:val="1"/>
        </w:numPr>
        <w:rPr>
          <w:rFonts w:ascii="Times New Roman" w:hAnsi="Times New Roman"/>
          <w:sz w:val="16"/>
          <w:szCs w:val="16"/>
        </w:rPr>
      </w:pPr>
      <w:r w:rsidRPr="006C0056">
        <w:rPr>
          <w:rFonts w:ascii="Times New Roman" w:hAnsi="Times New Roman"/>
          <w:sz w:val="16"/>
          <w:szCs w:val="16"/>
        </w:rPr>
        <w:t>Bir gömlek 25 lira ve bir ayakkabı35 liradır. 3 gömlek ve 2 ayakkabı aldım. Satıcıya 200 lira verdim. Geriye kaç lira alırım?</w:t>
      </w:r>
    </w:p>
    <w:p w:rsidR="009F4DE9" w:rsidRPr="006C0056" w:rsidRDefault="009F4DE9" w:rsidP="00B62C79">
      <w:pPr>
        <w:pStyle w:val="ListParagraph"/>
        <w:numPr>
          <w:ilvl w:val="0"/>
          <w:numId w:val="1"/>
        </w:numPr>
        <w:rPr>
          <w:rFonts w:ascii="Times New Roman" w:hAnsi="Times New Roman"/>
          <w:sz w:val="16"/>
          <w:szCs w:val="16"/>
        </w:rPr>
      </w:pPr>
      <w:r w:rsidRPr="006C0056">
        <w:rPr>
          <w:rFonts w:ascii="Times New Roman" w:hAnsi="Times New Roman"/>
          <w:sz w:val="16"/>
          <w:szCs w:val="16"/>
        </w:rPr>
        <w:t>840 sayfalık bir kitabı her gün bir önceki güne göre 25 sayfa fazla okuyarak bitirmek isteyen bir öğrenci pazartesi 125 sayfa okumuştur. Buna göre öğrenci Cuma günü kaç sayfa okursa kitabı bitirmiş olur?</w:t>
      </w:r>
    </w:p>
    <w:p w:rsidR="009F4DE9" w:rsidRPr="006C0056" w:rsidRDefault="009F4DE9" w:rsidP="00B62C79">
      <w:pPr>
        <w:pStyle w:val="ListParagraph"/>
        <w:numPr>
          <w:ilvl w:val="0"/>
          <w:numId w:val="1"/>
        </w:numPr>
        <w:rPr>
          <w:rFonts w:ascii="Times New Roman" w:hAnsi="Times New Roman"/>
          <w:sz w:val="16"/>
          <w:szCs w:val="16"/>
        </w:rPr>
      </w:pPr>
      <w:r w:rsidRPr="006C0056">
        <w:rPr>
          <w:rFonts w:ascii="Times New Roman" w:hAnsi="Times New Roman"/>
          <w:sz w:val="16"/>
          <w:szCs w:val="16"/>
        </w:rPr>
        <w:t>23’ten 52’ye kadar olan doğal sayıların toplamını kısa yoldan bulunuz.</w:t>
      </w:r>
    </w:p>
    <w:p w:rsidR="009F4DE9" w:rsidRPr="006C0056" w:rsidRDefault="009F4DE9" w:rsidP="00B62C79">
      <w:pPr>
        <w:pStyle w:val="ListParagraph"/>
        <w:numPr>
          <w:ilvl w:val="0"/>
          <w:numId w:val="1"/>
        </w:numPr>
        <w:rPr>
          <w:rFonts w:ascii="Times New Roman" w:hAnsi="Times New Roman"/>
          <w:sz w:val="16"/>
          <w:szCs w:val="16"/>
        </w:rPr>
      </w:pPr>
      <w:r w:rsidRPr="006C0056">
        <w:rPr>
          <w:rFonts w:ascii="Times New Roman" w:hAnsi="Times New Roman"/>
          <w:sz w:val="16"/>
          <w:szCs w:val="16"/>
        </w:rPr>
        <w:t>Bir kümeste 3 horoz, 17 tavuk ve horozlarla tavukların toplam sayısının 14 fazlası kadar hindi vardır. Kümeste toplam kaç hayvan vardır?</w:t>
      </w:r>
    </w:p>
    <w:p w:rsidR="009F4DE9" w:rsidRPr="006C0056" w:rsidRDefault="009F4DE9" w:rsidP="00B62C79">
      <w:pPr>
        <w:pStyle w:val="ListParagraph"/>
        <w:numPr>
          <w:ilvl w:val="0"/>
          <w:numId w:val="1"/>
        </w:numPr>
        <w:rPr>
          <w:rFonts w:ascii="Times New Roman" w:hAnsi="Times New Roman"/>
          <w:sz w:val="16"/>
          <w:szCs w:val="16"/>
        </w:rPr>
      </w:pPr>
      <w:r w:rsidRPr="006C0056">
        <w:rPr>
          <w:rFonts w:ascii="Times New Roman" w:hAnsi="Times New Roman"/>
          <w:sz w:val="16"/>
          <w:szCs w:val="16"/>
        </w:rPr>
        <w:t>Serpil 3 yaşındadır. Gül, Serpil’den 5 yaş büyüktür. Babalarının yaşı çocukların yaşları toplamından 23 yaş fazladır. Babalarının yaşı kaçtır?</w:t>
      </w:r>
    </w:p>
    <w:p w:rsidR="009F4DE9" w:rsidRPr="006C0056" w:rsidRDefault="009F4DE9" w:rsidP="00B62C79">
      <w:pPr>
        <w:pStyle w:val="ListParagraph"/>
        <w:numPr>
          <w:ilvl w:val="0"/>
          <w:numId w:val="1"/>
        </w:numPr>
        <w:rPr>
          <w:rFonts w:ascii="Times New Roman" w:hAnsi="Times New Roman"/>
          <w:sz w:val="16"/>
          <w:szCs w:val="16"/>
        </w:rPr>
      </w:pPr>
      <w:r w:rsidRPr="006C0056">
        <w:rPr>
          <w:rFonts w:ascii="Times New Roman" w:hAnsi="Times New Roman"/>
          <w:sz w:val="16"/>
          <w:szCs w:val="16"/>
        </w:rPr>
        <w:t>Elif günde 26 sayfa okuyarak 5 günde kitabın yarısını bitirdiğine göre okuduğu kitap kaç sayfadır?</w:t>
      </w:r>
    </w:p>
    <w:p w:rsidR="009F4DE9" w:rsidRPr="006C0056" w:rsidRDefault="009F4DE9" w:rsidP="00B62C79">
      <w:pPr>
        <w:pStyle w:val="ListParagraph"/>
        <w:numPr>
          <w:ilvl w:val="0"/>
          <w:numId w:val="1"/>
        </w:numPr>
        <w:rPr>
          <w:rFonts w:ascii="Times New Roman" w:hAnsi="Times New Roman"/>
          <w:sz w:val="16"/>
          <w:szCs w:val="16"/>
        </w:rPr>
      </w:pPr>
      <w:r w:rsidRPr="006C0056">
        <w:rPr>
          <w:rFonts w:ascii="Times New Roman" w:hAnsi="Times New Roman"/>
          <w:sz w:val="16"/>
          <w:szCs w:val="16"/>
        </w:rPr>
        <w:t>Bir bölme işleminde bölen 7, bölüm 18, kalan 3 ise bölünen kaçtır?</w:t>
      </w:r>
    </w:p>
    <w:p w:rsidR="009F4DE9" w:rsidRPr="006C0056" w:rsidRDefault="009F4DE9" w:rsidP="00B62C79">
      <w:pPr>
        <w:pStyle w:val="ListParagraph"/>
        <w:numPr>
          <w:ilvl w:val="0"/>
          <w:numId w:val="1"/>
        </w:numPr>
        <w:rPr>
          <w:rFonts w:ascii="Times New Roman" w:hAnsi="Times New Roman"/>
          <w:sz w:val="16"/>
          <w:szCs w:val="16"/>
        </w:rPr>
      </w:pPr>
      <w:r w:rsidRPr="006C0056">
        <w:rPr>
          <w:rFonts w:ascii="Times New Roman" w:hAnsi="Times New Roman"/>
          <w:sz w:val="16"/>
          <w:szCs w:val="16"/>
        </w:rPr>
        <w:t>Feridun’un amcası tarlasından topladığı 904 karpuzu, her kasaya 8 karpuz gelecek şekilde yerleştiriyor. Bu iş için kaç kasa kullanılmıştır?</w:t>
      </w:r>
    </w:p>
    <w:p w:rsidR="009F4DE9" w:rsidRPr="006C0056" w:rsidRDefault="009F4DE9" w:rsidP="00F82AB5">
      <w:pPr>
        <w:pStyle w:val="ListParagraph"/>
        <w:numPr>
          <w:ilvl w:val="0"/>
          <w:numId w:val="1"/>
        </w:numPr>
        <w:rPr>
          <w:rFonts w:ascii="Times New Roman" w:hAnsi="Times New Roman"/>
          <w:sz w:val="16"/>
          <w:szCs w:val="16"/>
        </w:rPr>
      </w:pPr>
      <w:r w:rsidRPr="006C0056">
        <w:rPr>
          <w:rFonts w:ascii="Times New Roman" w:hAnsi="Times New Roman"/>
          <w:sz w:val="16"/>
          <w:szCs w:val="16"/>
        </w:rPr>
        <w:t xml:space="preserve">Bir adımı </w:t>
      </w:r>
      <w:smartTag w:uri="urn:schemas-microsoft-com:office:smarttags" w:element="metricconverter">
        <w:smartTagPr>
          <w:attr w:name="ProductID" w:val="45 cm"/>
        </w:smartTagPr>
        <w:r w:rsidRPr="006C0056">
          <w:rPr>
            <w:rFonts w:ascii="Times New Roman" w:hAnsi="Times New Roman"/>
            <w:sz w:val="16"/>
            <w:szCs w:val="16"/>
          </w:rPr>
          <w:t>45 cm</w:t>
        </w:r>
      </w:smartTag>
      <w:r w:rsidRPr="006C0056">
        <w:rPr>
          <w:rFonts w:ascii="Times New Roman" w:hAnsi="Times New Roman"/>
          <w:sz w:val="16"/>
          <w:szCs w:val="16"/>
        </w:rPr>
        <w:t xml:space="preserve"> olan İsmail evden okula 100 adım atarak ulaşmaktadır. Ev ile okulun arası kaç metredir?</w:t>
      </w:r>
    </w:p>
    <w:p w:rsidR="009F4DE9" w:rsidRPr="006C0056" w:rsidRDefault="009F4DE9" w:rsidP="00B62C79">
      <w:pPr>
        <w:pStyle w:val="ListParagraph"/>
        <w:numPr>
          <w:ilvl w:val="0"/>
          <w:numId w:val="1"/>
        </w:numPr>
        <w:rPr>
          <w:rFonts w:ascii="Times New Roman" w:hAnsi="Times New Roman"/>
          <w:sz w:val="16"/>
          <w:szCs w:val="16"/>
        </w:rPr>
      </w:pPr>
      <w:r w:rsidRPr="006C0056">
        <w:rPr>
          <w:rFonts w:ascii="Times New Roman" w:hAnsi="Times New Roman"/>
          <w:sz w:val="16"/>
          <w:szCs w:val="16"/>
        </w:rPr>
        <w:t xml:space="preserve">Bir kasa muz </w:t>
      </w:r>
      <w:smartTag w:uri="urn:schemas-microsoft-com:office:smarttags" w:element="metricconverter">
        <w:smartTagPr>
          <w:attr w:name="ProductID" w:val="15 kg"/>
        </w:smartTagPr>
        <w:r w:rsidRPr="006C0056">
          <w:rPr>
            <w:rFonts w:ascii="Times New Roman" w:hAnsi="Times New Roman"/>
            <w:sz w:val="16"/>
            <w:szCs w:val="16"/>
          </w:rPr>
          <w:t>15 kg</w:t>
        </w:r>
      </w:smartTag>
      <w:r w:rsidRPr="006C0056">
        <w:rPr>
          <w:rFonts w:ascii="Times New Roman" w:hAnsi="Times New Roman"/>
          <w:sz w:val="16"/>
          <w:szCs w:val="16"/>
        </w:rPr>
        <w:t xml:space="preserve"> gelmektedir. 5 kasa muz kaç gramdır?</w:t>
      </w:r>
    </w:p>
    <w:p w:rsidR="009F4DE9" w:rsidRPr="006C0056" w:rsidRDefault="009F4DE9" w:rsidP="00B62C79">
      <w:pPr>
        <w:pStyle w:val="ListParagraph"/>
        <w:numPr>
          <w:ilvl w:val="0"/>
          <w:numId w:val="1"/>
        </w:numPr>
        <w:rPr>
          <w:rFonts w:ascii="Times New Roman" w:hAnsi="Times New Roman"/>
          <w:sz w:val="16"/>
          <w:szCs w:val="16"/>
        </w:rPr>
      </w:pPr>
      <w:r w:rsidRPr="006C0056">
        <w:rPr>
          <w:rFonts w:ascii="Times New Roman" w:hAnsi="Times New Roman"/>
          <w:sz w:val="16"/>
          <w:szCs w:val="16"/>
        </w:rPr>
        <w:t>Bir okulda 2347 kız, kızlardan 2285 fazla erkek öğrenci vardır. Bu okulun mevcudu kaçtır?</w:t>
      </w:r>
    </w:p>
    <w:p w:rsidR="009F4DE9" w:rsidRPr="006C0056" w:rsidRDefault="009F4DE9" w:rsidP="00B62C79">
      <w:pPr>
        <w:pStyle w:val="ListParagraph"/>
        <w:numPr>
          <w:ilvl w:val="0"/>
          <w:numId w:val="1"/>
        </w:numPr>
        <w:rPr>
          <w:rFonts w:ascii="Times New Roman" w:hAnsi="Times New Roman"/>
          <w:sz w:val="16"/>
          <w:szCs w:val="16"/>
        </w:rPr>
      </w:pPr>
      <w:r w:rsidRPr="006C0056">
        <w:rPr>
          <w:rFonts w:ascii="Times New Roman" w:hAnsi="Times New Roman"/>
          <w:sz w:val="16"/>
          <w:szCs w:val="16"/>
        </w:rPr>
        <w:t>Bir çiftlikteki 8104 yumurtanın 3500’ü ilk gün satılıyor. ikinci gün, ilk gün satılanların 275 fazlası satılıyor. Kalan yumurta sayısı kaçtır?</w:t>
      </w:r>
    </w:p>
    <w:p w:rsidR="009F4DE9" w:rsidRPr="006C0056" w:rsidRDefault="009F4DE9" w:rsidP="00B62C79">
      <w:pPr>
        <w:pStyle w:val="ListParagraph"/>
        <w:numPr>
          <w:ilvl w:val="0"/>
          <w:numId w:val="1"/>
        </w:numPr>
        <w:rPr>
          <w:rFonts w:ascii="Times New Roman" w:hAnsi="Times New Roman"/>
          <w:sz w:val="16"/>
          <w:szCs w:val="16"/>
        </w:rPr>
      </w:pPr>
      <w:r w:rsidRPr="006C0056">
        <w:rPr>
          <w:rFonts w:ascii="Times New Roman" w:hAnsi="Times New Roman"/>
          <w:sz w:val="16"/>
          <w:szCs w:val="16"/>
        </w:rPr>
        <w:t>Bir kırtasiyede her gün bir önceki günden 12 fazla kalem satılmaktadır. 1. gün 67 kalem satıldığına göre 3 günde toplam kaç kalem satılmıştır?</w:t>
      </w:r>
    </w:p>
    <w:p w:rsidR="009F4DE9" w:rsidRPr="006C0056" w:rsidRDefault="009F4DE9" w:rsidP="00B62C79">
      <w:pPr>
        <w:pStyle w:val="ListParagraph"/>
        <w:numPr>
          <w:ilvl w:val="0"/>
          <w:numId w:val="1"/>
        </w:numPr>
        <w:rPr>
          <w:rFonts w:ascii="Times New Roman" w:hAnsi="Times New Roman"/>
          <w:sz w:val="16"/>
          <w:szCs w:val="16"/>
        </w:rPr>
      </w:pPr>
      <w:r w:rsidRPr="006C0056">
        <w:rPr>
          <w:rFonts w:ascii="Times New Roman" w:hAnsi="Times New Roman"/>
          <w:sz w:val="16"/>
          <w:szCs w:val="16"/>
        </w:rPr>
        <w:t>Bir uçakta erkek yolcuların sayısı bayan yolcuların sayısının 3 katından 16 eksiktir. Uçakta 34 bayan yolcu olduğuna göre tüm yolcuların sayısı kaçtır?</w:t>
      </w:r>
    </w:p>
    <w:p w:rsidR="009F4DE9" w:rsidRPr="006C0056" w:rsidRDefault="009F4DE9" w:rsidP="00B62C79">
      <w:pPr>
        <w:pStyle w:val="ListParagraph"/>
        <w:numPr>
          <w:ilvl w:val="0"/>
          <w:numId w:val="1"/>
        </w:numPr>
        <w:rPr>
          <w:rFonts w:ascii="Times New Roman" w:hAnsi="Times New Roman"/>
          <w:sz w:val="16"/>
          <w:szCs w:val="16"/>
        </w:rPr>
      </w:pPr>
      <w:r w:rsidRPr="006C0056">
        <w:rPr>
          <w:rFonts w:ascii="Times New Roman" w:hAnsi="Times New Roman"/>
          <w:sz w:val="16"/>
          <w:szCs w:val="16"/>
        </w:rPr>
        <w:t>İki sayının toplamı 80, farkı ise 60’dır. Büyük sayı kaçtır?</w:t>
      </w:r>
    </w:p>
    <w:p w:rsidR="009F4DE9" w:rsidRPr="006C0056" w:rsidRDefault="009F4DE9" w:rsidP="00B62C79">
      <w:pPr>
        <w:pStyle w:val="ListParagraph"/>
        <w:numPr>
          <w:ilvl w:val="0"/>
          <w:numId w:val="1"/>
        </w:numPr>
        <w:rPr>
          <w:rFonts w:ascii="Times New Roman" w:hAnsi="Times New Roman"/>
          <w:sz w:val="16"/>
          <w:szCs w:val="16"/>
        </w:rPr>
      </w:pPr>
      <w:r w:rsidRPr="006C0056">
        <w:rPr>
          <w:rFonts w:ascii="Times New Roman" w:hAnsi="Times New Roman"/>
          <w:sz w:val="16"/>
          <w:szCs w:val="16"/>
        </w:rPr>
        <w:t>Cebimdeki 5867 TL’nin 1879TL’sine plazma TV, 980 TL’sine cep telefonu aldım. Kalan paramın bir kısmına da saat aldım. Cebimde 2034 TL kaldığına göre, saate kaç TL verdim?</w:t>
      </w:r>
    </w:p>
    <w:p w:rsidR="009F4DE9" w:rsidRPr="006C0056" w:rsidRDefault="009F4DE9" w:rsidP="00B62C79">
      <w:pPr>
        <w:pStyle w:val="ListParagraph"/>
        <w:numPr>
          <w:ilvl w:val="0"/>
          <w:numId w:val="1"/>
        </w:numPr>
        <w:rPr>
          <w:rFonts w:ascii="Times New Roman" w:hAnsi="Times New Roman"/>
          <w:sz w:val="16"/>
          <w:szCs w:val="16"/>
        </w:rPr>
      </w:pPr>
      <w:r w:rsidRPr="006C0056">
        <w:rPr>
          <w:rFonts w:ascii="Times New Roman" w:hAnsi="Times New Roman"/>
          <w:sz w:val="16"/>
          <w:szCs w:val="16"/>
        </w:rPr>
        <w:t>“5674 &gt; A &gt; 3456”sıralamasında A yerine gelebilecek en büyük ve en küçük sayının farkı kaçtır?</w:t>
      </w:r>
    </w:p>
    <w:p w:rsidR="009F4DE9" w:rsidRPr="006C0056" w:rsidRDefault="009F4DE9" w:rsidP="00B62C79">
      <w:pPr>
        <w:pStyle w:val="ListParagraph"/>
        <w:numPr>
          <w:ilvl w:val="0"/>
          <w:numId w:val="1"/>
        </w:numPr>
        <w:rPr>
          <w:rFonts w:ascii="Times New Roman" w:hAnsi="Times New Roman"/>
          <w:sz w:val="16"/>
          <w:szCs w:val="16"/>
        </w:rPr>
      </w:pPr>
      <w:r w:rsidRPr="006C0056">
        <w:rPr>
          <w:rFonts w:ascii="Times New Roman" w:hAnsi="Times New Roman"/>
          <w:sz w:val="16"/>
          <w:szCs w:val="16"/>
        </w:rPr>
        <w:t xml:space="preserve">“4, 7, 9, 3, </w:t>
      </w:r>
      <w:smartTag w:uri="urn:schemas-microsoft-com:office:smarttags" w:element="metricconverter">
        <w:smartTagPr>
          <w:attr w:name="ProductID" w:val="5”"/>
        </w:smartTagPr>
        <w:r w:rsidRPr="006C0056">
          <w:rPr>
            <w:rFonts w:ascii="Times New Roman" w:hAnsi="Times New Roman"/>
            <w:sz w:val="16"/>
            <w:szCs w:val="16"/>
          </w:rPr>
          <w:t>5”</w:t>
        </w:r>
      </w:smartTag>
      <w:r w:rsidRPr="006C0056">
        <w:rPr>
          <w:rFonts w:ascii="Times New Roman" w:hAnsi="Times New Roman"/>
          <w:sz w:val="16"/>
          <w:szCs w:val="16"/>
        </w:rPr>
        <w:t xml:space="preserve"> sayılarından elde edilecek en büyük çift sayı ile en küçük tek sayının farkı kaç olur?</w:t>
      </w:r>
    </w:p>
    <w:p w:rsidR="009F4DE9" w:rsidRPr="006C0056" w:rsidRDefault="009F4DE9" w:rsidP="00B62C79">
      <w:pPr>
        <w:pStyle w:val="ListParagraph"/>
        <w:numPr>
          <w:ilvl w:val="0"/>
          <w:numId w:val="1"/>
        </w:numPr>
        <w:rPr>
          <w:rFonts w:ascii="Times New Roman" w:hAnsi="Times New Roman"/>
          <w:sz w:val="16"/>
          <w:szCs w:val="16"/>
        </w:rPr>
      </w:pPr>
      <w:r w:rsidRPr="006C0056">
        <w:rPr>
          <w:rFonts w:ascii="Times New Roman" w:hAnsi="Times New Roman"/>
          <w:sz w:val="16"/>
          <w:szCs w:val="16"/>
        </w:rPr>
        <w:t>Bir çıkarma işleminde fark 375’dir. Eksilen 97 artarsa yeni fark kaç olur?</w:t>
      </w:r>
    </w:p>
    <w:p w:rsidR="009F4DE9" w:rsidRPr="006C0056" w:rsidRDefault="009F4DE9" w:rsidP="00B62C79">
      <w:pPr>
        <w:pStyle w:val="ListParagraph"/>
        <w:numPr>
          <w:ilvl w:val="0"/>
          <w:numId w:val="1"/>
        </w:numPr>
        <w:rPr>
          <w:rFonts w:ascii="Times New Roman" w:hAnsi="Times New Roman"/>
          <w:sz w:val="16"/>
          <w:szCs w:val="16"/>
        </w:rPr>
      </w:pPr>
      <w:r w:rsidRPr="006C0056">
        <w:rPr>
          <w:rFonts w:ascii="Times New Roman" w:hAnsi="Times New Roman"/>
          <w:sz w:val="16"/>
          <w:szCs w:val="16"/>
        </w:rPr>
        <w:t>Bir çıkarma işleminde fark 256’dır. Eksilen 38 azaltılırsa yeni fark kaç olur?</w:t>
      </w:r>
    </w:p>
    <w:p w:rsidR="009F4DE9" w:rsidRPr="006C0056" w:rsidRDefault="009F4DE9" w:rsidP="00B62C79">
      <w:pPr>
        <w:pStyle w:val="ListParagraph"/>
        <w:numPr>
          <w:ilvl w:val="0"/>
          <w:numId w:val="1"/>
        </w:numPr>
        <w:rPr>
          <w:rFonts w:ascii="Times New Roman" w:hAnsi="Times New Roman"/>
          <w:sz w:val="16"/>
          <w:szCs w:val="16"/>
        </w:rPr>
      </w:pPr>
      <w:r w:rsidRPr="006C0056">
        <w:rPr>
          <w:rFonts w:ascii="Times New Roman" w:hAnsi="Times New Roman"/>
          <w:sz w:val="16"/>
          <w:szCs w:val="16"/>
        </w:rPr>
        <w:t>Dört basamaklı en büyük çift doğal sayı ile beş basamaklı en küçük tek sayının toplamı kaçtır?</w:t>
      </w:r>
    </w:p>
    <w:p w:rsidR="009F4DE9" w:rsidRPr="006C0056" w:rsidRDefault="009F4DE9" w:rsidP="00B62C79">
      <w:pPr>
        <w:pStyle w:val="ListParagraph"/>
        <w:numPr>
          <w:ilvl w:val="0"/>
          <w:numId w:val="1"/>
        </w:numPr>
        <w:rPr>
          <w:rFonts w:ascii="Times New Roman" w:hAnsi="Times New Roman"/>
          <w:sz w:val="16"/>
          <w:szCs w:val="16"/>
        </w:rPr>
      </w:pPr>
      <w:r w:rsidRPr="006C0056">
        <w:rPr>
          <w:rFonts w:ascii="Times New Roman" w:hAnsi="Times New Roman"/>
          <w:sz w:val="16"/>
          <w:szCs w:val="16"/>
        </w:rPr>
        <w:t xml:space="preserve">İlker’in evi ile okulu arasındaki uzaklık 1842 m’dir. Evden çıkıp </w:t>
      </w:r>
      <w:smartTag w:uri="urn:schemas-microsoft-com:office:smarttags" w:element="metricconverter">
        <w:smartTagPr>
          <w:attr w:name="ProductID" w:val="252 m"/>
        </w:smartTagPr>
        <w:r w:rsidRPr="006C0056">
          <w:rPr>
            <w:rFonts w:ascii="Times New Roman" w:hAnsi="Times New Roman"/>
            <w:sz w:val="16"/>
            <w:szCs w:val="16"/>
          </w:rPr>
          <w:t>252 m</w:t>
        </w:r>
      </w:smartTag>
      <w:r w:rsidRPr="006C0056">
        <w:rPr>
          <w:rFonts w:ascii="Times New Roman" w:hAnsi="Times New Roman"/>
          <w:sz w:val="16"/>
          <w:szCs w:val="16"/>
        </w:rPr>
        <w:t xml:space="preserve"> yürüdükten sonra defterini unuttuğunu fark eden İlker eve dönüyor. Defterini alıp okula gittiğinde kaç metre yol yürümüş olur?</w:t>
      </w:r>
    </w:p>
    <w:p w:rsidR="009F4DE9" w:rsidRPr="006C0056" w:rsidRDefault="009F4DE9" w:rsidP="00F82AB5">
      <w:pPr>
        <w:pStyle w:val="ListParagraph"/>
        <w:numPr>
          <w:ilvl w:val="0"/>
          <w:numId w:val="1"/>
        </w:numPr>
        <w:rPr>
          <w:rFonts w:ascii="Times New Roman" w:hAnsi="Times New Roman"/>
          <w:sz w:val="16"/>
          <w:szCs w:val="16"/>
        </w:rPr>
      </w:pPr>
      <w:r w:rsidRPr="006C0056">
        <w:rPr>
          <w:rFonts w:ascii="Times New Roman" w:hAnsi="Times New Roman"/>
          <w:sz w:val="16"/>
          <w:szCs w:val="16"/>
        </w:rPr>
        <w:t xml:space="preserve">Bir çiftçi bir yılda </w:t>
      </w:r>
      <w:smartTag w:uri="urn:schemas-microsoft-com:office:smarttags" w:element="metricconverter">
        <w:smartTagPr>
          <w:attr w:name="ProductID" w:val="3200 kg"/>
        </w:smartTagPr>
        <w:r w:rsidRPr="006C0056">
          <w:rPr>
            <w:rFonts w:ascii="Times New Roman" w:hAnsi="Times New Roman"/>
            <w:sz w:val="16"/>
            <w:szCs w:val="16"/>
          </w:rPr>
          <w:t>3200 kg</w:t>
        </w:r>
      </w:smartTag>
      <w:r w:rsidRPr="006C0056">
        <w:rPr>
          <w:rFonts w:ascii="Times New Roman" w:hAnsi="Times New Roman"/>
          <w:sz w:val="16"/>
          <w:szCs w:val="16"/>
        </w:rPr>
        <w:t xml:space="preserve"> buğday, </w:t>
      </w:r>
      <w:smartTag w:uri="urn:schemas-microsoft-com:office:smarttags" w:element="metricconverter">
        <w:smartTagPr>
          <w:attr w:name="ProductID" w:val="1725 kg"/>
        </w:smartTagPr>
        <w:r w:rsidRPr="006C0056">
          <w:rPr>
            <w:rFonts w:ascii="Times New Roman" w:hAnsi="Times New Roman"/>
            <w:sz w:val="16"/>
            <w:szCs w:val="16"/>
          </w:rPr>
          <w:t>1725 kg</w:t>
        </w:r>
      </w:smartTag>
      <w:r w:rsidRPr="006C0056">
        <w:rPr>
          <w:rFonts w:ascii="Times New Roman" w:hAnsi="Times New Roman"/>
          <w:sz w:val="16"/>
          <w:szCs w:val="16"/>
        </w:rPr>
        <w:t xml:space="preserve"> ayçiçeği ve </w:t>
      </w:r>
      <w:smartTag w:uri="urn:schemas-microsoft-com:office:smarttags" w:element="metricconverter">
        <w:smartTagPr>
          <w:attr w:name="ProductID" w:val="4670 kg"/>
        </w:smartTagPr>
        <w:r w:rsidRPr="006C0056">
          <w:rPr>
            <w:rFonts w:ascii="Times New Roman" w:hAnsi="Times New Roman"/>
            <w:sz w:val="16"/>
            <w:szCs w:val="16"/>
          </w:rPr>
          <w:t>4670 kg</w:t>
        </w:r>
      </w:smartTag>
      <w:r w:rsidRPr="006C0056">
        <w:rPr>
          <w:rFonts w:ascii="Times New Roman" w:hAnsi="Times New Roman"/>
          <w:sz w:val="16"/>
          <w:szCs w:val="16"/>
        </w:rPr>
        <w:t xml:space="preserve"> pancar üretmiştir.Bu çiftçinin yıllık üretimi kaç kilogramdır?</w:t>
      </w:r>
    </w:p>
    <w:p w:rsidR="009F4DE9" w:rsidRPr="006C0056" w:rsidRDefault="009F4DE9" w:rsidP="00B62C79">
      <w:pPr>
        <w:pStyle w:val="ListParagraph"/>
        <w:numPr>
          <w:ilvl w:val="0"/>
          <w:numId w:val="1"/>
        </w:numPr>
        <w:rPr>
          <w:rFonts w:ascii="Times New Roman" w:hAnsi="Times New Roman"/>
          <w:sz w:val="16"/>
          <w:szCs w:val="16"/>
        </w:rPr>
      </w:pPr>
      <w:r w:rsidRPr="006C0056">
        <w:rPr>
          <w:rFonts w:ascii="Times New Roman" w:hAnsi="Times New Roman"/>
          <w:sz w:val="16"/>
          <w:szCs w:val="16"/>
        </w:rPr>
        <w:t>Dört basamaklı en büyük çift doğal sayı ile üç basamaklı en küçük tek doğal sayının toplamı kaçtır?</w:t>
      </w:r>
    </w:p>
    <w:p w:rsidR="009F4DE9" w:rsidRPr="006C0056" w:rsidRDefault="009F4DE9" w:rsidP="00B62C79">
      <w:pPr>
        <w:pStyle w:val="ListParagraph"/>
        <w:numPr>
          <w:ilvl w:val="0"/>
          <w:numId w:val="1"/>
        </w:numPr>
        <w:rPr>
          <w:rFonts w:ascii="Times New Roman" w:hAnsi="Times New Roman"/>
          <w:sz w:val="16"/>
          <w:szCs w:val="16"/>
        </w:rPr>
      </w:pPr>
      <w:r w:rsidRPr="006C0056">
        <w:rPr>
          <w:rFonts w:ascii="Times New Roman" w:hAnsi="Times New Roman"/>
          <w:sz w:val="16"/>
          <w:szCs w:val="16"/>
        </w:rPr>
        <w:t>Baba 45, oğlu 15 yaşındadır. Bunların 7 yıl sonraki yaşlarının</w:t>
      </w:r>
      <w:r w:rsidRPr="006C0056">
        <w:rPr>
          <w:rFonts w:ascii="Times New Roman" w:hAnsi="Times New Roman"/>
          <w:sz w:val="16"/>
          <w:szCs w:val="16"/>
          <w:u w:val="single"/>
        </w:rPr>
        <w:t xml:space="preserve"> farkı</w:t>
      </w:r>
      <w:r w:rsidRPr="006C0056">
        <w:rPr>
          <w:rFonts w:ascii="Times New Roman" w:hAnsi="Times New Roman"/>
          <w:sz w:val="16"/>
          <w:szCs w:val="16"/>
        </w:rPr>
        <w:t xml:space="preserve"> kaçtır?</w:t>
      </w:r>
    </w:p>
    <w:p w:rsidR="009F4DE9" w:rsidRPr="006C0056" w:rsidRDefault="009F4DE9" w:rsidP="00B62C79">
      <w:pPr>
        <w:pStyle w:val="ListParagraph"/>
        <w:numPr>
          <w:ilvl w:val="0"/>
          <w:numId w:val="1"/>
        </w:numPr>
        <w:rPr>
          <w:rFonts w:ascii="Times New Roman" w:hAnsi="Times New Roman"/>
          <w:sz w:val="16"/>
          <w:szCs w:val="16"/>
        </w:rPr>
      </w:pPr>
      <w:r w:rsidRPr="006C0056">
        <w:rPr>
          <w:rFonts w:ascii="Times New Roman" w:hAnsi="Times New Roman"/>
          <w:sz w:val="16"/>
          <w:szCs w:val="16"/>
        </w:rPr>
        <w:t>Ali’nin 12 tane cevizi vardır. Ali bunları 3 kardeşine eşit şekilde dağıtırsa, kardeşler kaçar tane ceviz almış olur?</w:t>
      </w:r>
    </w:p>
    <w:p w:rsidR="009F4DE9" w:rsidRPr="006C0056" w:rsidRDefault="009F4DE9" w:rsidP="00B62C79">
      <w:pPr>
        <w:pStyle w:val="ListParagraph"/>
        <w:numPr>
          <w:ilvl w:val="0"/>
          <w:numId w:val="1"/>
        </w:numPr>
        <w:rPr>
          <w:rFonts w:ascii="Times New Roman" w:hAnsi="Times New Roman"/>
          <w:sz w:val="16"/>
          <w:szCs w:val="16"/>
        </w:rPr>
      </w:pPr>
      <w:smartTag w:uri="urn:schemas-microsoft-com:office:smarttags" w:element="metricconverter">
        <w:smartTagPr>
          <w:attr w:name="ProductID" w:val="1 litre"/>
        </w:smartTagPr>
        <w:r w:rsidRPr="006C0056">
          <w:rPr>
            <w:rFonts w:ascii="Times New Roman" w:hAnsi="Times New Roman"/>
            <w:sz w:val="16"/>
            <w:szCs w:val="16"/>
          </w:rPr>
          <w:t>1 litre</w:t>
        </w:r>
      </w:smartTag>
      <w:r w:rsidRPr="006C0056">
        <w:rPr>
          <w:rFonts w:ascii="Times New Roman" w:hAnsi="Times New Roman"/>
          <w:sz w:val="16"/>
          <w:szCs w:val="16"/>
        </w:rPr>
        <w:t xml:space="preserve"> sütü 200 ml’lik şişelere dolduracak olursak kaç adet şişe gerekir?</w:t>
      </w:r>
    </w:p>
    <w:p w:rsidR="009F4DE9" w:rsidRPr="006C0056" w:rsidRDefault="009F4DE9" w:rsidP="00B62C79">
      <w:pPr>
        <w:pStyle w:val="ListParagraph"/>
        <w:numPr>
          <w:ilvl w:val="0"/>
          <w:numId w:val="1"/>
        </w:numPr>
        <w:rPr>
          <w:rFonts w:ascii="Times New Roman" w:hAnsi="Times New Roman"/>
          <w:sz w:val="16"/>
          <w:szCs w:val="16"/>
        </w:rPr>
      </w:pPr>
      <w:r w:rsidRPr="006C0056">
        <w:rPr>
          <w:rFonts w:ascii="Times New Roman" w:hAnsi="Times New Roman"/>
          <w:sz w:val="16"/>
          <w:szCs w:val="16"/>
        </w:rPr>
        <w:t xml:space="preserve">Tanesi 250 ml olan meyve sularından 8 adet alırsam kaç </w:t>
      </w:r>
      <w:r w:rsidRPr="006C0056">
        <w:rPr>
          <w:rFonts w:ascii="Times New Roman" w:hAnsi="Times New Roman"/>
          <w:sz w:val="16"/>
          <w:szCs w:val="16"/>
          <w:u w:val="single"/>
        </w:rPr>
        <w:t xml:space="preserve">litre </w:t>
      </w:r>
      <w:r w:rsidRPr="006C0056">
        <w:rPr>
          <w:rFonts w:ascii="Times New Roman" w:hAnsi="Times New Roman"/>
          <w:sz w:val="16"/>
          <w:szCs w:val="16"/>
        </w:rPr>
        <w:t>meyve suyu almış olurum?</w:t>
      </w:r>
    </w:p>
    <w:p w:rsidR="009F4DE9" w:rsidRPr="006C0056" w:rsidRDefault="009F4DE9" w:rsidP="00B62C79">
      <w:pPr>
        <w:pStyle w:val="ListParagraph"/>
        <w:numPr>
          <w:ilvl w:val="0"/>
          <w:numId w:val="1"/>
        </w:numPr>
        <w:rPr>
          <w:rFonts w:ascii="Times New Roman" w:hAnsi="Times New Roman"/>
          <w:sz w:val="16"/>
          <w:szCs w:val="16"/>
        </w:rPr>
      </w:pPr>
      <w:r w:rsidRPr="006C0056">
        <w:rPr>
          <w:rFonts w:ascii="Times New Roman" w:hAnsi="Times New Roman"/>
          <w:sz w:val="16"/>
          <w:szCs w:val="16"/>
        </w:rPr>
        <w:t>Ardışık iki çift sayının toplamı 86 dır.Büyük sayı kaçtır?</w:t>
      </w:r>
    </w:p>
    <w:p w:rsidR="009F4DE9" w:rsidRPr="006C0056" w:rsidRDefault="009F4DE9" w:rsidP="00B62C79">
      <w:pPr>
        <w:pStyle w:val="ListParagraph"/>
        <w:numPr>
          <w:ilvl w:val="0"/>
          <w:numId w:val="1"/>
        </w:numPr>
        <w:rPr>
          <w:rFonts w:ascii="Times New Roman" w:hAnsi="Times New Roman"/>
          <w:sz w:val="16"/>
          <w:szCs w:val="16"/>
        </w:rPr>
      </w:pPr>
      <w:r w:rsidRPr="006C0056">
        <w:rPr>
          <w:rFonts w:ascii="Times New Roman" w:hAnsi="Times New Roman"/>
          <w:sz w:val="16"/>
          <w:szCs w:val="16"/>
        </w:rPr>
        <w:t xml:space="preserve">Ali </w:t>
      </w:r>
      <w:smartTag w:uri="urn:schemas-microsoft-com:office:smarttags" w:element="metricconverter">
        <w:smartTagPr>
          <w:attr w:name="ProductID" w:val="5 km"/>
        </w:smartTagPr>
        <w:r w:rsidRPr="006C0056">
          <w:rPr>
            <w:rFonts w:ascii="Times New Roman" w:hAnsi="Times New Roman"/>
            <w:sz w:val="16"/>
            <w:szCs w:val="16"/>
          </w:rPr>
          <w:t>5 km</w:t>
        </w:r>
      </w:smartTag>
      <w:r w:rsidRPr="006C0056">
        <w:rPr>
          <w:rFonts w:ascii="Times New Roman" w:hAnsi="Times New Roman"/>
          <w:sz w:val="16"/>
          <w:szCs w:val="16"/>
        </w:rPr>
        <w:t xml:space="preserve"> uzaklıktaki okuluna gitmek üzere yola çıkıyor. </w:t>
      </w:r>
      <w:smartTag w:uri="urn:schemas-microsoft-com:office:smarttags" w:element="metricconverter">
        <w:smartTagPr>
          <w:attr w:name="ProductID" w:val="2850 m"/>
        </w:smartTagPr>
        <w:r w:rsidRPr="006C0056">
          <w:rPr>
            <w:rFonts w:ascii="Times New Roman" w:hAnsi="Times New Roman"/>
            <w:sz w:val="16"/>
            <w:szCs w:val="16"/>
          </w:rPr>
          <w:t>2850 m</w:t>
        </w:r>
      </w:smartTag>
      <w:r w:rsidRPr="006C0056">
        <w:rPr>
          <w:rFonts w:ascii="Times New Roman" w:hAnsi="Times New Roman"/>
          <w:sz w:val="16"/>
          <w:szCs w:val="16"/>
        </w:rPr>
        <w:t xml:space="preserve"> yürüdükten sonra ilk molayı, </w:t>
      </w:r>
      <w:smartTag w:uri="urn:schemas-microsoft-com:office:smarttags" w:element="metricconverter">
        <w:smartTagPr>
          <w:attr w:name="ProductID" w:val="1763 m"/>
        </w:smartTagPr>
        <w:r w:rsidRPr="006C0056">
          <w:rPr>
            <w:rFonts w:ascii="Times New Roman" w:hAnsi="Times New Roman"/>
            <w:sz w:val="16"/>
            <w:szCs w:val="16"/>
          </w:rPr>
          <w:t>1763 m</w:t>
        </w:r>
      </w:smartTag>
      <w:r w:rsidRPr="006C0056">
        <w:rPr>
          <w:rFonts w:ascii="Times New Roman" w:hAnsi="Times New Roman"/>
          <w:sz w:val="16"/>
          <w:szCs w:val="16"/>
        </w:rPr>
        <w:t xml:space="preserve"> daha yürüdükten sonra ikinci molayı veriyor. Ali’nin ikinci molayı verdiği yer okuluna kaç metre uzaklıktadır?</w:t>
      </w:r>
    </w:p>
    <w:p w:rsidR="009F4DE9" w:rsidRPr="006C0056" w:rsidRDefault="009F4DE9" w:rsidP="00B62C79">
      <w:pPr>
        <w:pStyle w:val="ListParagraph"/>
        <w:numPr>
          <w:ilvl w:val="0"/>
          <w:numId w:val="1"/>
        </w:numPr>
        <w:rPr>
          <w:rFonts w:ascii="Times New Roman" w:hAnsi="Times New Roman"/>
          <w:sz w:val="16"/>
          <w:szCs w:val="16"/>
        </w:rPr>
      </w:pPr>
      <w:r w:rsidRPr="006C0056">
        <w:rPr>
          <w:rFonts w:ascii="Times New Roman" w:hAnsi="Times New Roman"/>
          <w:sz w:val="16"/>
          <w:szCs w:val="16"/>
        </w:rPr>
        <w:t>Bahçemizde 120 tane ağaç vardır. Bunlardan 40 tanesi elma ağacıdır. Elma ağaçlarının yarısından 8 fazla armut ağacı, armut ağaçlarının yarısından 13 fazla kayısı ağacı vardır. Kalan ağaçlar ise cevizdir. Ceviz ağacı kaç tanedir?</w:t>
      </w:r>
    </w:p>
    <w:p w:rsidR="009F4DE9" w:rsidRPr="006C0056" w:rsidRDefault="009F4DE9" w:rsidP="00B62C79">
      <w:pPr>
        <w:pStyle w:val="ListParagraph"/>
        <w:numPr>
          <w:ilvl w:val="0"/>
          <w:numId w:val="1"/>
        </w:numPr>
        <w:rPr>
          <w:rFonts w:ascii="Times New Roman" w:hAnsi="Times New Roman"/>
          <w:sz w:val="16"/>
          <w:szCs w:val="16"/>
        </w:rPr>
      </w:pPr>
      <w:r w:rsidRPr="006C0056">
        <w:rPr>
          <w:rFonts w:ascii="Times New Roman" w:hAnsi="Times New Roman"/>
          <w:sz w:val="16"/>
          <w:szCs w:val="16"/>
        </w:rPr>
        <w:t>Nurten alışverişe çıktı. Cebindeki 572 TL’nin 124 TL’ si ile manto,63 TL’ si ile de bir çanta aldı. Nurten’in ne kadar parası kalmıştır</w:t>
      </w:r>
    </w:p>
    <w:p w:rsidR="009F4DE9" w:rsidRPr="006C0056" w:rsidRDefault="009F4DE9" w:rsidP="00B62C79">
      <w:pPr>
        <w:pStyle w:val="ListParagraph"/>
        <w:numPr>
          <w:ilvl w:val="0"/>
          <w:numId w:val="1"/>
        </w:numPr>
        <w:rPr>
          <w:rFonts w:ascii="Times New Roman" w:hAnsi="Times New Roman"/>
          <w:sz w:val="16"/>
          <w:szCs w:val="16"/>
        </w:rPr>
      </w:pPr>
      <w:r w:rsidRPr="006C0056">
        <w:rPr>
          <w:rFonts w:ascii="Times New Roman" w:hAnsi="Times New Roman"/>
          <w:sz w:val="16"/>
          <w:szCs w:val="16"/>
        </w:rPr>
        <w:t>975 litre zeytinyağı 5 litrelik şişelere koyulacaktır. Kaç tane şişeye ihtiyaç vardır?</w:t>
      </w:r>
    </w:p>
    <w:p w:rsidR="009F4DE9" w:rsidRPr="006C0056" w:rsidRDefault="009F4DE9" w:rsidP="00B62C79">
      <w:pPr>
        <w:pStyle w:val="ListParagraph"/>
        <w:numPr>
          <w:ilvl w:val="0"/>
          <w:numId w:val="1"/>
        </w:numPr>
        <w:rPr>
          <w:rFonts w:ascii="Times New Roman" w:hAnsi="Times New Roman"/>
          <w:sz w:val="16"/>
          <w:szCs w:val="16"/>
        </w:rPr>
      </w:pPr>
      <w:r w:rsidRPr="006C0056">
        <w:rPr>
          <w:rFonts w:ascii="Times New Roman" w:hAnsi="Times New Roman"/>
          <w:sz w:val="16"/>
          <w:szCs w:val="16"/>
        </w:rPr>
        <w:t>Bir çiftçi tarlasında 1. gün 230 kg, 2. gün 355 kg domates toplayarak kasalara koymuştur. Topladığı domateslerin 496 kg’ını satan çiftçinin kaç kg domatesi kalmıştır?</w:t>
      </w:r>
    </w:p>
    <w:p w:rsidR="009F4DE9" w:rsidRPr="006C0056" w:rsidRDefault="009F4DE9" w:rsidP="00B62C79">
      <w:pPr>
        <w:pStyle w:val="ListParagraph"/>
        <w:numPr>
          <w:ilvl w:val="0"/>
          <w:numId w:val="1"/>
        </w:numPr>
        <w:rPr>
          <w:rFonts w:ascii="Times New Roman" w:hAnsi="Times New Roman"/>
          <w:sz w:val="16"/>
          <w:szCs w:val="16"/>
        </w:rPr>
      </w:pPr>
      <w:r w:rsidRPr="006C0056">
        <w:rPr>
          <w:rFonts w:ascii="Times New Roman" w:hAnsi="Times New Roman"/>
          <w:sz w:val="16"/>
          <w:szCs w:val="16"/>
        </w:rPr>
        <w:t>Pınar ile ablasının yaşları toplamı 52 dir. Ablanın yaşı Pınar’ın yaşının 3 katı olduğuna göre Pınar kaç yaşındadır?</w:t>
      </w:r>
    </w:p>
    <w:p w:rsidR="009F4DE9" w:rsidRPr="006C0056" w:rsidRDefault="009F4DE9" w:rsidP="00B62C79">
      <w:pPr>
        <w:pStyle w:val="ListParagraph"/>
        <w:numPr>
          <w:ilvl w:val="0"/>
          <w:numId w:val="1"/>
        </w:numPr>
        <w:rPr>
          <w:rFonts w:ascii="Times New Roman" w:hAnsi="Times New Roman"/>
          <w:sz w:val="16"/>
          <w:szCs w:val="16"/>
        </w:rPr>
      </w:pPr>
      <w:r w:rsidRPr="006C0056">
        <w:rPr>
          <w:rFonts w:ascii="Times New Roman" w:hAnsi="Times New Roman"/>
          <w:sz w:val="16"/>
          <w:szCs w:val="16"/>
        </w:rPr>
        <w:t>Ali’nin bilyeleri Fatih’in bilyelerinin 16 tane fazladır. İkisinin toplam 58 bilyesi varsa, Ali’ninkiler kaç tanedir?</w:t>
      </w:r>
    </w:p>
    <w:p w:rsidR="009F4DE9" w:rsidRPr="006C0056" w:rsidRDefault="009F4DE9" w:rsidP="00B62C79">
      <w:pPr>
        <w:pStyle w:val="ListParagraph"/>
        <w:numPr>
          <w:ilvl w:val="0"/>
          <w:numId w:val="1"/>
        </w:numPr>
        <w:rPr>
          <w:rFonts w:ascii="Times New Roman" w:hAnsi="Times New Roman"/>
          <w:sz w:val="16"/>
          <w:szCs w:val="16"/>
        </w:rPr>
      </w:pPr>
      <w:r w:rsidRPr="006C0056">
        <w:rPr>
          <w:rFonts w:ascii="Times New Roman" w:hAnsi="Times New Roman"/>
          <w:sz w:val="16"/>
          <w:szCs w:val="16"/>
        </w:rPr>
        <w:t>Bir çikolata fabrikasında 1.gün 2450,  2.gün 3000 çikolata üretiliyor. 3.gün ise 1.gün üretilenden 50 tane fazla üretiliyor. Fabrikada 3 günde toplan kaç çikolata üretilmiştir?</w:t>
      </w:r>
    </w:p>
    <w:p w:rsidR="009F4DE9" w:rsidRPr="006C0056" w:rsidRDefault="009F4DE9" w:rsidP="00B62C79">
      <w:pPr>
        <w:pStyle w:val="ListParagraph"/>
        <w:numPr>
          <w:ilvl w:val="0"/>
          <w:numId w:val="1"/>
        </w:numPr>
        <w:rPr>
          <w:rFonts w:ascii="Times New Roman" w:hAnsi="Times New Roman"/>
          <w:sz w:val="16"/>
          <w:szCs w:val="16"/>
        </w:rPr>
      </w:pPr>
      <w:r w:rsidRPr="006C0056">
        <w:rPr>
          <w:rFonts w:ascii="Times New Roman" w:hAnsi="Times New Roman"/>
          <w:sz w:val="16"/>
          <w:szCs w:val="16"/>
        </w:rPr>
        <w:t>Abisinden 14 yaş küçük olan Kemal 1995 doğumludur. Aşağıdakilerden hangisi Kemal’in abisinin doğum yılıdır?</w:t>
      </w:r>
    </w:p>
    <w:p w:rsidR="009F4DE9" w:rsidRPr="006C0056" w:rsidRDefault="009F4DE9" w:rsidP="00B62C79">
      <w:pPr>
        <w:pStyle w:val="ListParagraph"/>
        <w:numPr>
          <w:ilvl w:val="0"/>
          <w:numId w:val="1"/>
        </w:numPr>
        <w:rPr>
          <w:rFonts w:ascii="Times New Roman" w:hAnsi="Times New Roman"/>
          <w:sz w:val="16"/>
          <w:szCs w:val="16"/>
        </w:rPr>
      </w:pPr>
      <w:r w:rsidRPr="006C0056">
        <w:rPr>
          <w:rFonts w:ascii="Times New Roman" w:hAnsi="Times New Roman"/>
          <w:b/>
          <w:sz w:val="16"/>
          <w:szCs w:val="16"/>
        </w:rPr>
        <w:t>En büyüğü 74</w:t>
      </w:r>
      <w:r w:rsidRPr="006C0056">
        <w:rPr>
          <w:rFonts w:ascii="Times New Roman" w:hAnsi="Times New Roman"/>
          <w:sz w:val="16"/>
          <w:szCs w:val="16"/>
        </w:rPr>
        <w:t xml:space="preserve"> olan,  </w:t>
      </w:r>
      <w:r w:rsidRPr="006C0056">
        <w:rPr>
          <w:rFonts w:ascii="Times New Roman" w:hAnsi="Times New Roman"/>
          <w:sz w:val="16"/>
          <w:szCs w:val="16"/>
          <w:u w:val="single"/>
        </w:rPr>
        <w:t>9 ardışık çift sayının</w:t>
      </w:r>
      <w:r w:rsidRPr="006C0056">
        <w:rPr>
          <w:rFonts w:ascii="Times New Roman" w:hAnsi="Times New Roman"/>
          <w:sz w:val="16"/>
          <w:szCs w:val="16"/>
        </w:rPr>
        <w:t xml:space="preserve">  toplamı kaçtır?</w:t>
      </w:r>
    </w:p>
    <w:p w:rsidR="009F4DE9" w:rsidRPr="006C0056" w:rsidRDefault="009F4DE9" w:rsidP="00B62C79">
      <w:pPr>
        <w:pStyle w:val="ListParagraph"/>
        <w:numPr>
          <w:ilvl w:val="0"/>
          <w:numId w:val="1"/>
        </w:numPr>
        <w:rPr>
          <w:rFonts w:ascii="Times New Roman" w:hAnsi="Times New Roman"/>
          <w:sz w:val="16"/>
          <w:szCs w:val="16"/>
        </w:rPr>
      </w:pPr>
      <w:r w:rsidRPr="006C0056">
        <w:rPr>
          <w:rFonts w:ascii="Times New Roman" w:hAnsi="Times New Roman"/>
          <w:sz w:val="16"/>
          <w:szCs w:val="16"/>
        </w:rPr>
        <w:t>Bir koyun 350 TL, bir keçi 240 TL, bir inek 4200 TL’dir. Her birinden bir tane alan çiftçi kaç TL öder?</w:t>
      </w:r>
    </w:p>
    <w:p w:rsidR="009F4DE9" w:rsidRPr="006C0056" w:rsidRDefault="009F4DE9" w:rsidP="00B62C79">
      <w:pPr>
        <w:pStyle w:val="ListParagraph"/>
        <w:numPr>
          <w:ilvl w:val="0"/>
          <w:numId w:val="1"/>
        </w:numPr>
        <w:rPr>
          <w:rFonts w:ascii="Times New Roman" w:hAnsi="Times New Roman"/>
          <w:sz w:val="16"/>
          <w:szCs w:val="16"/>
        </w:rPr>
      </w:pPr>
      <w:r w:rsidRPr="006C0056">
        <w:rPr>
          <w:rFonts w:ascii="Times New Roman" w:hAnsi="Times New Roman"/>
          <w:sz w:val="16"/>
          <w:szCs w:val="16"/>
        </w:rPr>
        <w:t>Bir palto 525 TL’dir. Bir takım elbise bir paltodan 60 TL daha pahalıdır. Bir takım elbise ile bir palto ala kimse satıcıya kaç TL öder?</w:t>
      </w:r>
    </w:p>
    <w:p w:rsidR="009F4DE9" w:rsidRPr="006C0056" w:rsidRDefault="009F4DE9" w:rsidP="00964A41">
      <w:pPr>
        <w:pStyle w:val="ListParagraph"/>
        <w:numPr>
          <w:ilvl w:val="0"/>
          <w:numId w:val="1"/>
        </w:numPr>
        <w:rPr>
          <w:rFonts w:ascii="Times New Roman" w:hAnsi="Times New Roman"/>
          <w:sz w:val="16"/>
          <w:szCs w:val="16"/>
        </w:rPr>
      </w:pPr>
      <w:r w:rsidRPr="006C0056">
        <w:rPr>
          <w:rFonts w:ascii="Times New Roman" w:hAnsi="Times New Roman"/>
          <w:sz w:val="16"/>
          <w:szCs w:val="16"/>
        </w:rPr>
        <w:t>A9A 5A7 sayısındaki A rakamlarının basamak değerleri toplamı 606 060’tır.Buna göre, A rakamlarının sayı değerleri toplamı kaçtır?</w:t>
      </w:r>
    </w:p>
    <w:p w:rsidR="009F4DE9" w:rsidRPr="006C0056" w:rsidRDefault="009F4DE9" w:rsidP="00B62C79">
      <w:pPr>
        <w:pStyle w:val="ListParagraph"/>
        <w:numPr>
          <w:ilvl w:val="0"/>
          <w:numId w:val="1"/>
        </w:numPr>
        <w:rPr>
          <w:rFonts w:ascii="Times New Roman" w:hAnsi="Times New Roman"/>
          <w:sz w:val="16"/>
          <w:szCs w:val="16"/>
        </w:rPr>
      </w:pPr>
      <w:r w:rsidRPr="006C0056">
        <w:rPr>
          <w:rFonts w:ascii="Times New Roman" w:hAnsi="Times New Roman"/>
          <w:sz w:val="16"/>
          <w:szCs w:val="16"/>
        </w:rPr>
        <w:t>7B6 B5B sayısındaki B rakamlarının sayı değerleri toplamı 12’dir. Buna göre, B rakamlarının basamak değerleri toplamı kaçtır?</w:t>
      </w:r>
    </w:p>
    <w:p w:rsidR="009F4DE9" w:rsidRPr="006C0056" w:rsidRDefault="009F4DE9" w:rsidP="00B62C79">
      <w:pPr>
        <w:pStyle w:val="ListParagraph"/>
        <w:numPr>
          <w:ilvl w:val="0"/>
          <w:numId w:val="1"/>
        </w:numPr>
        <w:rPr>
          <w:rFonts w:ascii="Times New Roman" w:hAnsi="Times New Roman"/>
          <w:sz w:val="16"/>
          <w:szCs w:val="16"/>
        </w:rPr>
      </w:pPr>
      <w:r w:rsidRPr="006C0056">
        <w:rPr>
          <w:rFonts w:ascii="Times New Roman" w:hAnsi="Times New Roman"/>
          <w:sz w:val="16"/>
          <w:szCs w:val="16"/>
        </w:rPr>
        <w:t>Dedem benden 52 yaş büyüktür. Ben babamdan 32 yaş küçüğüm. Benim yaşım 9 olduğuna göre üçümüzün yaşları toplamı kaçtır?</w:t>
      </w:r>
    </w:p>
    <w:p w:rsidR="009F4DE9" w:rsidRPr="006C0056" w:rsidRDefault="009F4DE9" w:rsidP="00B62C79">
      <w:pPr>
        <w:pStyle w:val="ListParagraph"/>
        <w:numPr>
          <w:ilvl w:val="0"/>
          <w:numId w:val="1"/>
        </w:numPr>
        <w:rPr>
          <w:rFonts w:ascii="Times New Roman" w:hAnsi="Times New Roman"/>
          <w:sz w:val="16"/>
          <w:szCs w:val="16"/>
        </w:rPr>
      </w:pPr>
      <w:r w:rsidRPr="006C0056">
        <w:rPr>
          <w:rFonts w:ascii="Times New Roman" w:hAnsi="Times New Roman"/>
          <w:sz w:val="16"/>
          <w:szCs w:val="16"/>
        </w:rPr>
        <w:sym w:font="Wingdings" w:char="F06F"/>
      </w:r>
      <w:r w:rsidRPr="006C0056">
        <w:rPr>
          <w:rFonts w:ascii="Times New Roman" w:hAnsi="Times New Roman"/>
          <w:sz w:val="16"/>
          <w:szCs w:val="16"/>
        </w:rPr>
        <w:t xml:space="preserve"> x 8 = 40 ile 9 x ∆ =72 ise ∆ x </w:t>
      </w:r>
      <w:r w:rsidRPr="006C0056">
        <w:rPr>
          <w:rFonts w:ascii="Times New Roman" w:hAnsi="Times New Roman"/>
          <w:sz w:val="16"/>
          <w:szCs w:val="16"/>
        </w:rPr>
        <w:sym w:font="Wingdings" w:char="F06F"/>
      </w:r>
      <w:r w:rsidRPr="006C0056">
        <w:rPr>
          <w:rFonts w:ascii="Times New Roman" w:hAnsi="Times New Roman"/>
          <w:sz w:val="16"/>
          <w:szCs w:val="16"/>
        </w:rPr>
        <w:t xml:space="preserve"> = işleminin sonucu kaçtır?</w:t>
      </w:r>
    </w:p>
    <w:p w:rsidR="009F4DE9" w:rsidRPr="006C0056" w:rsidRDefault="009F4DE9" w:rsidP="00B62C79">
      <w:pPr>
        <w:pStyle w:val="ListParagraph"/>
        <w:numPr>
          <w:ilvl w:val="0"/>
          <w:numId w:val="1"/>
        </w:numPr>
        <w:rPr>
          <w:rFonts w:ascii="Times New Roman" w:hAnsi="Times New Roman"/>
          <w:sz w:val="16"/>
          <w:szCs w:val="16"/>
        </w:rPr>
      </w:pPr>
      <w:r w:rsidRPr="006C0056">
        <w:rPr>
          <w:rFonts w:ascii="Times New Roman" w:hAnsi="Times New Roman"/>
          <w:sz w:val="16"/>
          <w:szCs w:val="16"/>
        </w:rPr>
        <w:t>Bir çıkarma işleminde eksilen 5742, çıkan 2890 ise fark (kalan) kaçtır?</w:t>
      </w:r>
    </w:p>
    <w:p w:rsidR="009F4DE9" w:rsidRPr="006C0056" w:rsidRDefault="009F4DE9" w:rsidP="00B62C79">
      <w:pPr>
        <w:pStyle w:val="ListParagraph"/>
        <w:numPr>
          <w:ilvl w:val="0"/>
          <w:numId w:val="1"/>
        </w:numPr>
        <w:rPr>
          <w:rFonts w:ascii="Times New Roman" w:hAnsi="Times New Roman"/>
          <w:sz w:val="16"/>
          <w:szCs w:val="16"/>
        </w:rPr>
      </w:pPr>
      <w:r w:rsidRPr="006C0056">
        <w:rPr>
          <w:rFonts w:ascii="Times New Roman" w:hAnsi="Times New Roman"/>
          <w:sz w:val="16"/>
          <w:szCs w:val="16"/>
        </w:rPr>
        <w:t>7 km,5 km 205 m’den kaç m daha uzundur?</w:t>
      </w:r>
    </w:p>
    <w:p w:rsidR="009F4DE9" w:rsidRPr="006C0056" w:rsidRDefault="009F4DE9" w:rsidP="00B62C79">
      <w:pPr>
        <w:pStyle w:val="ListParagraph"/>
        <w:numPr>
          <w:ilvl w:val="0"/>
          <w:numId w:val="1"/>
        </w:numPr>
        <w:rPr>
          <w:rFonts w:ascii="Times New Roman" w:hAnsi="Times New Roman"/>
          <w:sz w:val="16"/>
          <w:szCs w:val="16"/>
        </w:rPr>
      </w:pPr>
      <w:r w:rsidRPr="006C0056">
        <w:rPr>
          <w:rFonts w:ascii="Times New Roman" w:hAnsi="Times New Roman"/>
          <w:sz w:val="16"/>
          <w:szCs w:val="16"/>
        </w:rPr>
        <w:t>6m, 1m 50 cm ve 2m 30 cm üç tane kurdele birbirine eklenirse kaç m ip elde edilir?</w:t>
      </w:r>
    </w:p>
    <w:p w:rsidR="009F4DE9" w:rsidRPr="006C0056" w:rsidRDefault="009F4DE9" w:rsidP="00964A41">
      <w:pPr>
        <w:pStyle w:val="ListParagraph"/>
        <w:numPr>
          <w:ilvl w:val="0"/>
          <w:numId w:val="1"/>
        </w:numPr>
        <w:rPr>
          <w:rFonts w:ascii="Times New Roman" w:hAnsi="Times New Roman"/>
          <w:sz w:val="16"/>
          <w:szCs w:val="16"/>
        </w:rPr>
      </w:pPr>
      <w:r w:rsidRPr="006C0056">
        <w:rPr>
          <w:rFonts w:ascii="Times New Roman" w:hAnsi="Times New Roman"/>
          <w:sz w:val="16"/>
          <w:szCs w:val="16"/>
        </w:rPr>
        <w:t>Temel’in 15 bilyesi vardır. Dursun’un bilyelerinin sayısı Temel’in bilyelerinin sayısının 2 katından 3 eksiktir. Dursun’un kaç bilyesi vardır?</w:t>
      </w:r>
    </w:p>
    <w:p w:rsidR="009F4DE9" w:rsidRPr="006C0056" w:rsidRDefault="009F4DE9" w:rsidP="00964A41">
      <w:pPr>
        <w:pStyle w:val="ListParagraph"/>
        <w:numPr>
          <w:ilvl w:val="0"/>
          <w:numId w:val="1"/>
        </w:numPr>
        <w:rPr>
          <w:rFonts w:ascii="Times New Roman" w:hAnsi="Times New Roman"/>
          <w:sz w:val="16"/>
          <w:szCs w:val="16"/>
        </w:rPr>
      </w:pPr>
      <w:r w:rsidRPr="006C0056">
        <w:rPr>
          <w:rFonts w:ascii="Times New Roman" w:hAnsi="Times New Roman"/>
          <w:sz w:val="16"/>
          <w:szCs w:val="16"/>
        </w:rPr>
        <w:t>Yaşımın 2 katı ile 5 katının toplamı 287 ise ben kaç yaşındayım?</w:t>
      </w:r>
    </w:p>
    <w:p w:rsidR="009F4DE9" w:rsidRPr="006C0056" w:rsidRDefault="009F4DE9" w:rsidP="00964A41">
      <w:pPr>
        <w:pStyle w:val="ListParagraph"/>
        <w:numPr>
          <w:ilvl w:val="0"/>
          <w:numId w:val="1"/>
        </w:numPr>
        <w:rPr>
          <w:rFonts w:ascii="Times New Roman" w:hAnsi="Times New Roman"/>
          <w:sz w:val="16"/>
          <w:szCs w:val="16"/>
        </w:rPr>
      </w:pPr>
      <w:r w:rsidRPr="006C0056">
        <w:rPr>
          <w:rFonts w:ascii="Times New Roman" w:hAnsi="Times New Roman"/>
          <w:sz w:val="16"/>
          <w:szCs w:val="16"/>
        </w:rPr>
        <w:t>Bir doğal sayının 2 katı ile 3 katının toplamı 135 ise bu doğal sayı kaçtır?</w:t>
      </w:r>
    </w:p>
    <w:p w:rsidR="009F4DE9" w:rsidRPr="006C0056" w:rsidRDefault="009F4DE9" w:rsidP="00964A41">
      <w:pPr>
        <w:pStyle w:val="ListParagraph"/>
        <w:numPr>
          <w:ilvl w:val="0"/>
          <w:numId w:val="1"/>
        </w:numPr>
        <w:rPr>
          <w:rFonts w:ascii="Times New Roman" w:hAnsi="Times New Roman"/>
          <w:sz w:val="16"/>
          <w:szCs w:val="16"/>
        </w:rPr>
      </w:pPr>
      <w:r w:rsidRPr="006C0056">
        <w:rPr>
          <w:rFonts w:ascii="Times New Roman" w:hAnsi="Times New Roman"/>
          <w:sz w:val="16"/>
          <w:szCs w:val="16"/>
        </w:rPr>
        <w:t>Biri diğerinin 2 katından 7 fazla olan iki doğal sayının toplamı 46 ise küçük sayı kaçtır?</w:t>
      </w:r>
    </w:p>
    <w:p w:rsidR="009F4DE9" w:rsidRPr="006C0056" w:rsidRDefault="009F4DE9" w:rsidP="00964A41">
      <w:pPr>
        <w:pStyle w:val="ListParagraph"/>
        <w:numPr>
          <w:ilvl w:val="0"/>
          <w:numId w:val="1"/>
        </w:numPr>
        <w:rPr>
          <w:rFonts w:ascii="Times New Roman" w:hAnsi="Times New Roman"/>
          <w:sz w:val="16"/>
          <w:szCs w:val="16"/>
        </w:rPr>
      </w:pPr>
      <w:r w:rsidRPr="006C0056">
        <w:rPr>
          <w:rFonts w:ascii="Times New Roman" w:hAnsi="Times New Roman"/>
          <w:sz w:val="16"/>
          <w:szCs w:val="16"/>
        </w:rPr>
        <w:t>Bir kutunun içinde 15 deste kalem olduğuna göre 8 kutuda kaç kalem vardır?</w:t>
      </w:r>
    </w:p>
    <w:p w:rsidR="009F4DE9" w:rsidRPr="006C0056" w:rsidRDefault="009F4DE9" w:rsidP="00964A41">
      <w:pPr>
        <w:pStyle w:val="ListParagraph"/>
        <w:numPr>
          <w:ilvl w:val="0"/>
          <w:numId w:val="1"/>
        </w:numPr>
        <w:rPr>
          <w:rFonts w:ascii="Times New Roman" w:hAnsi="Times New Roman"/>
          <w:sz w:val="16"/>
          <w:szCs w:val="16"/>
        </w:rPr>
      </w:pPr>
      <w:r w:rsidRPr="006C0056">
        <w:rPr>
          <w:rFonts w:ascii="Times New Roman" w:hAnsi="Times New Roman"/>
          <w:sz w:val="16"/>
          <w:szCs w:val="16"/>
        </w:rPr>
        <w:t>Bir A doğal sayısının 3 katı 54’e, B doğal sayısının 5 katı 60’a eşit ise AxB kaç eder?</w:t>
      </w:r>
    </w:p>
    <w:p w:rsidR="009F4DE9" w:rsidRPr="006C0056" w:rsidRDefault="009F4DE9" w:rsidP="00FC55F1">
      <w:pPr>
        <w:pStyle w:val="ListParagraph"/>
        <w:numPr>
          <w:ilvl w:val="0"/>
          <w:numId w:val="1"/>
        </w:numPr>
        <w:ind w:left="360"/>
        <w:rPr>
          <w:rFonts w:ascii="Times New Roman" w:hAnsi="Times New Roman"/>
          <w:sz w:val="16"/>
          <w:szCs w:val="16"/>
        </w:rPr>
      </w:pPr>
      <w:r w:rsidRPr="006C0056">
        <w:rPr>
          <w:rFonts w:ascii="Times New Roman" w:hAnsi="Times New Roman"/>
          <w:sz w:val="16"/>
          <w:szCs w:val="16"/>
        </w:rPr>
        <w:t>Biri diğerinin 3 katından 15 fazla olan iki doğal sayının toplamı 83 ise büyük sayı kaçtır?</w:t>
      </w:r>
    </w:p>
    <w:p w:rsidR="009F4DE9" w:rsidRPr="006C0056" w:rsidRDefault="009F4DE9" w:rsidP="00FC55F1">
      <w:pPr>
        <w:pStyle w:val="ListParagraph"/>
        <w:numPr>
          <w:ilvl w:val="0"/>
          <w:numId w:val="1"/>
        </w:numPr>
        <w:ind w:left="360"/>
        <w:rPr>
          <w:rFonts w:ascii="Times New Roman" w:hAnsi="Times New Roman"/>
          <w:sz w:val="16"/>
          <w:szCs w:val="16"/>
        </w:rPr>
      </w:pPr>
      <w:r w:rsidRPr="006C0056">
        <w:rPr>
          <w:rFonts w:ascii="Times New Roman" w:hAnsi="Times New Roman"/>
          <w:sz w:val="16"/>
          <w:szCs w:val="16"/>
        </w:rPr>
        <w:t>Okulumuz 4 katlı olup, her katta 6 sınıf vardır. Her sınıfta 3 pencere olduğuna göre tüm sınıfların pencere sayısı kaçtır?</w:t>
      </w:r>
    </w:p>
    <w:p w:rsidR="009F4DE9" w:rsidRPr="006C0056" w:rsidRDefault="009F4DE9" w:rsidP="00FC55F1">
      <w:pPr>
        <w:pStyle w:val="ListParagraph"/>
        <w:numPr>
          <w:ilvl w:val="0"/>
          <w:numId w:val="1"/>
        </w:numPr>
        <w:ind w:left="360"/>
        <w:rPr>
          <w:rFonts w:ascii="Times New Roman" w:hAnsi="Times New Roman"/>
          <w:sz w:val="16"/>
          <w:szCs w:val="16"/>
        </w:rPr>
      </w:pPr>
      <w:r w:rsidRPr="006C0056">
        <w:rPr>
          <w:rFonts w:ascii="Times New Roman" w:hAnsi="Times New Roman"/>
          <w:sz w:val="16"/>
          <w:szCs w:val="16"/>
        </w:rPr>
        <w:t>Boncuklarımın 4 katı 208, arkadaşımın boncuklarının 5 katı 240 tanedir. Buna göre benim boncuklarım, arkadaşımın boncuklarından kaç fazladır?</w:t>
      </w:r>
    </w:p>
    <w:p w:rsidR="009F4DE9" w:rsidRPr="006C0056" w:rsidRDefault="009F4DE9" w:rsidP="00964A41">
      <w:pPr>
        <w:pStyle w:val="ListParagraph"/>
        <w:numPr>
          <w:ilvl w:val="0"/>
          <w:numId w:val="1"/>
        </w:numPr>
        <w:rPr>
          <w:rFonts w:ascii="Times New Roman" w:hAnsi="Times New Roman"/>
          <w:sz w:val="16"/>
          <w:szCs w:val="16"/>
        </w:rPr>
      </w:pPr>
      <w:r w:rsidRPr="006C0056">
        <w:rPr>
          <w:rFonts w:ascii="Times New Roman" w:hAnsi="Times New Roman"/>
          <w:sz w:val="16"/>
          <w:szCs w:val="16"/>
        </w:rPr>
        <w:t>Ardışık beş sayıdan ortadaki 7898 ise en küçük ve en büyük sayının toplamını bulunuz.</w:t>
      </w:r>
    </w:p>
    <w:p w:rsidR="009F4DE9" w:rsidRPr="006C0056" w:rsidRDefault="009F4DE9" w:rsidP="00964A41">
      <w:pPr>
        <w:pStyle w:val="ListParagraph"/>
        <w:numPr>
          <w:ilvl w:val="0"/>
          <w:numId w:val="1"/>
        </w:numPr>
        <w:rPr>
          <w:rFonts w:ascii="Times New Roman" w:hAnsi="Times New Roman"/>
          <w:sz w:val="16"/>
          <w:szCs w:val="16"/>
        </w:rPr>
      </w:pPr>
      <w:r w:rsidRPr="006C0056">
        <w:rPr>
          <w:rFonts w:ascii="Times New Roman" w:hAnsi="Times New Roman"/>
          <w:sz w:val="16"/>
          <w:szCs w:val="16"/>
        </w:rPr>
        <w:t>Annesinin yaşı, Elif’in yaşının 3 katıdır. Anneannesinin yaşı ise annesinin yaşının 2 katıdır. Elif 10 yaşında ise, üçünün yaşları toplamı kaçtır?</w:t>
      </w:r>
    </w:p>
    <w:p w:rsidR="009F4DE9" w:rsidRPr="006C0056" w:rsidRDefault="009F4DE9" w:rsidP="00964A41">
      <w:pPr>
        <w:pStyle w:val="ListParagraph"/>
        <w:numPr>
          <w:ilvl w:val="0"/>
          <w:numId w:val="1"/>
        </w:numPr>
        <w:rPr>
          <w:rFonts w:ascii="Times New Roman" w:hAnsi="Times New Roman"/>
          <w:sz w:val="16"/>
          <w:szCs w:val="16"/>
        </w:rPr>
      </w:pPr>
      <w:r w:rsidRPr="006C0056">
        <w:rPr>
          <w:rFonts w:ascii="Times New Roman" w:hAnsi="Times New Roman"/>
          <w:sz w:val="16"/>
          <w:szCs w:val="16"/>
        </w:rPr>
        <w:t>3 gömlek ve 2 ayakkabı için 630 TL ödedim. Gömleğin bir tanesi, ayakkabının bir tanesinden 10 TL daha fazla olduğuna göre, 1 ayakkabı ve 1 gömlek kaç TL’dir?</w:t>
      </w:r>
    </w:p>
    <w:p w:rsidR="009F4DE9" w:rsidRPr="006C0056" w:rsidRDefault="009F4DE9" w:rsidP="00964A41">
      <w:pPr>
        <w:pStyle w:val="ListParagraph"/>
        <w:numPr>
          <w:ilvl w:val="0"/>
          <w:numId w:val="1"/>
        </w:numPr>
        <w:rPr>
          <w:rFonts w:ascii="Times New Roman" w:hAnsi="Times New Roman"/>
          <w:sz w:val="16"/>
          <w:szCs w:val="16"/>
        </w:rPr>
      </w:pPr>
      <w:r w:rsidRPr="006C0056">
        <w:rPr>
          <w:rFonts w:ascii="Times New Roman" w:hAnsi="Times New Roman"/>
          <w:sz w:val="16"/>
          <w:szCs w:val="16"/>
        </w:rPr>
        <w:t>6391 sayısı en yakın yüzlüğe yuvarlandığında A, 3418 sayısı en yakın onluğa yuvarlandığında B sayıları bulunuyor. Buna göre A+ B kaçtır?</w:t>
      </w:r>
    </w:p>
    <w:p w:rsidR="009F4DE9" w:rsidRPr="006C0056" w:rsidRDefault="009F4DE9" w:rsidP="00964A41">
      <w:pPr>
        <w:pStyle w:val="ListParagraph"/>
        <w:numPr>
          <w:ilvl w:val="0"/>
          <w:numId w:val="1"/>
        </w:numPr>
        <w:rPr>
          <w:rFonts w:ascii="Times New Roman" w:hAnsi="Times New Roman"/>
          <w:sz w:val="16"/>
          <w:szCs w:val="16"/>
        </w:rPr>
      </w:pPr>
      <w:r w:rsidRPr="006C0056">
        <w:rPr>
          <w:rFonts w:ascii="Times New Roman" w:hAnsi="Times New Roman"/>
          <w:sz w:val="16"/>
          <w:szCs w:val="16"/>
        </w:rPr>
        <w:t>Ardışık beş sayıdan ortadaki 56 789 olduğuna göre en büyük ve en küçük sayının toplamı kaçtır?</w:t>
      </w:r>
    </w:p>
    <w:p w:rsidR="009F4DE9" w:rsidRPr="006C0056" w:rsidRDefault="009F4DE9" w:rsidP="00964A41">
      <w:pPr>
        <w:pStyle w:val="ListParagraph"/>
        <w:numPr>
          <w:ilvl w:val="0"/>
          <w:numId w:val="1"/>
        </w:numPr>
        <w:rPr>
          <w:rFonts w:ascii="Times New Roman" w:hAnsi="Times New Roman"/>
          <w:sz w:val="16"/>
          <w:szCs w:val="16"/>
        </w:rPr>
      </w:pPr>
      <w:r w:rsidRPr="006C0056">
        <w:rPr>
          <w:rFonts w:ascii="Times New Roman" w:hAnsi="Times New Roman"/>
          <w:sz w:val="16"/>
          <w:szCs w:val="16"/>
        </w:rPr>
        <w:t>İki sayının toplamı 670, farkı 46 ise sayıları bulunuz.</w:t>
      </w:r>
    </w:p>
    <w:p w:rsidR="009F4DE9" w:rsidRPr="006C0056" w:rsidRDefault="009F4DE9" w:rsidP="00964A41">
      <w:pPr>
        <w:pStyle w:val="ListParagraph"/>
        <w:numPr>
          <w:ilvl w:val="0"/>
          <w:numId w:val="1"/>
        </w:numPr>
        <w:rPr>
          <w:rFonts w:ascii="Times New Roman" w:hAnsi="Times New Roman"/>
          <w:sz w:val="16"/>
          <w:szCs w:val="16"/>
        </w:rPr>
      </w:pPr>
      <w:r w:rsidRPr="006C0056">
        <w:rPr>
          <w:rFonts w:ascii="Times New Roman" w:hAnsi="Times New Roman"/>
          <w:sz w:val="16"/>
          <w:szCs w:val="16"/>
        </w:rPr>
        <w:t>6391 sayısı en yakın yüzlüğe yuvarlandığında A, 3418 sayısı en yakın onluğa yuvarlandığında B sayıları bulunuyor. Buna göre A+ B kaçtır?</w:t>
      </w:r>
    </w:p>
    <w:p w:rsidR="009F4DE9" w:rsidRPr="006C0056" w:rsidRDefault="009F4DE9" w:rsidP="00964A41">
      <w:pPr>
        <w:pStyle w:val="ListParagraph"/>
        <w:numPr>
          <w:ilvl w:val="0"/>
          <w:numId w:val="1"/>
        </w:numPr>
        <w:rPr>
          <w:rFonts w:ascii="Times New Roman" w:hAnsi="Times New Roman"/>
          <w:sz w:val="16"/>
          <w:szCs w:val="16"/>
        </w:rPr>
      </w:pPr>
      <w:r w:rsidRPr="006C0056">
        <w:rPr>
          <w:rFonts w:ascii="Times New Roman" w:hAnsi="Times New Roman"/>
          <w:sz w:val="16"/>
          <w:szCs w:val="16"/>
        </w:rPr>
        <w:t>Toplamları 125,farkları 67 olan iki sayıdan küçük olan sayı kaçtır?</w:t>
      </w:r>
    </w:p>
    <w:p w:rsidR="009F4DE9" w:rsidRPr="006C0056" w:rsidRDefault="009F4DE9" w:rsidP="00964A41">
      <w:pPr>
        <w:pStyle w:val="ListParagraph"/>
        <w:numPr>
          <w:ilvl w:val="0"/>
          <w:numId w:val="1"/>
        </w:numPr>
        <w:rPr>
          <w:rFonts w:ascii="Times New Roman" w:hAnsi="Times New Roman"/>
          <w:sz w:val="16"/>
          <w:szCs w:val="16"/>
        </w:rPr>
      </w:pPr>
      <w:r w:rsidRPr="006C0056">
        <w:rPr>
          <w:rFonts w:ascii="Times New Roman" w:hAnsi="Times New Roman"/>
          <w:sz w:val="16"/>
          <w:szCs w:val="16"/>
        </w:rPr>
        <w:t xml:space="preserve"> Her biri diğerinden 100 fazla olan dört sayının en küçüğü 3100 olduğuna göre bu sayıların toplamı kaçtır?</w:t>
      </w:r>
    </w:p>
    <w:p w:rsidR="009F4DE9" w:rsidRPr="006C0056" w:rsidRDefault="009F4DE9" w:rsidP="00964A41">
      <w:pPr>
        <w:pStyle w:val="ListParagraph"/>
        <w:numPr>
          <w:ilvl w:val="0"/>
          <w:numId w:val="1"/>
        </w:numPr>
        <w:rPr>
          <w:rFonts w:ascii="Times New Roman" w:hAnsi="Times New Roman"/>
          <w:sz w:val="16"/>
          <w:szCs w:val="16"/>
        </w:rPr>
      </w:pPr>
      <w:r w:rsidRPr="006C0056">
        <w:rPr>
          <w:rFonts w:ascii="Times New Roman" w:hAnsi="Times New Roman"/>
          <w:sz w:val="16"/>
          <w:szCs w:val="16"/>
        </w:rPr>
        <w:t>Bir köyün nüfusu, yüzler basamağında "3" bulunan dört basamaklı en küçük tek sayıya eşittir. Bu köyde 595 erkek yaşamaktadır. Çocukların sayısı iki basamaklı en büyük çift sayıya eşit olduğuna göre, kadınların sayısı kaçtır?</w:t>
      </w:r>
    </w:p>
    <w:p w:rsidR="009F4DE9" w:rsidRPr="006C0056" w:rsidRDefault="009F4DE9" w:rsidP="00964A41">
      <w:pPr>
        <w:pStyle w:val="ListParagraph"/>
        <w:numPr>
          <w:ilvl w:val="0"/>
          <w:numId w:val="1"/>
        </w:numPr>
        <w:rPr>
          <w:rFonts w:ascii="Times New Roman" w:hAnsi="Times New Roman"/>
          <w:sz w:val="16"/>
          <w:szCs w:val="16"/>
        </w:rPr>
      </w:pPr>
      <w:r w:rsidRPr="006C0056">
        <w:rPr>
          <w:rFonts w:ascii="Times New Roman" w:hAnsi="Times New Roman"/>
          <w:sz w:val="16"/>
          <w:szCs w:val="16"/>
        </w:rPr>
        <w:t>Bir ilçenin nüfusu binler bölüğünde "24" bulunan beş basamaklı en büyük çift sayıya eşittir. Bu ilçede 10 909 erkek yaşadığına göre, çocukların ve kadınların toplam sayıları kaçtır?</w:t>
      </w:r>
    </w:p>
    <w:p w:rsidR="009F4DE9" w:rsidRPr="006C0056" w:rsidRDefault="009F4DE9" w:rsidP="00964A41">
      <w:pPr>
        <w:pStyle w:val="ListParagraph"/>
        <w:numPr>
          <w:ilvl w:val="0"/>
          <w:numId w:val="1"/>
        </w:numPr>
        <w:rPr>
          <w:rFonts w:ascii="Times New Roman" w:hAnsi="Times New Roman"/>
          <w:sz w:val="16"/>
          <w:szCs w:val="16"/>
        </w:rPr>
      </w:pPr>
      <w:r w:rsidRPr="006C0056">
        <w:rPr>
          <w:rFonts w:ascii="Times New Roman" w:hAnsi="Times New Roman"/>
          <w:sz w:val="16"/>
          <w:szCs w:val="16"/>
        </w:rPr>
        <w:t>Bir çiftlikte yaşayan koyunlar üç basamaklı en büyük tek sayıya, inekler iki basamaklı en büyük tek sayıya, atlar bir basamaklı en büyük tek sayıya eşit olduğuna göre, bu çiftlikte kaç hayvan yaşamaktadır?</w:t>
      </w:r>
    </w:p>
    <w:p w:rsidR="009F4DE9" w:rsidRPr="006C0056" w:rsidRDefault="009F4DE9" w:rsidP="00964A41">
      <w:pPr>
        <w:pStyle w:val="ListParagraph"/>
        <w:numPr>
          <w:ilvl w:val="0"/>
          <w:numId w:val="1"/>
        </w:numPr>
        <w:rPr>
          <w:rFonts w:ascii="Times New Roman" w:hAnsi="Times New Roman"/>
          <w:sz w:val="16"/>
          <w:szCs w:val="16"/>
        </w:rPr>
      </w:pPr>
      <w:r w:rsidRPr="006C0056">
        <w:rPr>
          <w:rFonts w:ascii="Times New Roman" w:hAnsi="Times New Roman"/>
          <w:sz w:val="16"/>
          <w:szCs w:val="16"/>
        </w:rPr>
        <w:t>Üçer yıl arayla doğan 4 kardeşin yaşlarının toplamı 30 olduğuna göre, büyük kardeşin yaşı kaçtır?</w:t>
      </w:r>
    </w:p>
    <w:p w:rsidR="009F4DE9" w:rsidRPr="006C0056" w:rsidRDefault="009F4DE9" w:rsidP="00964A41">
      <w:pPr>
        <w:pStyle w:val="ListParagraph"/>
        <w:numPr>
          <w:ilvl w:val="0"/>
          <w:numId w:val="1"/>
        </w:numPr>
        <w:rPr>
          <w:rFonts w:ascii="Times New Roman" w:hAnsi="Times New Roman"/>
          <w:sz w:val="16"/>
          <w:szCs w:val="16"/>
        </w:rPr>
      </w:pPr>
      <w:r w:rsidRPr="006C0056">
        <w:rPr>
          <w:rFonts w:ascii="Times New Roman" w:hAnsi="Times New Roman"/>
          <w:sz w:val="16"/>
          <w:szCs w:val="16"/>
        </w:rPr>
        <w:t>609 doğal sayısına kaç eklenirse dört basamaklı en küçük tek sayı bulunur?</w:t>
      </w:r>
    </w:p>
    <w:p w:rsidR="009F4DE9" w:rsidRPr="006C0056" w:rsidRDefault="009F4DE9" w:rsidP="00FC55F1">
      <w:pPr>
        <w:pStyle w:val="ListParagraph"/>
        <w:numPr>
          <w:ilvl w:val="0"/>
          <w:numId w:val="1"/>
        </w:numPr>
        <w:rPr>
          <w:rFonts w:ascii="Times New Roman" w:hAnsi="Times New Roman"/>
          <w:sz w:val="16"/>
          <w:szCs w:val="16"/>
        </w:rPr>
      </w:pPr>
      <w:r w:rsidRPr="006C0056">
        <w:rPr>
          <w:rFonts w:ascii="Times New Roman" w:hAnsi="Times New Roman"/>
          <w:sz w:val="16"/>
          <w:szCs w:val="16"/>
        </w:rPr>
        <w:t>39 999'dan sonra gelen en küçük tek sayı kaçtır?</w:t>
      </w:r>
    </w:p>
    <w:p w:rsidR="009F4DE9" w:rsidRPr="006C0056" w:rsidRDefault="009F4DE9" w:rsidP="00FC55F1">
      <w:pPr>
        <w:pStyle w:val="ListParagraph"/>
        <w:numPr>
          <w:ilvl w:val="0"/>
          <w:numId w:val="1"/>
        </w:numPr>
        <w:rPr>
          <w:rFonts w:ascii="Times New Roman" w:hAnsi="Times New Roman"/>
          <w:sz w:val="16"/>
          <w:szCs w:val="16"/>
        </w:rPr>
      </w:pPr>
      <w:r w:rsidRPr="006C0056">
        <w:rPr>
          <w:rFonts w:ascii="Times New Roman" w:hAnsi="Times New Roman"/>
          <w:sz w:val="16"/>
          <w:szCs w:val="16"/>
        </w:rPr>
        <w:t>Bir ilçenin nüfusu binler bölüğünde "24" bulunan beş basamaklı en büyük çift sayıya eşittir. Bu ilçede 10 909 erkek yaşadığına göre, çocukların ve kadınların toplam sayıları kaçtır?</w:t>
      </w:r>
    </w:p>
    <w:p w:rsidR="009F4DE9" w:rsidRPr="006C0056" w:rsidRDefault="009F4DE9" w:rsidP="00FC55F1">
      <w:pPr>
        <w:pStyle w:val="ListParagraph"/>
        <w:numPr>
          <w:ilvl w:val="0"/>
          <w:numId w:val="1"/>
        </w:numPr>
        <w:rPr>
          <w:rFonts w:ascii="Times New Roman" w:hAnsi="Times New Roman"/>
          <w:sz w:val="16"/>
          <w:szCs w:val="16"/>
        </w:rPr>
      </w:pPr>
      <w:r w:rsidRPr="006C0056">
        <w:rPr>
          <w:rFonts w:ascii="Times New Roman" w:hAnsi="Times New Roman"/>
          <w:sz w:val="16"/>
          <w:szCs w:val="16"/>
        </w:rPr>
        <w:t xml:space="preserve"> Bir gemide bulunan erkek yolcuların sayısı yüzler basamağında "7" bulunan üç basamaklı en küçük tek sayıya eşittir. Bu gemide 208 kadın ve 59 çocuk yolcu bulunduğuna göre, gemide toplam yolcu sayısı kaçtır?</w:t>
      </w:r>
    </w:p>
    <w:p w:rsidR="009F4DE9" w:rsidRPr="006C0056" w:rsidRDefault="009F4DE9" w:rsidP="00FC55F1">
      <w:pPr>
        <w:pStyle w:val="ListParagraph"/>
        <w:numPr>
          <w:ilvl w:val="0"/>
          <w:numId w:val="1"/>
        </w:numPr>
        <w:rPr>
          <w:rFonts w:ascii="Times New Roman" w:hAnsi="Times New Roman"/>
          <w:sz w:val="16"/>
          <w:szCs w:val="16"/>
        </w:rPr>
      </w:pPr>
      <w:r w:rsidRPr="006C0056">
        <w:rPr>
          <w:rFonts w:ascii="Times New Roman" w:hAnsi="Times New Roman"/>
          <w:sz w:val="16"/>
          <w:szCs w:val="16"/>
        </w:rPr>
        <w:t xml:space="preserve"> Rakamlarının basamak değerleri toplamı 10 olan iki basamaklı kaç tane doğal sayı vardır?</w:t>
      </w:r>
    </w:p>
    <w:p w:rsidR="009F4DE9" w:rsidRPr="006C0056" w:rsidRDefault="009F4DE9" w:rsidP="00FC55F1">
      <w:pPr>
        <w:pStyle w:val="ListParagraph"/>
        <w:numPr>
          <w:ilvl w:val="0"/>
          <w:numId w:val="1"/>
        </w:numPr>
        <w:rPr>
          <w:rFonts w:ascii="Times New Roman" w:hAnsi="Times New Roman"/>
          <w:sz w:val="16"/>
          <w:szCs w:val="16"/>
        </w:rPr>
      </w:pPr>
      <w:r w:rsidRPr="006C0056">
        <w:rPr>
          <w:rFonts w:ascii="Times New Roman" w:hAnsi="Times New Roman"/>
          <w:sz w:val="16"/>
          <w:szCs w:val="16"/>
        </w:rPr>
        <w:t>Bir köyde toplam 1509 kişi yaşıyor. Bu köyde çocuklar 137, erkekler 669 kişi olduğuna göre, kadınların sayısı kaçtır?</w:t>
      </w:r>
    </w:p>
    <w:p w:rsidR="009F4DE9" w:rsidRPr="006C0056" w:rsidRDefault="009F4DE9" w:rsidP="00FC55F1">
      <w:pPr>
        <w:pStyle w:val="ListParagraph"/>
        <w:numPr>
          <w:ilvl w:val="0"/>
          <w:numId w:val="1"/>
        </w:numPr>
        <w:rPr>
          <w:rFonts w:ascii="Times New Roman" w:hAnsi="Times New Roman"/>
          <w:sz w:val="16"/>
          <w:szCs w:val="16"/>
        </w:rPr>
      </w:pPr>
      <w:r w:rsidRPr="006C0056">
        <w:rPr>
          <w:rFonts w:ascii="Times New Roman" w:hAnsi="Times New Roman"/>
          <w:sz w:val="16"/>
          <w:szCs w:val="16"/>
        </w:rPr>
        <w:t xml:space="preserve"> Üç arkadaşın kütlelerinin toplamı 189 kg'dır. Bu arkadaşlardan Ali 72, Kemal 59 kg olduğuna göre, Veli'nin kütlesi kaç kilogramdır?</w:t>
      </w:r>
    </w:p>
    <w:p w:rsidR="009F4DE9" w:rsidRPr="006C0056" w:rsidRDefault="009F4DE9" w:rsidP="00FC55F1">
      <w:pPr>
        <w:pStyle w:val="ListParagraph"/>
        <w:numPr>
          <w:ilvl w:val="0"/>
          <w:numId w:val="1"/>
        </w:numPr>
        <w:rPr>
          <w:rFonts w:ascii="Times New Roman" w:hAnsi="Times New Roman"/>
          <w:sz w:val="16"/>
          <w:szCs w:val="16"/>
        </w:rPr>
      </w:pPr>
      <w:r w:rsidRPr="006C0056">
        <w:rPr>
          <w:rFonts w:ascii="Times New Roman" w:hAnsi="Times New Roman"/>
          <w:sz w:val="16"/>
          <w:szCs w:val="16"/>
        </w:rPr>
        <w:t>84 040 liraya aldığımız evin borcunun 38 745 lirasını peşin ödedik. 25 980 lira daha ödersek, geriye kaç lira borcumuz kalacaktır?</w:t>
      </w:r>
    </w:p>
    <w:p w:rsidR="009F4DE9" w:rsidRPr="006C0056" w:rsidRDefault="009F4DE9" w:rsidP="00FC55F1">
      <w:pPr>
        <w:pStyle w:val="ListParagraph"/>
        <w:numPr>
          <w:ilvl w:val="0"/>
          <w:numId w:val="1"/>
        </w:numPr>
        <w:rPr>
          <w:rFonts w:ascii="Times New Roman" w:hAnsi="Times New Roman"/>
          <w:sz w:val="16"/>
          <w:szCs w:val="16"/>
        </w:rPr>
      </w:pPr>
      <w:r w:rsidRPr="006C0056">
        <w:rPr>
          <w:rFonts w:ascii="Times New Roman" w:hAnsi="Times New Roman"/>
          <w:sz w:val="16"/>
          <w:szCs w:val="16"/>
        </w:rPr>
        <w:t>Funda, 9 yaşındadır. Annesinin yaşı, Funda'nın yaşının 34 fazlasıdır. Dedesinin yaşı, Funda'nın ve annesinin yaşlarının toplamından 39 fazladır. Funda'nın, an¬nesinin ve dedesinin yaşlarının toplamı kaçtır?</w:t>
      </w:r>
    </w:p>
    <w:p w:rsidR="009F4DE9" w:rsidRPr="006C0056" w:rsidRDefault="009F4DE9" w:rsidP="00FC55F1">
      <w:pPr>
        <w:pStyle w:val="ListParagraph"/>
        <w:numPr>
          <w:ilvl w:val="0"/>
          <w:numId w:val="1"/>
        </w:numPr>
        <w:rPr>
          <w:rFonts w:ascii="Times New Roman" w:hAnsi="Times New Roman"/>
          <w:sz w:val="16"/>
          <w:szCs w:val="16"/>
        </w:rPr>
      </w:pPr>
      <w:r w:rsidRPr="006C0056">
        <w:rPr>
          <w:rFonts w:ascii="Times New Roman" w:hAnsi="Times New Roman"/>
          <w:sz w:val="16"/>
          <w:szCs w:val="16"/>
        </w:rPr>
        <w:t xml:space="preserve"> Sınıfımızda okuyan öğrencilerin 789 fazlasının 39 eksiği, okulumuzdaki tüm öğrencilerin sayısına eşittir. Okulumuzun öğrenci sayısı 788 olduğuna göre, bizim sınıfta kaç öğrenci vardır?</w:t>
      </w:r>
    </w:p>
    <w:p w:rsidR="009F4DE9" w:rsidRPr="006C0056" w:rsidRDefault="009F4DE9" w:rsidP="00FC55F1">
      <w:pPr>
        <w:pStyle w:val="ListParagraph"/>
        <w:numPr>
          <w:ilvl w:val="0"/>
          <w:numId w:val="1"/>
        </w:numPr>
        <w:rPr>
          <w:rFonts w:ascii="Times New Roman" w:hAnsi="Times New Roman"/>
          <w:sz w:val="16"/>
          <w:szCs w:val="16"/>
        </w:rPr>
      </w:pPr>
      <w:r w:rsidRPr="006C0056">
        <w:rPr>
          <w:rFonts w:ascii="Times New Roman" w:hAnsi="Times New Roman"/>
          <w:sz w:val="16"/>
          <w:szCs w:val="16"/>
        </w:rPr>
        <w:t>Aslı 19, Gonca 23, Burcu 21 yaşındadır. Gonca 35 yaşında olduğu zaman bu üç arkadaşın yaşlarının toplamı kaç olur?</w:t>
      </w:r>
    </w:p>
    <w:p w:rsidR="009F4DE9" w:rsidRPr="006C0056" w:rsidRDefault="009F4DE9" w:rsidP="00FC55F1">
      <w:pPr>
        <w:pStyle w:val="ListParagraph"/>
        <w:numPr>
          <w:ilvl w:val="0"/>
          <w:numId w:val="1"/>
        </w:numPr>
        <w:rPr>
          <w:rFonts w:ascii="Times New Roman" w:hAnsi="Times New Roman"/>
          <w:sz w:val="16"/>
          <w:szCs w:val="16"/>
        </w:rPr>
      </w:pPr>
      <w:r w:rsidRPr="006C0056">
        <w:rPr>
          <w:rFonts w:ascii="Times New Roman" w:hAnsi="Times New Roman"/>
          <w:sz w:val="16"/>
          <w:szCs w:val="16"/>
        </w:rPr>
        <w:t>Bir şeker fabrikası, ürettiği şekerlerin 70 948 tonunu sattıktan sonra geriye 209 076 ton şeker kalıyor. Fabrika, kaç ton şeker üretmiştir?</w:t>
      </w:r>
    </w:p>
    <w:p w:rsidR="009F4DE9" w:rsidRPr="006C0056" w:rsidRDefault="009F4DE9" w:rsidP="00FC55F1">
      <w:pPr>
        <w:pStyle w:val="ListParagraph"/>
        <w:numPr>
          <w:ilvl w:val="0"/>
          <w:numId w:val="1"/>
        </w:numPr>
        <w:rPr>
          <w:rFonts w:ascii="Times New Roman" w:hAnsi="Times New Roman"/>
          <w:sz w:val="16"/>
          <w:szCs w:val="16"/>
        </w:rPr>
      </w:pPr>
      <w:r w:rsidRPr="006C0056">
        <w:rPr>
          <w:rFonts w:ascii="Times New Roman" w:hAnsi="Times New Roman"/>
          <w:sz w:val="16"/>
          <w:szCs w:val="16"/>
        </w:rPr>
        <w:t xml:space="preserve"> Bir manav, 1609 kg karpuz alıyor. Alınan bu karpuzların 28 kg'ı çürük çıkıyor. Manav, sağlam karpuzların 998 kg'ını satıyor. Geriye kaç kilogram karpuz kalmıştır?</w:t>
      </w:r>
    </w:p>
    <w:p w:rsidR="009F4DE9" w:rsidRPr="006C0056" w:rsidRDefault="009F4DE9" w:rsidP="00FC55F1">
      <w:pPr>
        <w:pStyle w:val="ListParagraph"/>
        <w:numPr>
          <w:ilvl w:val="0"/>
          <w:numId w:val="1"/>
        </w:numPr>
        <w:rPr>
          <w:rFonts w:ascii="Times New Roman" w:hAnsi="Times New Roman"/>
          <w:sz w:val="16"/>
          <w:szCs w:val="16"/>
        </w:rPr>
      </w:pPr>
      <w:r w:rsidRPr="006C0056">
        <w:rPr>
          <w:rFonts w:ascii="Times New Roman" w:hAnsi="Times New Roman"/>
          <w:sz w:val="16"/>
          <w:szCs w:val="16"/>
        </w:rPr>
        <w:t>Bir fabrikada çalışan tüm işçilerin 806 eksiğinin 19 fazlası, bu fabrikada çalışan kadın işçilerin sayısına eşittir. Bu fabrikada 38 kadın çalıştığına göre, tüm işçilerin sayısı kaçtır?</w:t>
      </w:r>
    </w:p>
    <w:p w:rsidR="009F4DE9" w:rsidRPr="006C0056" w:rsidRDefault="009F4DE9" w:rsidP="00FC55F1">
      <w:pPr>
        <w:pStyle w:val="ListParagraph"/>
        <w:numPr>
          <w:ilvl w:val="0"/>
          <w:numId w:val="1"/>
        </w:numPr>
        <w:rPr>
          <w:rFonts w:ascii="Times New Roman" w:hAnsi="Times New Roman"/>
          <w:sz w:val="16"/>
          <w:szCs w:val="16"/>
        </w:rPr>
      </w:pPr>
      <w:r w:rsidRPr="006C0056">
        <w:rPr>
          <w:rFonts w:ascii="Times New Roman" w:hAnsi="Times New Roman"/>
          <w:sz w:val="16"/>
          <w:szCs w:val="16"/>
        </w:rPr>
        <w:t xml:space="preserve"> Bir sürücü, birinci gün 768, ikinci gün 648 km yol gidiyor. Bu sürücü, üçüncü gün 805 km yol gidebilirse, geriye 456 km yolu kalıyor. Yolun tümü kaç kilometredir?</w:t>
      </w:r>
    </w:p>
    <w:p w:rsidR="009F4DE9" w:rsidRPr="006C0056" w:rsidRDefault="009F4DE9" w:rsidP="00FC55F1">
      <w:pPr>
        <w:pStyle w:val="ListParagraph"/>
        <w:numPr>
          <w:ilvl w:val="0"/>
          <w:numId w:val="1"/>
        </w:numPr>
        <w:rPr>
          <w:rFonts w:ascii="Times New Roman" w:hAnsi="Times New Roman"/>
          <w:sz w:val="16"/>
          <w:szCs w:val="16"/>
        </w:rPr>
      </w:pPr>
      <w:r w:rsidRPr="006C0056">
        <w:rPr>
          <w:rFonts w:ascii="Times New Roman" w:hAnsi="Times New Roman"/>
          <w:sz w:val="16"/>
          <w:szCs w:val="16"/>
        </w:rPr>
        <w:t>Bir dede ile torununun yaşlarının toplamı 78 ve bölümleri ise 5'tir. Dedenin yaşı kaçtır?</w:t>
      </w:r>
    </w:p>
    <w:p w:rsidR="009F4DE9" w:rsidRPr="006C0056" w:rsidRDefault="009F4DE9" w:rsidP="00FC55F1">
      <w:pPr>
        <w:pStyle w:val="ListParagraph"/>
        <w:numPr>
          <w:ilvl w:val="0"/>
          <w:numId w:val="1"/>
        </w:numPr>
        <w:rPr>
          <w:rFonts w:ascii="Times New Roman" w:hAnsi="Times New Roman"/>
          <w:sz w:val="16"/>
          <w:szCs w:val="16"/>
        </w:rPr>
      </w:pPr>
      <w:r w:rsidRPr="006C0056">
        <w:rPr>
          <w:rFonts w:ascii="Times New Roman" w:hAnsi="Times New Roman"/>
          <w:sz w:val="16"/>
          <w:szCs w:val="16"/>
        </w:rPr>
        <w:t xml:space="preserve"> Bir salonda bulunan 26 masaya eşit sayıda 12 konuk oturduğu zaman 5 konuk ayakta kalıyor. Bu salonda kaç konuk vardır?</w:t>
      </w:r>
    </w:p>
    <w:p w:rsidR="009F4DE9" w:rsidRPr="006C0056" w:rsidRDefault="009F4DE9" w:rsidP="00FC55F1">
      <w:pPr>
        <w:pStyle w:val="ListParagraph"/>
        <w:numPr>
          <w:ilvl w:val="0"/>
          <w:numId w:val="1"/>
        </w:numPr>
        <w:rPr>
          <w:rFonts w:ascii="Times New Roman" w:hAnsi="Times New Roman"/>
          <w:sz w:val="16"/>
          <w:szCs w:val="16"/>
        </w:rPr>
      </w:pPr>
      <w:r w:rsidRPr="006C0056">
        <w:rPr>
          <w:rFonts w:ascii="Times New Roman" w:hAnsi="Times New Roman"/>
          <w:sz w:val="16"/>
          <w:szCs w:val="16"/>
        </w:rPr>
        <w:t>Saatteki ortalama hızı 72 kg olan bir kamyonun 4 saatte aldığı yolu, bir traktör 12 saatte gidebilmiştir. Traktörün bir saatteki ortalama hızı kaç kilometredir?</w:t>
      </w:r>
    </w:p>
    <w:p w:rsidR="009F4DE9" w:rsidRPr="006C0056" w:rsidRDefault="009F4DE9" w:rsidP="00FC55F1">
      <w:pPr>
        <w:pStyle w:val="ListParagraph"/>
        <w:numPr>
          <w:ilvl w:val="0"/>
          <w:numId w:val="1"/>
        </w:numPr>
        <w:rPr>
          <w:rFonts w:ascii="Times New Roman" w:hAnsi="Times New Roman"/>
          <w:sz w:val="16"/>
          <w:szCs w:val="16"/>
        </w:rPr>
      </w:pPr>
      <w:r w:rsidRPr="006C0056">
        <w:rPr>
          <w:rFonts w:ascii="Times New Roman" w:hAnsi="Times New Roman"/>
          <w:sz w:val="16"/>
          <w:szCs w:val="16"/>
        </w:rPr>
        <w:t>Bir manav, her biri 48 kg olan 24 sandık elmayı 8 günde satmak istiyor. Bir günde ortalama kaç kg elma satması gerekir?</w:t>
      </w:r>
    </w:p>
    <w:p w:rsidR="009F4DE9" w:rsidRPr="006C0056" w:rsidRDefault="009F4DE9" w:rsidP="00FC55F1">
      <w:pPr>
        <w:pStyle w:val="ListParagraph"/>
        <w:numPr>
          <w:ilvl w:val="0"/>
          <w:numId w:val="1"/>
        </w:numPr>
        <w:rPr>
          <w:rFonts w:ascii="Times New Roman" w:hAnsi="Times New Roman"/>
          <w:sz w:val="16"/>
          <w:szCs w:val="16"/>
        </w:rPr>
      </w:pPr>
      <w:r w:rsidRPr="006C0056">
        <w:rPr>
          <w:rFonts w:ascii="Times New Roman" w:hAnsi="Times New Roman"/>
          <w:sz w:val="16"/>
          <w:szCs w:val="16"/>
        </w:rPr>
        <w:t>Beş günde 1540 puan toplayan bir sporcu, bir günde ortalama kaç puan almıştır?</w:t>
      </w:r>
    </w:p>
    <w:p w:rsidR="009F4DE9" w:rsidRPr="006C0056" w:rsidRDefault="009F4DE9" w:rsidP="00FC55F1">
      <w:pPr>
        <w:pStyle w:val="ListParagraph"/>
        <w:numPr>
          <w:ilvl w:val="0"/>
          <w:numId w:val="1"/>
        </w:numPr>
        <w:spacing w:after="0" w:line="240" w:lineRule="auto"/>
        <w:rPr>
          <w:rFonts w:ascii="Times New Roman" w:hAnsi="Times New Roman"/>
          <w:sz w:val="16"/>
          <w:szCs w:val="16"/>
        </w:rPr>
      </w:pPr>
      <w:r w:rsidRPr="006C0056">
        <w:rPr>
          <w:rFonts w:ascii="Times New Roman" w:hAnsi="Times New Roman"/>
          <w:sz w:val="16"/>
          <w:szCs w:val="16"/>
        </w:rPr>
        <w:t xml:space="preserve"> Bir anneyle kızının yaşlarının farkı 36 ve bölümleri ise 4'tür. Annenin yaşı kaçtır?</w:t>
      </w:r>
    </w:p>
    <w:p w:rsidR="009F4DE9" w:rsidRPr="006C0056" w:rsidRDefault="009F4DE9" w:rsidP="00FC55F1">
      <w:pPr>
        <w:pStyle w:val="ListParagraph"/>
        <w:numPr>
          <w:ilvl w:val="0"/>
          <w:numId w:val="1"/>
        </w:numPr>
        <w:spacing w:after="0" w:line="240" w:lineRule="auto"/>
        <w:rPr>
          <w:rFonts w:ascii="Times New Roman" w:hAnsi="Times New Roman"/>
          <w:sz w:val="16"/>
          <w:szCs w:val="16"/>
        </w:rPr>
      </w:pPr>
      <w:r w:rsidRPr="006C0056">
        <w:rPr>
          <w:rFonts w:ascii="Times New Roman" w:hAnsi="Times New Roman"/>
          <w:b/>
          <w:sz w:val="16"/>
          <w:szCs w:val="16"/>
        </w:rPr>
        <w:t xml:space="preserve"> </w:t>
      </w:r>
      <w:r w:rsidRPr="006C0056">
        <w:rPr>
          <w:rFonts w:ascii="Times New Roman" w:hAnsi="Times New Roman"/>
          <w:sz w:val="16"/>
          <w:szCs w:val="16"/>
        </w:rPr>
        <w:t xml:space="preserve">Bir çıkarma işleminde fark </w:t>
      </w:r>
      <w:r w:rsidRPr="006C0056">
        <w:rPr>
          <w:rFonts w:ascii="Times New Roman" w:hAnsi="Times New Roman"/>
          <w:b/>
          <w:sz w:val="16"/>
          <w:szCs w:val="16"/>
        </w:rPr>
        <w:t>136</w:t>
      </w:r>
      <w:r w:rsidRPr="006C0056">
        <w:rPr>
          <w:rFonts w:ascii="Times New Roman" w:hAnsi="Times New Roman"/>
          <w:sz w:val="16"/>
          <w:szCs w:val="16"/>
        </w:rPr>
        <w:t xml:space="preserve">’dır. Eksilene </w:t>
      </w:r>
      <w:r w:rsidRPr="006C0056">
        <w:rPr>
          <w:rFonts w:ascii="Times New Roman" w:hAnsi="Times New Roman"/>
          <w:b/>
          <w:sz w:val="16"/>
          <w:szCs w:val="16"/>
        </w:rPr>
        <w:t>42</w:t>
      </w:r>
      <w:r w:rsidRPr="006C0056">
        <w:rPr>
          <w:rFonts w:ascii="Times New Roman" w:hAnsi="Times New Roman"/>
          <w:sz w:val="16"/>
          <w:szCs w:val="16"/>
        </w:rPr>
        <w:t xml:space="preserve"> eklenir ve çıkandan </w:t>
      </w:r>
      <w:r w:rsidRPr="006C0056">
        <w:rPr>
          <w:rFonts w:ascii="Times New Roman" w:hAnsi="Times New Roman"/>
          <w:b/>
          <w:sz w:val="16"/>
          <w:szCs w:val="16"/>
        </w:rPr>
        <w:t>14</w:t>
      </w:r>
      <w:r w:rsidRPr="006C0056">
        <w:rPr>
          <w:rFonts w:ascii="Times New Roman" w:hAnsi="Times New Roman"/>
          <w:sz w:val="16"/>
          <w:szCs w:val="16"/>
        </w:rPr>
        <w:t xml:space="preserve"> çıkarılırsa fark kaç olur?</w:t>
      </w:r>
    </w:p>
    <w:p w:rsidR="009F4DE9" w:rsidRPr="006C0056" w:rsidRDefault="009F4DE9" w:rsidP="00FC55F1">
      <w:pPr>
        <w:pStyle w:val="ListParagraph"/>
        <w:numPr>
          <w:ilvl w:val="0"/>
          <w:numId w:val="1"/>
        </w:numPr>
        <w:spacing w:after="0" w:line="240" w:lineRule="auto"/>
        <w:rPr>
          <w:rFonts w:ascii="Times New Roman" w:hAnsi="Times New Roman"/>
          <w:sz w:val="16"/>
          <w:szCs w:val="16"/>
        </w:rPr>
      </w:pPr>
      <w:r w:rsidRPr="006C0056">
        <w:rPr>
          <w:rFonts w:ascii="Times New Roman" w:hAnsi="Times New Roman"/>
          <w:sz w:val="16"/>
          <w:szCs w:val="16"/>
        </w:rPr>
        <w:t>Pazarcı, halden 30 kasa domates aldı. Her kasada 46 domates vardır. 1300 domates satıldığına göre, pazarcının elinde kaç domates kalmıştır?</w:t>
      </w:r>
    </w:p>
    <w:p w:rsidR="009F4DE9" w:rsidRPr="006C0056" w:rsidRDefault="009F4DE9" w:rsidP="00FC55F1">
      <w:pPr>
        <w:pStyle w:val="ListParagraph"/>
        <w:numPr>
          <w:ilvl w:val="0"/>
          <w:numId w:val="1"/>
        </w:numPr>
        <w:spacing w:after="0" w:line="240" w:lineRule="auto"/>
        <w:rPr>
          <w:rFonts w:ascii="Times New Roman" w:hAnsi="Times New Roman"/>
          <w:sz w:val="16"/>
          <w:szCs w:val="16"/>
        </w:rPr>
      </w:pPr>
      <w:r w:rsidRPr="006C0056">
        <w:rPr>
          <w:rFonts w:ascii="Times New Roman" w:hAnsi="Times New Roman"/>
          <w:sz w:val="16"/>
          <w:szCs w:val="16"/>
        </w:rPr>
        <w:t>3 kalem ve 2 silgi alınca 75 lira ödedim. 1 kalem, 1 silgiden 15 lira daha fazla olduğuna göre bir kalem ve bir silgi alsaydım kaç lira öderdim?</w:t>
      </w:r>
    </w:p>
    <w:p w:rsidR="009F4DE9" w:rsidRPr="006C0056" w:rsidRDefault="009F4DE9" w:rsidP="00FC55F1">
      <w:pPr>
        <w:pStyle w:val="ListParagraph"/>
        <w:numPr>
          <w:ilvl w:val="0"/>
          <w:numId w:val="1"/>
        </w:numPr>
        <w:spacing w:after="0" w:line="240" w:lineRule="auto"/>
        <w:rPr>
          <w:rFonts w:ascii="Times New Roman" w:hAnsi="Times New Roman"/>
          <w:sz w:val="16"/>
          <w:szCs w:val="16"/>
        </w:rPr>
      </w:pPr>
      <w:r w:rsidRPr="006C0056">
        <w:rPr>
          <w:rFonts w:ascii="Times New Roman" w:hAnsi="Times New Roman"/>
          <w:sz w:val="16"/>
          <w:szCs w:val="16"/>
        </w:rPr>
        <w:t>0, 8, 2, 9, 4 rakamlarını kullanarak oluşturulan dört basamaklı en büyük tek ve en küçük çift sayı arasındaki fark nedir?</w:t>
      </w:r>
    </w:p>
    <w:p w:rsidR="009F4DE9" w:rsidRPr="006C0056" w:rsidRDefault="009F4DE9" w:rsidP="00FC55F1">
      <w:pPr>
        <w:pStyle w:val="ListParagraph"/>
        <w:numPr>
          <w:ilvl w:val="0"/>
          <w:numId w:val="1"/>
        </w:numPr>
        <w:spacing w:after="0" w:line="240" w:lineRule="auto"/>
        <w:rPr>
          <w:rFonts w:ascii="Times New Roman" w:hAnsi="Times New Roman"/>
          <w:sz w:val="16"/>
          <w:szCs w:val="16"/>
        </w:rPr>
      </w:pPr>
      <w:r w:rsidRPr="006C0056">
        <w:rPr>
          <w:rFonts w:ascii="Times New Roman" w:hAnsi="Times New Roman"/>
          <w:sz w:val="16"/>
          <w:szCs w:val="16"/>
        </w:rPr>
        <w:t>Oya, bir hafta süren hastalığı boyunca 8 saatte bir, 1 kaşık şurup içti. Oya bu süre boyunca kaç kaşık şurup içmiş olur?</w:t>
      </w:r>
    </w:p>
    <w:p w:rsidR="009F4DE9" w:rsidRPr="006C0056" w:rsidRDefault="009F4DE9" w:rsidP="00FC55F1">
      <w:pPr>
        <w:pStyle w:val="ListParagraph"/>
        <w:numPr>
          <w:ilvl w:val="0"/>
          <w:numId w:val="1"/>
        </w:numPr>
        <w:spacing w:after="0" w:line="240" w:lineRule="auto"/>
        <w:rPr>
          <w:rFonts w:ascii="Times New Roman" w:hAnsi="Times New Roman"/>
          <w:sz w:val="16"/>
          <w:szCs w:val="16"/>
        </w:rPr>
      </w:pPr>
      <w:r w:rsidRPr="006C0056">
        <w:rPr>
          <w:rFonts w:ascii="Times New Roman" w:hAnsi="Times New Roman"/>
          <w:sz w:val="16"/>
          <w:szCs w:val="16"/>
        </w:rPr>
        <w:t>2020 yılında babamın yaşı benim yaşımın 2 katı olacak. Benim doğum yılım 1995 olduğuna göre babamın doğum yılı kaçtır?</w:t>
      </w:r>
    </w:p>
    <w:p w:rsidR="009F4DE9" w:rsidRPr="006C0056" w:rsidRDefault="009F4DE9" w:rsidP="00FC55F1">
      <w:pPr>
        <w:pStyle w:val="ListParagraph"/>
        <w:numPr>
          <w:ilvl w:val="0"/>
          <w:numId w:val="1"/>
        </w:numPr>
        <w:spacing w:after="0" w:line="240" w:lineRule="auto"/>
        <w:rPr>
          <w:rFonts w:ascii="Times New Roman" w:hAnsi="Times New Roman"/>
          <w:sz w:val="16"/>
          <w:szCs w:val="16"/>
        </w:rPr>
      </w:pPr>
      <w:r w:rsidRPr="006C0056">
        <w:rPr>
          <w:rFonts w:ascii="Times New Roman" w:hAnsi="Times New Roman"/>
          <w:sz w:val="16"/>
          <w:szCs w:val="16"/>
        </w:rPr>
        <w:t>1. 673 ve 247 sayılarının en yakın onluğa yuvarlanmış hâlleri arasındaki fark kaçtır?</w:t>
      </w:r>
    </w:p>
    <w:p w:rsidR="009F4DE9" w:rsidRPr="006C0056" w:rsidRDefault="009F4DE9" w:rsidP="00FC55F1">
      <w:pPr>
        <w:pStyle w:val="ListParagraph"/>
        <w:numPr>
          <w:ilvl w:val="0"/>
          <w:numId w:val="1"/>
        </w:numPr>
        <w:spacing w:after="0" w:line="240" w:lineRule="auto"/>
        <w:rPr>
          <w:rFonts w:ascii="Times New Roman" w:hAnsi="Times New Roman"/>
          <w:sz w:val="16"/>
          <w:szCs w:val="16"/>
        </w:rPr>
      </w:pPr>
      <w:r w:rsidRPr="006C0056">
        <w:rPr>
          <w:rFonts w:ascii="Times New Roman" w:hAnsi="Times New Roman"/>
          <w:sz w:val="16"/>
          <w:szCs w:val="16"/>
        </w:rPr>
        <w:t>Bir mağazanın kasasında 932 TL vardır. Bu paranın 717 TL’si bankaya yatırılmak üzere alınırsa kasada yaklaşık kaç TL kalır?</w:t>
      </w:r>
    </w:p>
    <w:p w:rsidR="009F4DE9" w:rsidRPr="006C0056" w:rsidRDefault="009F4DE9" w:rsidP="00FC55F1">
      <w:pPr>
        <w:pStyle w:val="ListParagraph"/>
        <w:numPr>
          <w:ilvl w:val="0"/>
          <w:numId w:val="1"/>
        </w:numPr>
        <w:spacing w:after="0" w:line="240" w:lineRule="auto"/>
        <w:rPr>
          <w:rFonts w:ascii="Times New Roman" w:hAnsi="Times New Roman"/>
          <w:sz w:val="16"/>
          <w:szCs w:val="16"/>
        </w:rPr>
      </w:pPr>
      <w:r w:rsidRPr="006C0056">
        <w:rPr>
          <w:rFonts w:ascii="Times New Roman" w:hAnsi="Times New Roman"/>
          <w:sz w:val="16"/>
          <w:szCs w:val="16"/>
        </w:rPr>
        <w:t>932 gramlık peynirin önce 189 gramı, sonra da 243 gramı yenirse kalan peynir kaç gram olur?</w:t>
      </w:r>
    </w:p>
    <w:p w:rsidR="009F4DE9" w:rsidRPr="006C0056" w:rsidRDefault="009F4DE9" w:rsidP="00FC55F1">
      <w:pPr>
        <w:pStyle w:val="ListParagraph"/>
        <w:numPr>
          <w:ilvl w:val="0"/>
          <w:numId w:val="1"/>
        </w:numPr>
        <w:spacing w:after="0" w:line="240" w:lineRule="auto"/>
        <w:rPr>
          <w:rFonts w:ascii="Times New Roman" w:hAnsi="Times New Roman"/>
          <w:sz w:val="16"/>
          <w:szCs w:val="16"/>
        </w:rPr>
      </w:pPr>
      <w:r w:rsidRPr="006C0056">
        <w:rPr>
          <w:rFonts w:ascii="Times New Roman" w:hAnsi="Times New Roman"/>
          <w:sz w:val="16"/>
          <w:szCs w:val="16"/>
        </w:rPr>
        <w:t>Bir otomobil içindeki yolcularla birlikte 987 kg geliyor. Araçtan 78 kg ve 64 kg’lık iki kişi inerse araç yaklaşık kaç kg gelir?</w:t>
      </w:r>
    </w:p>
    <w:p w:rsidR="009F4DE9" w:rsidRPr="006C0056" w:rsidRDefault="009F4DE9" w:rsidP="00FC55F1">
      <w:pPr>
        <w:pStyle w:val="ListParagraph"/>
        <w:numPr>
          <w:ilvl w:val="0"/>
          <w:numId w:val="1"/>
        </w:numPr>
        <w:spacing w:after="0" w:line="240" w:lineRule="auto"/>
        <w:rPr>
          <w:rFonts w:ascii="Times New Roman" w:hAnsi="Times New Roman"/>
          <w:sz w:val="16"/>
          <w:szCs w:val="16"/>
        </w:rPr>
      </w:pPr>
      <w:r w:rsidRPr="006C0056">
        <w:rPr>
          <w:rFonts w:ascii="Times New Roman" w:hAnsi="Times New Roman"/>
          <w:sz w:val="16"/>
          <w:szCs w:val="16"/>
        </w:rPr>
        <w:t>7500 gramlık zeytinyağının önce 4310 gramı, sonra da 1275 gramı kullanılıyor. Kalan zeytinyağı kaç gramdır?</w:t>
      </w:r>
    </w:p>
    <w:p w:rsidR="009F4DE9" w:rsidRPr="006C0056" w:rsidRDefault="009F4DE9" w:rsidP="00FC55F1">
      <w:pPr>
        <w:pStyle w:val="ListParagraph"/>
        <w:numPr>
          <w:ilvl w:val="0"/>
          <w:numId w:val="1"/>
        </w:numPr>
        <w:spacing w:after="0" w:line="240" w:lineRule="auto"/>
        <w:rPr>
          <w:rFonts w:ascii="Times New Roman" w:hAnsi="Times New Roman"/>
          <w:sz w:val="16"/>
          <w:szCs w:val="16"/>
        </w:rPr>
      </w:pPr>
      <w:r w:rsidRPr="006C0056">
        <w:rPr>
          <w:rFonts w:ascii="Times New Roman" w:hAnsi="Times New Roman"/>
          <w:sz w:val="16"/>
          <w:szCs w:val="16"/>
        </w:rPr>
        <w:t>Bir çıkarma işleminde çıkan 1378, fark 1519’dur. Buna göre eksilen kaçtır?</w:t>
      </w:r>
    </w:p>
    <w:p w:rsidR="009F4DE9" w:rsidRPr="006C0056" w:rsidRDefault="009F4DE9" w:rsidP="00FC55F1">
      <w:pPr>
        <w:pStyle w:val="ListParagraph"/>
        <w:numPr>
          <w:ilvl w:val="0"/>
          <w:numId w:val="1"/>
        </w:numPr>
        <w:spacing w:after="0" w:line="240" w:lineRule="auto"/>
        <w:rPr>
          <w:rFonts w:ascii="Times New Roman" w:hAnsi="Times New Roman"/>
          <w:sz w:val="16"/>
          <w:szCs w:val="16"/>
        </w:rPr>
      </w:pPr>
      <w:r w:rsidRPr="006C0056">
        <w:rPr>
          <w:rFonts w:ascii="Times New Roman" w:hAnsi="Times New Roman"/>
          <w:sz w:val="16"/>
          <w:szCs w:val="16"/>
        </w:rPr>
        <w:t>6250 gramlık bir toz şeker torbasından 2760 gram şeker alınıyor. Torbada kaç gram şeker kalmıştır?</w:t>
      </w:r>
    </w:p>
    <w:p w:rsidR="009F4DE9" w:rsidRPr="006C0056" w:rsidRDefault="009F4DE9" w:rsidP="00FC55F1">
      <w:pPr>
        <w:pStyle w:val="ListParagraph"/>
        <w:numPr>
          <w:ilvl w:val="0"/>
          <w:numId w:val="1"/>
        </w:numPr>
        <w:spacing w:after="0" w:line="240" w:lineRule="auto"/>
        <w:rPr>
          <w:rFonts w:ascii="Times New Roman" w:hAnsi="Times New Roman"/>
          <w:sz w:val="16"/>
          <w:szCs w:val="16"/>
        </w:rPr>
      </w:pPr>
      <w:r w:rsidRPr="006C0056">
        <w:rPr>
          <w:rFonts w:ascii="Times New Roman" w:hAnsi="Times New Roman"/>
          <w:sz w:val="16"/>
          <w:szCs w:val="16"/>
        </w:rPr>
        <w:t>5000 m’lik bir atletizm yarışmasında en önde koşan atletin bitişe gelmesine 1200 metre vardır. İkinci sıradaki atlet en öndekinin 125 m gerisindedir. Buna göre ikinci sıradaki atlet yarışın başından beri kaç m koşmuştur?</w:t>
      </w:r>
    </w:p>
    <w:p w:rsidR="009F4DE9" w:rsidRPr="006C0056" w:rsidRDefault="009F4DE9" w:rsidP="00FC55F1">
      <w:pPr>
        <w:pStyle w:val="ListParagraph"/>
        <w:numPr>
          <w:ilvl w:val="0"/>
          <w:numId w:val="1"/>
        </w:numPr>
        <w:spacing w:after="0" w:line="240" w:lineRule="auto"/>
        <w:rPr>
          <w:rFonts w:ascii="Times New Roman" w:hAnsi="Times New Roman"/>
          <w:sz w:val="16"/>
          <w:szCs w:val="16"/>
        </w:rPr>
      </w:pPr>
      <w:r w:rsidRPr="006C0056">
        <w:rPr>
          <w:rFonts w:ascii="Times New Roman" w:hAnsi="Times New Roman"/>
          <w:sz w:val="16"/>
          <w:szCs w:val="16"/>
        </w:rPr>
        <w:t xml:space="preserve"> Bir kap, içindeki yoğurtla birlikte 847 gram gelmektedir. Yoğurt 500 gram olduğuna göre kap kaç gramdır?</w:t>
      </w:r>
    </w:p>
    <w:p w:rsidR="009F4DE9" w:rsidRPr="006C0056" w:rsidRDefault="009F4DE9" w:rsidP="00FC55F1">
      <w:pPr>
        <w:pStyle w:val="ListParagraph"/>
        <w:numPr>
          <w:ilvl w:val="0"/>
          <w:numId w:val="1"/>
        </w:numPr>
        <w:spacing w:after="0" w:line="240" w:lineRule="auto"/>
        <w:rPr>
          <w:rFonts w:ascii="Times New Roman" w:hAnsi="Times New Roman"/>
          <w:sz w:val="16"/>
          <w:szCs w:val="16"/>
        </w:rPr>
      </w:pPr>
      <w:r w:rsidRPr="006C0056">
        <w:rPr>
          <w:rFonts w:ascii="Times New Roman" w:hAnsi="Times New Roman"/>
          <w:sz w:val="16"/>
          <w:szCs w:val="16"/>
        </w:rPr>
        <w:t>Bir terazinin üzerindeki torbada 286 gram çerez vardır. Torbaya 600 gram çerez eklenip 100 gram geriye alınıyor. Son durumda terazi kaç gramı gösterir?</w:t>
      </w:r>
    </w:p>
    <w:p w:rsidR="009F4DE9" w:rsidRPr="006C0056" w:rsidRDefault="009F4DE9" w:rsidP="00FC55F1">
      <w:pPr>
        <w:pStyle w:val="ListParagraph"/>
        <w:numPr>
          <w:ilvl w:val="0"/>
          <w:numId w:val="1"/>
        </w:numPr>
        <w:spacing w:after="0" w:line="240" w:lineRule="auto"/>
        <w:rPr>
          <w:rFonts w:ascii="Times New Roman" w:hAnsi="Times New Roman"/>
          <w:sz w:val="16"/>
          <w:szCs w:val="16"/>
        </w:rPr>
      </w:pPr>
      <w:r w:rsidRPr="006C0056">
        <w:rPr>
          <w:rFonts w:ascii="Times New Roman" w:hAnsi="Times New Roman"/>
          <w:sz w:val="16"/>
          <w:szCs w:val="16"/>
        </w:rPr>
        <w:t xml:space="preserve"> Bir atlet evden koşu pistine kadar koştuktan sonra 400 metrelik pistte iki tur daha attığında toplam 943 m koşmuş oluyor. Buna göre atletin evi ile koşu pisti arası kaç metredir?</w:t>
      </w:r>
    </w:p>
    <w:p w:rsidR="009F4DE9" w:rsidRPr="006C0056" w:rsidRDefault="009F4DE9" w:rsidP="00FC55F1">
      <w:pPr>
        <w:pStyle w:val="ListParagraph"/>
        <w:numPr>
          <w:ilvl w:val="0"/>
          <w:numId w:val="1"/>
        </w:numPr>
        <w:spacing w:after="0" w:line="240" w:lineRule="auto"/>
        <w:rPr>
          <w:rFonts w:ascii="Times New Roman" w:hAnsi="Times New Roman"/>
          <w:sz w:val="16"/>
          <w:szCs w:val="16"/>
        </w:rPr>
      </w:pPr>
      <w:r w:rsidRPr="006C0056">
        <w:rPr>
          <w:rFonts w:ascii="Times New Roman" w:hAnsi="Times New Roman"/>
          <w:sz w:val="16"/>
          <w:szCs w:val="16"/>
        </w:rPr>
        <w:t>835 m’lik yolun önce 246 m’sini sonra da 300 m’sini yürüyen bir kişinin daha yürüyecek kaç m yolu vardır?</w:t>
      </w:r>
    </w:p>
    <w:p w:rsidR="009F4DE9" w:rsidRPr="006C0056" w:rsidRDefault="009F4DE9" w:rsidP="00FC55F1">
      <w:pPr>
        <w:pStyle w:val="ListParagraph"/>
        <w:numPr>
          <w:ilvl w:val="0"/>
          <w:numId w:val="1"/>
        </w:numPr>
        <w:spacing w:after="0" w:line="240" w:lineRule="auto"/>
        <w:rPr>
          <w:rFonts w:ascii="Times New Roman" w:hAnsi="Times New Roman"/>
          <w:sz w:val="16"/>
          <w:szCs w:val="16"/>
        </w:rPr>
      </w:pPr>
      <w:r w:rsidRPr="006C0056">
        <w:rPr>
          <w:rFonts w:ascii="Times New Roman" w:hAnsi="Times New Roman"/>
          <w:sz w:val="16"/>
          <w:szCs w:val="16"/>
        </w:rPr>
        <w:t>Aralarında 19 fark bulunan ardışık 4 sayının en büyüğü 158 ise, bu 4 sayının toplamı kaçtır?</w:t>
      </w:r>
    </w:p>
    <w:p w:rsidR="009F4DE9" w:rsidRPr="006C0056" w:rsidRDefault="009F4DE9" w:rsidP="00FC55F1">
      <w:pPr>
        <w:pStyle w:val="ListParagraph"/>
        <w:numPr>
          <w:ilvl w:val="0"/>
          <w:numId w:val="1"/>
        </w:numPr>
        <w:spacing w:after="0" w:line="240" w:lineRule="auto"/>
        <w:rPr>
          <w:rFonts w:ascii="Times New Roman" w:hAnsi="Times New Roman"/>
          <w:sz w:val="16"/>
          <w:szCs w:val="16"/>
        </w:rPr>
      </w:pPr>
      <w:r w:rsidRPr="006C0056">
        <w:rPr>
          <w:rFonts w:ascii="Times New Roman" w:hAnsi="Times New Roman"/>
          <w:sz w:val="16"/>
          <w:szCs w:val="16"/>
        </w:rPr>
        <w:t xml:space="preserve"> 2 kalem, 3 silgiye 2 TL, 15 Kr ödedim. Bir silgi 35 Kr olduğuna göre bir kalem kaç Kr’tur?</w:t>
      </w:r>
    </w:p>
    <w:p w:rsidR="009F4DE9" w:rsidRPr="006C0056" w:rsidRDefault="009F4DE9" w:rsidP="00FC55F1">
      <w:pPr>
        <w:pStyle w:val="ListParagraph"/>
        <w:numPr>
          <w:ilvl w:val="0"/>
          <w:numId w:val="1"/>
        </w:numPr>
        <w:spacing w:after="0" w:line="240" w:lineRule="auto"/>
        <w:rPr>
          <w:rFonts w:ascii="Times New Roman" w:hAnsi="Times New Roman"/>
          <w:sz w:val="16"/>
          <w:szCs w:val="16"/>
        </w:rPr>
      </w:pPr>
      <w:r w:rsidRPr="006C0056">
        <w:rPr>
          <w:rFonts w:ascii="Times New Roman" w:hAnsi="Times New Roman"/>
          <w:sz w:val="16"/>
          <w:szCs w:val="16"/>
        </w:rPr>
        <w:t>Alınan 2100 kg kömürün, 680 kg’ı kasım – aralık aylarında, 920 kg’ı Ocak – Şubat aylarında yakıldığına göre, geriye kaç kg kömür kalmıştır?</w:t>
      </w:r>
    </w:p>
    <w:p w:rsidR="009F4DE9" w:rsidRPr="006C0056" w:rsidRDefault="009F4DE9" w:rsidP="00FC55F1">
      <w:pPr>
        <w:pStyle w:val="ListParagraph"/>
        <w:numPr>
          <w:ilvl w:val="0"/>
          <w:numId w:val="1"/>
        </w:numPr>
        <w:spacing w:after="0" w:line="240" w:lineRule="auto"/>
        <w:rPr>
          <w:rFonts w:ascii="Times New Roman" w:hAnsi="Times New Roman"/>
          <w:sz w:val="16"/>
          <w:szCs w:val="16"/>
        </w:rPr>
      </w:pPr>
      <w:r w:rsidRPr="006C0056">
        <w:rPr>
          <w:rFonts w:ascii="Times New Roman" w:hAnsi="Times New Roman"/>
          <w:sz w:val="16"/>
          <w:szCs w:val="16"/>
        </w:rPr>
        <w:t>Tunç Bey ile Yavuz Bey’in paralarının toplamı 2600 TL, farkı ise 400 TL’dir. Parası fazla olan Yavuz Bey olduğuna göre Tunç Bey’in kaç TL’si vardır?</w:t>
      </w:r>
    </w:p>
    <w:p w:rsidR="009F4DE9" w:rsidRPr="006C0056" w:rsidRDefault="009F4DE9" w:rsidP="00FC55F1">
      <w:pPr>
        <w:pStyle w:val="ListParagraph"/>
        <w:numPr>
          <w:ilvl w:val="0"/>
          <w:numId w:val="1"/>
        </w:numPr>
        <w:spacing w:after="0" w:line="240" w:lineRule="auto"/>
        <w:rPr>
          <w:rFonts w:ascii="Times New Roman" w:hAnsi="Times New Roman"/>
          <w:sz w:val="16"/>
          <w:szCs w:val="16"/>
        </w:rPr>
      </w:pPr>
      <w:r w:rsidRPr="006C0056">
        <w:rPr>
          <w:rFonts w:ascii="Times New Roman" w:hAnsi="Times New Roman"/>
          <w:sz w:val="16"/>
          <w:szCs w:val="16"/>
        </w:rPr>
        <w:t>4312 kişilik bir konser salonundaki dinleyicilerden 1270’i erkek, 1586’sı kadındır. Geriye kalanlar çocuk olduğuna göre çocukların sayısı kaçtır?</w:t>
      </w:r>
    </w:p>
    <w:p w:rsidR="009F4DE9" w:rsidRPr="006C0056" w:rsidRDefault="009F4DE9" w:rsidP="00FC55F1">
      <w:pPr>
        <w:pStyle w:val="ListParagraph"/>
        <w:numPr>
          <w:ilvl w:val="0"/>
          <w:numId w:val="1"/>
        </w:numPr>
        <w:spacing w:after="0" w:line="240" w:lineRule="auto"/>
        <w:rPr>
          <w:rFonts w:ascii="Times New Roman" w:hAnsi="Times New Roman"/>
          <w:sz w:val="16"/>
          <w:szCs w:val="16"/>
        </w:rPr>
      </w:pPr>
      <w:r w:rsidRPr="006C0056">
        <w:rPr>
          <w:rFonts w:ascii="Times New Roman" w:hAnsi="Times New Roman"/>
          <w:sz w:val="16"/>
          <w:szCs w:val="16"/>
        </w:rPr>
        <w:t>1312 TL’ye alınan bir mal 1592 TL’ye satılıyor. Elde edilen kârın 90 TL’si vergi olarak ödeniyor. Buna göre satıcının vergi düşüldükten sonraki kârı kaç TL’dir?</w:t>
      </w:r>
    </w:p>
    <w:p w:rsidR="009F4DE9" w:rsidRPr="006C0056" w:rsidRDefault="009F4DE9" w:rsidP="00FC55F1">
      <w:pPr>
        <w:pStyle w:val="ListParagraph"/>
        <w:numPr>
          <w:ilvl w:val="0"/>
          <w:numId w:val="1"/>
        </w:numPr>
        <w:spacing w:after="0" w:line="240" w:lineRule="auto"/>
        <w:rPr>
          <w:rFonts w:ascii="Times New Roman" w:hAnsi="Times New Roman"/>
          <w:sz w:val="16"/>
          <w:szCs w:val="16"/>
        </w:rPr>
      </w:pPr>
      <w:r w:rsidRPr="006C0056">
        <w:rPr>
          <w:rFonts w:ascii="Times New Roman" w:hAnsi="Times New Roman"/>
          <w:sz w:val="16"/>
          <w:szCs w:val="16"/>
        </w:rPr>
        <w:t xml:space="preserve"> 1340 cm uzunluğundaki telden 420 cm ve 525 cm’lik iki parça kesiliyor. Geriye kalan telin uzunluğu kaç cm’dir?</w:t>
      </w:r>
    </w:p>
    <w:p w:rsidR="009F4DE9" w:rsidRPr="006C0056" w:rsidRDefault="009F4DE9" w:rsidP="00FC55F1">
      <w:pPr>
        <w:pStyle w:val="ListParagraph"/>
        <w:numPr>
          <w:ilvl w:val="0"/>
          <w:numId w:val="1"/>
        </w:numPr>
        <w:spacing w:after="0" w:line="240" w:lineRule="auto"/>
        <w:rPr>
          <w:rFonts w:ascii="Times New Roman" w:hAnsi="Times New Roman"/>
          <w:sz w:val="16"/>
          <w:szCs w:val="16"/>
        </w:rPr>
      </w:pPr>
      <w:r w:rsidRPr="006C0056">
        <w:rPr>
          <w:rFonts w:ascii="Times New Roman" w:hAnsi="Times New Roman"/>
          <w:sz w:val="16"/>
          <w:szCs w:val="16"/>
        </w:rPr>
        <w:t xml:space="preserve"> İki sayının farkı 4516’dır. Bu sayılardan büyüğü 7344 olduğuna göre küçüğü kaçtır?</w:t>
      </w:r>
    </w:p>
    <w:p w:rsidR="009F4DE9" w:rsidRPr="006C0056" w:rsidRDefault="009F4DE9" w:rsidP="00FC55F1">
      <w:pPr>
        <w:pStyle w:val="ListParagraph"/>
        <w:numPr>
          <w:ilvl w:val="0"/>
          <w:numId w:val="1"/>
        </w:numPr>
        <w:spacing w:after="0" w:line="240" w:lineRule="auto"/>
        <w:rPr>
          <w:rFonts w:ascii="Times New Roman" w:hAnsi="Times New Roman"/>
          <w:sz w:val="16"/>
          <w:szCs w:val="16"/>
        </w:rPr>
      </w:pPr>
      <w:r w:rsidRPr="006C0056">
        <w:rPr>
          <w:rFonts w:ascii="Times New Roman" w:hAnsi="Times New Roman"/>
          <w:sz w:val="16"/>
          <w:szCs w:val="16"/>
        </w:rPr>
        <w:t>Bir sayıya önce 1864 eklenip sonra elde edilen sayıdan 450 çıkarılınca sonuç 4170 oluyor. Buna göre bu sayı aşağıdakilerden hangisidir?</w:t>
      </w:r>
    </w:p>
    <w:p w:rsidR="009F4DE9" w:rsidRPr="006C0056" w:rsidRDefault="009F4DE9" w:rsidP="00FC55F1">
      <w:pPr>
        <w:pStyle w:val="ListParagraph"/>
        <w:numPr>
          <w:ilvl w:val="0"/>
          <w:numId w:val="1"/>
        </w:numPr>
        <w:spacing w:after="0" w:line="240" w:lineRule="auto"/>
        <w:rPr>
          <w:rFonts w:ascii="Times New Roman" w:hAnsi="Times New Roman"/>
          <w:sz w:val="16"/>
          <w:szCs w:val="16"/>
        </w:rPr>
      </w:pPr>
      <w:r w:rsidRPr="006C0056">
        <w:rPr>
          <w:rFonts w:ascii="Times New Roman" w:hAnsi="Times New Roman"/>
          <w:b/>
          <w:sz w:val="16"/>
          <w:szCs w:val="16"/>
        </w:rPr>
        <w:t xml:space="preserve"> </w:t>
      </w:r>
      <w:r w:rsidRPr="006C0056">
        <w:rPr>
          <w:rFonts w:ascii="Times New Roman" w:hAnsi="Times New Roman"/>
          <w:sz w:val="16"/>
          <w:szCs w:val="16"/>
        </w:rPr>
        <w:t>20 TL’lik kitaplardan 4 tane, 16 TL’lik sözlüklerden 2 tane alan Serhat, kasiyere 150 TL vermiştir. Buna göre Serhat kaç TL para üstü alır?</w:t>
      </w:r>
    </w:p>
    <w:p w:rsidR="009F4DE9" w:rsidRPr="006C0056" w:rsidRDefault="009F4DE9" w:rsidP="00FC55F1">
      <w:pPr>
        <w:pStyle w:val="ListParagraph"/>
        <w:numPr>
          <w:ilvl w:val="0"/>
          <w:numId w:val="1"/>
        </w:numPr>
        <w:spacing w:after="0" w:line="240" w:lineRule="auto"/>
        <w:rPr>
          <w:rFonts w:ascii="Times New Roman" w:hAnsi="Times New Roman"/>
          <w:sz w:val="16"/>
          <w:szCs w:val="16"/>
        </w:rPr>
      </w:pPr>
      <w:r w:rsidRPr="006C0056">
        <w:rPr>
          <w:rFonts w:ascii="Times New Roman" w:hAnsi="Times New Roman"/>
          <w:sz w:val="16"/>
          <w:szCs w:val="16"/>
        </w:rPr>
        <w:t xml:space="preserve"> Bir spor karşılaşması için bastırılan 9500 biletin birinci gün 1318’i, ikinci gün 3876’sı satılıyor. Buna göre iki gün sonunda satılmayan kaç bilet kalır?</w:t>
      </w:r>
    </w:p>
    <w:p w:rsidR="009F4DE9" w:rsidRPr="006C0056" w:rsidRDefault="009F4DE9" w:rsidP="00FC55F1">
      <w:pPr>
        <w:pStyle w:val="ListParagraph"/>
        <w:numPr>
          <w:ilvl w:val="0"/>
          <w:numId w:val="1"/>
        </w:numPr>
        <w:spacing w:after="0" w:line="240" w:lineRule="auto"/>
        <w:rPr>
          <w:rFonts w:ascii="Times New Roman" w:hAnsi="Times New Roman"/>
          <w:sz w:val="16"/>
          <w:szCs w:val="16"/>
        </w:rPr>
      </w:pPr>
      <w:r w:rsidRPr="006C0056">
        <w:rPr>
          <w:rFonts w:ascii="Times New Roman" w:hAnsi="Times New Roman"/>
          <w:sz w:val="16"/>
          <w:szCs w:val="16"/>
        </w:rPr>
        <w:t xml:space="preserve"> Her bir sınıfında 34 öğrenci olan 23 sınıflık bir okulda kaç öğrenci vardır?</w:t>
      </w:r>
    </w:p>
    <w:p w:rsidR="009F4DE9" w:rsidRPr="006C0056" w:rsidRDefault="009F4DE9" w:rsidP="00A10377">
      <w:pPr>
        <w:pStyle w:val="ListParagraph"/>
        <w:numPr>
          <w:ilvl w:val="0"/>
          <w:numId w:val="1"/>
        </w:numPr>
        <w:spacing w:after="0" w:line="240" w:lineRule="auto"/>
        <w:rPr>
          <w:rFonts w:ascii="Times New Roman" w:hAnsi="Times New Roman"/>
          <w:sz w:val="16"/>
          <w:szCs w:val="16"/>
        </w:rPr>
      </w:pPr>
      <w:r w:rsidRPr="006C0056">
        <w:rPr>
          <w:rFonts w:ascii="Times New Roman" w:hAnsi="Times New Roman"/>
          <w:sz w:val="16"/>
          <w:szCs w:val="16"/>
        </w:rPr>
        <w:t>Bir fabrikada çalışan 115 işçiden her birinin maaşı 612 TL’dir. Buna göre tüm işçilerin maaşları toplamı kaç TL eder?</w:t>
      </w:r>
    </w:p>
    <w:p w:rsidR="009F4DE9" w:rsidRPr="006C0056" w:rsidRDefault="009F4DE9" w:rsidP="00EF717B">
      <w:pPr>
        <w:pStyle w:val="ListParagraph"/>
        <w:numPr>
          <w:ilvl w:val="0"/>
          <w:numId w:val="1"/>
        </w:numPr>
        <w:rPr>
          <w:rFonts w:ascii="Times New Roman" w:hAnsi="Times New Roman"/>
          <w:sz w:val="16"/>
          <w:szCs w:val="16"/>
        </w:rPr>
      </w:pPr>
      <w:r w:rsidRPr="006C0056">
        <w:rPr>
          <w:rFonts w:ascii="Times New Roman" w:hAnsi="Times New Roman"/>
          <w:sz w:val="16"/>
          <w:szCs w:val="16"/>
        </w:rPr>
        <w:t>98A 6A7 doğal sayısındaki rakamların sayı değerleri toplamı 36 ise A kaçtır?</w:t>
      </w:r>
    </w:p>
    <w:p w:rsidR="009F4DE9" w:rsidRPr="006C0056" w:rsidRDefault="009F4DE9" w:rsidP="00A10377">
      <w:pPr>
        <w:pStyle w:val="ListParagraph"/>
        <w:numPr>
          <w:ilvl w:val="0"/>
          <w:numId w:val="1"/>
        </w:numPr>
        <w:rPr>
          <w:rFonts w:ascii="Times New Roman" w:hAnsi="Times New Roman"/>
          <w:sz w:val="16"/>
          <w:szCs w:val="16"/>
        </w:rPr>
      </w:pPr>
      <w:r w:rsidRPr="006C0056">
        <w:rPr>
          <w:rFonts w:ascii="Times New Roman" w:hAnsi="Times New Roman"/>
          <w:sz w:val="16"/>
          <w:szCs w:val="16"/>
        </w:rPr>
        <w:t xml:space="preserve"> DD DDD beş basamaklı bir doğal sayıdır.  Bu sayının basamaklarındaki rakamların sayı değerleri toplamı 42 ise D kaçtır?</w:t>
      </w:r>
    </w:p>
    <w:p w:rsidR="009F4DE9" w:rsidRPr="006C0056" w:rsidRDefault="009F4DE9" w:rsidP="00A10377">
      <w:pPr>
        <w:pStyle w:val="ListParagraph"/>
        <w:numPr>
          <w:ilvl w:val="0"/>
          <w:numId w:val="1"/>
        </w:numPr>
        <w:rPr>
          <w:rFonts w:ascii="Times New Roman" w:hAnsi="Times New Roman"/>
          <w:sz w:val="16"/>
          <w:szCs w:val="16"/>
        </w:rPr>
      </w:pPr>
      <w:r w:rsidRPr="006C0056">
        <w:rPr>
          <w:rFonts w:ascii="Times New Roman" w:hAnsi="Times New Roman"/>
          <w:sz w:val="16"/>
          <w:szCs w:val="16"/>
        </w:rPr>
        <w:t>BB BBB beş basamaklı bir doğal sayıdır.  Bu sayının basamaklarındaki rakamların sayı değerleri toplamı 35 ise binler ve onlar basamağındaki rakamların basamak değerleri farkı kaçtır?</w:t>
      </w:r>
    </w:p>
    <w:p w:rsidR="009F4DE9" w:rsidRPr="006C0056" w:rsidRDefault="009F4DE9" w:rsidP="00A10377">
      <w:pPr>
        <w:pStyle w:val="ListParagraph"/>
        <w:numPr>
          <w:ilvl w:val="0"/>
          <w:numId w:val="1"/>
        </w:numPr>
        <w:rPr>
          <w:rFonts w:ascii="Times New Roman" w:hAnsi="Times New Roman"/>
          <w:sz w:val="16"/>
          <w:szCs w:val="16"/>
        </w:rPr>
      </w:pPr>
      <w:r w:rsidRPr="006C0056">
        <w:rPr>
          <w:rFonts w:ascii="Times New Roman" w:hAnsi="Times New Roman"/>
          <w:sz w:val="16"/>
          <w:szCs w:val="16"/>
        </w:rPr>
        <w:t>98D 6D7 doğal sayısındaki D rakamlarının sayı değerleri çarpımı 9 olduğuna göre D kaçtır?</w:t>
      </w:r>
    </w:p>
    <w:p w:rsidR="009F4DE9" w:rsidRPr="006C0056" w:rsidRDefault="009F4DE9" w:rsidP="00A10377">
      <w:pPr>
        <w:pStyle w:val="ListParagraph"/>
        <w:numPr>
          <w:ilvl w:val="0"/>
          <w:numId w:val="1"/>
        </w:numPr>
        <w:rPr>
          <w:rFonts w:ascii="Times New Roman" w:hAnsi="Times New Roman"/>
          <w:sz w:val="16"/>
          <w:szCs w:val="16"/>
        </w:rPr>
      </w:pPr>
      <w:r w:rsidRPr="006C0056">
        <w:rPr>
          <w:rFonts w:ascii="Times New Roman" w:hAnsi="Times New Roman"/>
          <w:sz w:val="16"/>
          <w:szCs w:val="16"/>
        </w:rPr>
        <w:t>198 201 sayısının binler bölüğündeki rakamların sayı değerleri toplamı ile 901 213 sayısının birler bölüğündeki rakamların sayı değerleri toplamı arasındaki fark kaçtır?</w:t>
      </w:r>
    </w:p>
    <w:p w:rsidR="009F4DE9" w:rsidRPr="006C0056" w:rsidRDefault="009F4DE9" w:rsidP="00A10377">
      <w:pPr>
        <w:pStyle w:val="ListParagraph"/>
        <w:numPr>
          <w:ilvl w:val="0"/>
          <w:numId w:val="1"/>
        </w:numPr>
        <w:rPr>
          <w:rFonts w:ascii="Times New Roman" w:hAnsi="Times New Roman"/>
          <w:sz w:val="16"/>
          <w:szCs w:val="16"/>
        </w:rPr>
      </w:pPr>
      <w:r w:rsidRPr="006C0056">
        <w:rPr>
          <w:rFonts w:ascii="Times New Roman" w:hAnsi="Times New Roman"/>
          <w:sz w:val="16"/>
          <w:szCs w:val="16"/>
        </w:rPr>
        <w:t>7B 6B5 doğal sayısı beş basamaklı bir doğal sayıdır. Sayı değerleri toplamı 22 ise “B” yerine hangi rakam yazılmalıdır?</w:t>
      </w:r>
    </w:p>
    <w:p w:rsidR="009F4DE9" w:rsidRPr="006C0056" w:rsidRDefault="009F4DE9" w:rsidP="00A10377">
      <w:pPr>
        <w:pStyle w:val="ListParagraph"/>
        <w:numPr>
          <w:ilvl w:val="0"/>
          <w:numId w:val="1"/>
        </w:numPr>
        <w:rPr>
          <w:rFonts w:ascii="Times New Roman" w:hAnsi="Times New Roman"/>
          <w:sz w:val="16"/>
          <w:szCs w:val="16"/>
        </w:rPr>
      </w:pPr>
      <w:r w:rsidRPr="006C0056">
        <w:rPr>
          <w:rFonts w:ascii="Times New Roman" w:hAnsi="Times New Roman"/>
          <w:sz w:val="16"/>
          <w:szCs w:val="16"/>
        </w:rPr>
        <w:t>Bir okuldaki öğrenci sayısı yüzler basamağında 4 bulunan dört basamaklı en küçük tek doğal sayıya eşittir. Bu okulda 689 erkek öğrenci olduğuna göre, kız öğrenci sayısı kaçtır?</w:t>
      </w:r>
    </w:p>
    <w:p w:rsidR="009F4DE9" w:rsidRPr="006C0056" w:rsidRDefault="009F4DE9" w:rsidP="00A10377">
      <w:pPr>
        <w:pStyle w:val="ListParagraph"/>
        <w:numPr>
          <w:ilvl w:val="0"/>
          <w:numId w:val="1"/>
        </w:numPr>
        <w:rPr>
          <w:rFonts w:ascii="Times New Roman" w:hAnsi="Times New Roman"/>
          <w:sz w:val="16"/>
          <w:szCs w:val="16"/>
        </w:rPr>
      </w:pPr>
      <w:r w:rsidRPr="006C0056">
        <w:rPr>
          <w:rFonts w:ascii="Times New Roman" w:hAnsi="Times New Roman"/>
          <w:sz w:val="16"/>
          <w:szCs w:val="16"/>
        </w:rPr>
        <w:t>9, 5, 2, 8, 4 rakamlarını kullanarak oluşturulabilecek beş basamaklı en büyük çift sayının birler bölüğünün sayı değerleri toplamı kaçtır?</w:t>
      </w:r>
    </w:p>
    <w:p w:rsidR="009F4DE9" w:rsidRPr="006C0056" w:rsidRDefault="009F4DE9" w:rsidP="00A10377">
      <w:pPr>
        <w:pStyle w:val="ListParagraph"/>
        <w:numPr>
          <w:ilvl w:val="0"/>
          <w:numId w:val="1"/>
        </w:numPr>
        <w:rPr>
          <w:rFonts w:ascii="Times New Roman" w:hAnsi="Times New Roman"/>
          <w:sz w:val="16"/>
          <w:szCs w:val="16"/>
        </w:rPr>
      </w:pPr>
      <w:r w:rsidRPr="006C0056">
        <w:rPr>
          <w:rFonts w:ascii="Times New Roman" w:hAnsi="Times New Roman"/>
          <w:sz w:val="16"/>
          <w:szCs w:val="16"/>
        </w:rPr>
        <w:t>A135 dört basamaklı bir doğal sayıdır. A‘ nın sayı değeri 3 artırıldığında basamak değeri 7000 oluyor. Buna göre, ilk durumda ‘’A‘’ rakamı kaçtır?</w:t>
      </w:r>
    </w:p>
    <w:p w:rsidR="009F4DE9" w:rsidRPr="006C0056" w:rsidRDefault="009F4DE9" w:rsidP="00A10377">
      <w:pPr>
        <w:pStyle w:val="ListParagraph"/>
        <w:numPr>
          <w:ilvl w:val="0"/>
          <w:numId w:val="1"/>
        </w:numPr>
        <w:rPr>
          <w:rFonts w:ascii="Times New Roman" w:hAnsi="Times New Roman"/>
          <w:sz w:val="16"/>
          <w:szCs w:val="16"/>
        </w:rPr>
      </w:pPr>
      <w:r w:rsidRPr="006C0056">
        <w:rPr>
          <w:rFonts w:ascii="Times New Roman" w:hAnsi="Times New Roman"/>
          <w:sz w:val="16"/>
          <w:szCs w:val="16"/>
        </w:rPr>
        <w:t>Abi ile kardeşin yaşları toplamı 32’dir. Büyük kardeş küçük kardeşin yaşının 3 katından 4 eksik olduğuna büyük kardeşin yaşı kaçtır?</w:t>
      </w:r>
    </w:p>
    <w:p w:rsidR="009F4DE9" w:rsidRPr="006C0056" w:rsidRDefault="009F4DE9" w:rsidP="00A10377">
      <w:pPr>
        <w:pStyle w:val="ListParagraph"/>
        <w:numPr>
          <w:ilvl w:val="0"/>
          <w:numId w:val="1"/>
        </w:numPr>
        <w:rPr>
          <w:rFonts w:ascii="Times New Roman" w:hAnsi="Times New Roman"/>
          <w:sz w:val="16"/>
          <w:szCs w:val="16"/>
        </w:rPr>
      </w:pPr>
      <w:r w:rsidRPr="006C0056">
        <w:rPr>
          <w:rFonts w:ascii="Times New Roman" w:hAnsi="Times New Roman"/>
          <w:sz w:val="16"/>
          <w:szCs w:val="16"/>
        </w:rPr>
        <w:t>Emel, gittiği mezunlar yemeğinde 24 kişilik bir arkadaş grubuyla karşılaştı. Kendisi ve arkadaşlarının her biri 250 gr tavuk, 425 gr sebzeli yemek yediler. Yemekte kaç kg kaç gr yiyecek tüketilmiştir?</w:t>
      </w:r>
    </w:p>
    <w:p w:rsidR="009F4DE9" w:rsidRPr="006C0056" w:rsidRDefault="009F4DE9" w:rsidP="00A10377">
      <w:pPr>
        <w:pStyle w:val="ListParagraph"/>
        <w:numPr>
          <w:ilvl w:val="0"/>
          <w:numId w:val="1"/>
        </w:numPr>
        <w:rPr>
          <w:rFonts w:ascii="Times New Roman" w:hAnsi="Times New Roman"/>
          <w:sz w:val="16"/>
          <w:szCs w:val="16"/>
        </w:rPr>
      </w:pPr>
      <w:r w:rsidRPr="006C0056">
        <w:rPr>
          <w:rFonts w:ascii="Times New Roman" w:hAnsi="Times New Roman"/>
          <w:sz w:val="16"/>
          <w:szCs w:val="16"/>
        </w:rPr>
        <w:t>Hangi sayının yarısının, 5 fazlası 256 eder?</w:t>
      </w:r>
    </w:p>
    <w:p w:rsidR="009F4DE9" w:rsidRPr="006C0056" w:rsidRDefault="009F4DE9" w:rsidP="00A10377">
      <w:pPr>
        <w:pStyle w:val="ListParagraph"/>
        <w:numPr>
          <w:ilvl w:val="0"/>
          <w:numId w:val="1"/>
        </w:numPr>
        <w:rPr>
          <w:rFonts w:ascii="Times New Roman" w:hAnsi="Times New Roman"/>
          <w:sz w:val="16"/>
          <w:szCs w:val="16"/>
        </w:rPr>
      </w:pPr>
      <w:r w:rsidRPr="006C0056">
        <w:rPr>
          <w:rFonts w:ascii="Times New Roman" w:hAnsi="Times New Roman"/>
          <w:sz w:val="16"/>
          <w:szCs w:val="16"/>
        </w:rPr>
        <w:t>Saatteki hızı 85 km olan otomobil, 7 saatte İzmir’e varıyor. Çıktığı yerile İzmir arasındaki uzaklığın en yakın yüzlüğe yuvarlanışı kaçtır?</w:t>
      </w:r>
    </w:p>
    <w:p w:rsidR="009F4DE9" w:rsidRPr="006C0056" w:rsidRDefault="009F4DE9" w:rsidP="00A10377">
      <w:pPr>
        <w:pStyle w:val="ListParagraph"/>
        <w:numPr>
          <w:ilvl w:val="0"/>
          <w:numId w:val="1"/>
        </w:numPr>
        <w:rPr>
          <w:rFonts w:ascii="Times New Roman" w:hAnsi="Times New Roman"/>
          <w:sz w:val="16"/>
          <w:szCs w:val="16"/>
        </w:rPr>
      </w:pPr>
      <w:r w:rsidRPr="006C0056">
        <w:rPr>
          <w:rFonts w:ascii="Times New Roman" w:hAnsi="Times New Roman"/>
          <w:sz w:val="16"/>
          <w:szCs w:val="16"/>
        </w:rPr>
        <w:t>Bir terzi aldığı kumaştan 3 gömlek, 2 pantolon, 4 tane de ceket dikti. Her birine 125cm kumaş harcadı. 262cm kumaşı arttı. Terzinin kumaşının toplam uzunluğunun en yakın yüzlüğe yuvarlanışı kaç cm olur?</w:t>
      </w:r>
    </w:p>
    <w:p w:rsidR="009F4DE9" w:rsidRPr="006C0056" w:rsidRDefault="009F4DE9" w:rsidP="00A10377">
      <w:pPr>
        <w:pStyle w:val="ListParagraph"/>
        <w:numPr>
          <w:ilvl w:val="0"/>
          <w:numId w:val="1"/>
        </w:numPr>
        <w:rPr>
          <w:rFonts w:ascii="Times New Roman" w:hAnsi="Times New Roman"/>
          <w:sz w:val="16"/>
          <w:szCs w:val="16"/>
        </w:rPr>
      </w:pPr>
      <w:r w:rsidRPr="006C0056">
        <w:rPr>
          <w:rFonts w:ascii="Times New Roman" w:hAnsi="Times New Roman"/>
          <w:sz w:val="16"/>
          <w:szCs w:val="16"/>
        </w:rPr>
        <w:t>Bir kutuda 15 bardak vardır. Bardak kutularının konulduğu kolide de 24 kutu vardır. Biz 20 koli aldık. Bu bardakların 1 800 tanesini sattık. Kaç bardak kalmıştır?</w:t>
      </w:r>
    </w:p>
    <w:p w:rsidR="009F4DE9" w:rsidRPr="006C0056" w:rsidRDefault="009F4DE9" w:rsidP="00A10377">
      <w:pPr>
        <w:pStyle w:val="ListParagraph"/>
        <w:numPr>
          <w:ilvl w:val="0"/>
          <w:numId w:val="1"/>
        </w:numPr>
        <w:rPr>
          <w:rFonts w:ascii="Times New Roman" w:hAnsi="Times New Roman"/>
          <w:sz w:val="16"/>
          <w:szCs w:val="16"/>
        </w:rPr>
      </w:pPr>
      <w:r w:rsidRPr="006C0056">
        <w:rPr>
          <w:rFonts w:ascii="Times New Roman" w:hAnsi="Times New Roman"/>
          <w:sz w:val="16"/>
          <w:szCs w:val="16"/>
        </w:rPr>
        <w:t>Onlar basamağı 9 en küçük iki basamaklı sayı ile yüzler basamağı 2 olan en büyük üç basamaklı çift doğal sayını çarpımı kaçtır?</w:t>
      </w:r>
    </w:p>
    <w:p w:rsidR="009F4DE9" w:rsidRPr="006C0056" w:rsidRDefault="009F4DE9" w:rsidP="00A10377">
      <w:pPr>
        <w:pStyle w:val="ListParagraph"/>
        <w:numPr>
          <w:ilvl w:val="0"/>
          <w:numId w:val="1"/>
        </w:numPr>
        <w:rPr>
          <w:rFonts w:ascii="Times New Roman" w:hAnsi="Times New Roman"/>
          <w:sz w:val="16"/>
          <w:szCs w:val="16"/>
        </w:rPr>
      </w:pPr>
      <w:r w:rsidRPr="006C0056">
        <w:rPr>
          <w:rFonts w:ascii="Times New Roman" w:hAnsi="Times New Roman"/>
          <w:sz w:val="16"/>
          <w:szCs w:val="16"/>
        </w:rPr>
        <w:t>Eksilen, çıkan ve farkın toplamı 90’dır. Çıkan 25 olduğuna göre fark kaçtır?</w:t>
      </w:r>
    </w:p>
    <w:p w:rsidR="009F4DE9" w:rsidRPr="006C0056" w:rsidRDefault="009F4DE9" w:rsidP="00A10377">
      <w:pPr>
        <w:pStyle w:val="ListParagraph"/>
        <w:numPr>
          <w:ilvl w:val="0"/>
          <w:numId w:val="1"/>
        </w:numPr>
        <w:rPr>
          <w:rFonts w:ascii="Times New Roman" w:hAnsi="Times New Roman"/>
          <w:sz w:val="16"/>
          <w:szCs w:val="16"/>
        </w:rPr>
      </w:pPr>
      <w:r w:rsidRPr="006C0056">
        <w:rPr>
          <w:rFonts w:ascii="Times New Roman" w:hAnsi="Times New Roman"/>
          <w:sz w:val="16"/>
          <w:szCs w:val="16"/>
        </w:rPr>
        <w:t>Markette 1. Gün 30 ekmek satılmıştır. Sonraki her gün bir önceki güne göre 5 fazla ekmek satılmıştır. Hafta sonunda markette satılan toplam ekmek sayısı kaçtır?</w:t>
      </w:r>
    </w:p>
    <w:p w:rsidR="009F4DE9" w:rsidRPr="006C0056" w:rsidRDefault="009F4DE9" w:rsidP="00A10377">
      <w:pPr>
        <w:pStyle w:val="ListParagraph"/>
        <w:numPr>
          <w:ilvl w:val="0"/>
          <w:numId w:val="1"/>
        </w:numPr>
        <w:rPr>
          <w:rFonts w:ascii="Times New Roman" w:hAnsi="Times New Roman"/>
          <w:sz w:val="16"/>
          <w:szCs w:val="16"/>
        </w:rPr>
      </w:pPr>
      <w:r w:rsidRPr="006C0056">
        <w:rPr>
          <w:rFonts w:ascii="Times New Roman" w:hAnsi="Times New Roman"/>
          <w:sz w:val="16"/>
          <w:szCs w:val="16"/>
        </w:rPr>
        <w:t xml:space="preserve">Ece 1. Hafta; 273 tane, 2. Hafta; 259 tane, 3. Hafta ise 319 tane soru çözmüştür. Ece 3 haftada toplam kaç soru çözmüştür? </w:t>
      </w:r>
    </w:p>
    <w:p w:rsidR="009F4DE9" w:rsidRPr="006C0056" w:rsidRDefault="009F4DE9" w:rsidP="00A10377">
      <w:pPr>
        <w:pStyle w:val="ListParagraph"/>
        <w:numPr>
          <w:ilvl w:val="0"/>
          <w:numId w:val="1"/>
        </w:numPr>
        <w:rPr>
          <w:rFonts w:ascii="Times New Roman" w:hAnsi="Times New Roman"/>
          <w:sz w:val="16"/>
          <w:szCs w:val="16"/>
        </w:rPr>
      </w:pPr>
      <w:r w:rsidRPr="006C0056">
        <w:rPr>
          <w:rFonts w:ascii="Times New Roman" w:hAnsi="Times New Roman"/>
          <w:b/>
          <w:sz w:val="16"/>
          <w:szCs w:val="16"/>
        </w:rPr>
        <w:t>“</w:t>
      </w:r>
      <w:r w:rsidRPr="006C0056">
        <w:rPr>
          <w:rFonts w:ascii="Times New Roman" w:hAnsi="Times New Roman"/>
          <w:sz w:val="16"/>
          <w:szCs w:val="16"/>
        </w:rPr>
        <w:t>13 – 16 – 20 – 25 – A – 38 – B” Yandaki sayılar belli bir kurala göre örüntü oluşturduğuna göre, A x B = kaç eder?</w:t>
      </w:r>
    </w:p>
    <w:p w:rsidR="009F4DE9" w:rsidRPr="006C0056" w:rsidRDefault="009F4DE9" w:rsidP="00A10377">
      <w:pPr>
        <w:pStyle w:val="ListParagraph"/>
        <w:numPr>
          <w:ilvl w:val="0"/>
          <w:numId w:val="1"/>
        </w:numPr>
        <w:spacing w:after="0" w:line="240" w:lineRule="auto"/>
        <w:rPr>
          <w:rFonts w:ascii="Times New Roman" w:hAnsi="Times New Roman"/>
          <w:sz w:val="16"/>
          <w:szCs w:val="16"/>
        </w:rPr>
      </w:pPr>
      <w:r w:rsidRPr="006C0056">
        <w:rPr>
          <w:rFonts w:ascii="Times New Roman" w:hAnsi="Times New Roman"/>
          <w:sz w:val="16"/>
          <w:szCs w:val="16"/>
        </w:rPr>
        <w:t>A – B = 41    A + B = 65 ise     A x B =  kaç eder?</w:t>
      </w:r>
    </w:p>
    <w:p w:rsidR="009F4DE9" w:rsidRPr="006C0056" w:rsidRDefault="009F4DE9" w:rsidP="00A10377">
      <w:pPr>
        <w:pStyle w:val="ListParagraph"/>
        <w:numPr>
          <w:ilvl w:val="0"/>
          <w:numId w:val="1"/>
        </w:numPr>
        <w:rPr>
          <w:rFonts w:ascii="Times New Roman" w:hAnsi="Times New Roman"/>
          <w:sz w:val="16"/>
          <w:szCs w:val="16"/>
        </w:rPr>
      </w:pPr>
      <w:r w:rsidRPr="006C0056">
        <w:rPr>
          <w:rFonts w:ascii="Times New Roman" w:hAnsi="Times New Roman"/>
          <w:sz w:val="16"/>
          <w:szCs w:val="16"/>
        </w:rPr>
        <w:t>579 +378 = ABC  olduğuna göre; A x ( B x C ) = kaç eder?</w:t>
      </w:r>
    </w:p>
    <w:p w:rsidR="009F4DE9" w:rsidRPr="006C0056" w:rsidRDefault="009F4DE9" w:rsidP="00A10377">
      <w:pPr>
        <w:pStyle w:val="ListParagraph"/>
        <w:numPr>
          <w:ilvl w:val="0"/>
          <w:numId w:val="1"/>
        </w:numPr>
        <w:spacing w:after="0" w:line="240" w:lineRule="auto"/>
        <w:rPr>
          <w:rFonts w:ascii="Times New Roman" w:hAnsi="Times New Roman"/>
          <w:sz w:val="16"/>
          <w:szCs w:val="16"/>
        </w:rPr>
      </w:pPr>
      <w:r w:rsidRPr="006C0056">
        <w:rPr>
          <w:rFonts w:ascii="Times New Roman" w:hAnsi="Times New Roman"/>
          <w:sz w:val="16"/>
          <w:szCs w:val="16"/>
        </w:rPr>
        <w:t>Bir kamyon iki fabrika arasında yük taşımaktadır. İki fabrika arası 38 kilometredir. Bu kamyon her gün iki fabrika arasında 6 kez gidip geldiğinde kaç km yol gitmiş olur?</w:t>
      </w:r>
    </w:p>
    <w:p w:rsidR="009F4DE9" w:rsidRPr="006C0056" w:rsidRDefault="009F4DE9" w:rsidP="00A10377">
      <w:pPr>
        <w:pStyle w:val="ListParagraph"/>
        <w:numPr>
          <w:ilvl w:val="0"/>
          <w:numId w:val="1"/>
        </w:numPr>
        <w:spacing w:after="0" w:line="240" w:lineRule="auto"/>
        <w:rPr>
          <w:rFonts w:ascii="Times New Roman" w:hAnsi="Times New Roman"/>
          <w:sz w:val="16"/>
          <w:szCs w:val="16"/>
        </w:rPr>
      </w:pPr>
      <w:r w:rsidRPr="006C0056">
        <w:rPr>
          <w:rFonts w:ascii="Times New Roman" w:hAnsi="Times New Roman"/>
          <w:sz w:val="16"/>
          <w:szCs w:val="16"/>
        </w:rPr>
        <w:t>Ardışık beş sayıdan ortadaki 7898 ise en küçük ve en büyük sayının toplamını bulunuz.</w:t>
      </w:r>
    </w:p>
    <w:p w:rsidR="009F4DE9" w:rsidRPr="006C0056" w:rsidRDefault="009F4DE9" w:rsidP="00A10377">
      <w:pPr>
        <w:pStyle w:val="ListParagraph"/>
        <w:numPr>
          <w:ilvl w:val="0"/>
          <w:numId w:val="1"/>
        </w:numPr>
        <w:spacing w:after="0" w:line="240" w:lineRule="auto"/>
        <w:rPr>
          <w:rFonts w:ascii="Times New Roman" w:hAnsi="Times New Roman"/>
          <w:sz w:val="16"/>
          <w:szCs w:val="16"/>
        </w:rPr>
      </w:pPr>
      <w:r w:rsidRPr="006C0056">
        <w:rPr>
          <w:rFonts w:ascii="Times New Roman" w:hAnsi="Times New Roman"/>
          <w:sz w:val="16"/>
          <w:szCs w:val="16"/>
        </w:rPr>
        <w:t>Bir kolide 25 düzine kalem vardır. Bu kalemlerin 6 düzine, 8 deste ve 6 tanesi satıldı. Kolide kalan kalemlerin sayısı kaçtır?</w:t>
      </w:r>
    </w:p>
    <w:p w:rsidR="009F4DE9" w:rsidRPr="006C0056" w:rsidRDefault="009F4DE9" w:rsidP="00A10377">
      <w:pPr>
        <w:pStyle w:val="ListParagraph"/>
        <w:numPr>
          <w:ilvl w:val="0"/>
          <w:numId w:val="1"/>
        </w:numPr>
        <w:spacing w:after="0" w:line="240" w:lineRule="auto"/>
        <w:rPr>
          <w:rFonts w:ascii="Times New Roman" w:hAnsi="Times New Roman"/>
          <w:sz w:val="16"/>
          <w:szCs w:val="16"/>
        </w:rPr>
      </w:pPr>
      <w:r w:rsidRPr="006C0056">
        <w:rPr>
          <w:rFonts w:ascii="Times New Roman" w:hAnsi="Times New Roman"/>
          <w:sz w:val="16"/>
          <w:szCs w:val="16"/>
        </w:rPr>
        <w:t xml:space="preserve">45 x 28 &lt; </w:t>
      </w:r>
      <w:r w:rsidRPr="006C0056">
        <w:rPr>
          <w:rFonts w:ascii="Times New Roman" w:hAnsi="Times New Roman"/>
          <w:sz w:val="16"/>
          <w:szCs w:val="16"/>
        </w:rPr>
        <w:sym w:font="Wingdings" w:char="F06F"/>
      </w:r>
      <w:r w:rsidRPr="006C0056">
        <w:rPr>
          <w:rFonts w:ascii="Times New Roman" w:hAnsi="Times New Roman"/>
          <w:sz w:val="16"/>
          <w:szCs w:val="16"/>
        </w:rPr>
        <w:t xml:space="preserve"> ifadesinde </w:t>
      </w:r>
      <w:r w:rsidRPr="006C0056">
        <w:rPr>
          <w:rFonts w:ascii="Times New Roman" w:hAnsi="Times New Roman"/>
          <w:sz w:val="16"/>
          <w:szCs w:val="16"/>
        </w:rPr>
        <w:sym w:font="Wingdings" w:char="F06F"/>
      </w:r>
      <w:r w:rsidRPr="006C0056">
        <w:rPr>
          <w:rFonts w:ascii="Times New Roman" w:hAnsi="Times New Roman"/>
          <w:sz w:val="16"/>
          <w:szCs w:val="16"/>
        </w:rPr>
        <w:t xml:space="preserve"> yerine yazılacak en küçük doğal sayı kaç olur?</w:t>
      </w:r>
    </w:p>
    <w:p w:rsidR="009F4DE9" w:rsidRPr="006C0056" w:rsidRDefault="009F4DE9" w:rsidP="00A10377">
      <w:pPr>
        <w:pStyle w:val="ListParagraph"/>
        <w:numPr>
          <w:ilvl w:val="0"/>
          <w:numId w:val="1"/>
        </w:numPr>
        <w:spacing w:after="0" w:line="240" w:lineRule="auto"/>
        <w:rPr>
          <w:rFonts w:ascii="Times New Roman" w:hAnsi="Times New Roman"/>
          <w:sz w:val="16"/>
          <w:szCs w:val="16"/>
        </w:rPr>
      </w:pPr>
      <w:r w:rsidRPr="006C0056">
        <w:rPr>
          <w:rFonts w:ascii="Times New Roman" w:hAnsi="Times New Roman"/>
          <w:sz w:val="16"/>
          <w:szCs w:val="16"/>
        </w:rPr>
        <w:t>Bora 3 yaşındadır. Burak, Bora’dan 5 yaş büyüktür. Babalarının yaşı çocukların yaşları toplamından 23 yaş fazladır. Babalarının yaşı kaçtır?</w:t>
      </w:r>
    </w:p>
    <w:p w:rsidR="009F4DE9" w:rsidRPr="006C0056" w:rsidRDefault="009F4DE9" w:rsidP="00A10377">
      <w:pPr>
        <w:pStyle w:val="ListParagraph"/>
        <w:numPr>
          <w:ilvl w:val="0"/>
          <w:numId w:val="1"/>
        </w:numPr>
        <w:rPr>
          <w:rFonts w:ascii="Times New Roman" w:hAnsi="Times New Roman"/>
          <w:sz w:val="16"/>
          <w:szCs w:val="16"/>
        </w:rPr>
      </w:pPr>
      <w:r w:rsidRPr="006C0056">
        <w:rPr>
          <w:rFonts w:ascii="Times New Roman" w:hAnsi="Times New Roman"/>
          <w:sz w:val="16"/>
          <w:szCs w:val="16"/>
        </w:rPr>
        <w:t>Keloğlan’ın köyünün nüfusu 784’tür. Parmak çocuğun köyünün nüfusu 435 dir. Pinokyo’nun köyünün nüfusu 673’ tür. Üç köyün toplam nüfusu kaçtır?</w:t>
      </w:r>
    </w:p>
    <w:p w:rsidR="009F4DE9" w:rsidRPr="006C0056" w:rsidRDefault="009F4DE9" w:rsidP="00A10377">
      <w:pPr>
        <w:pStyle w:val="ListParagraph"/>
        <w:numPr>
          <w:ilvl w:val="0"/>
          <w:numId w:val="1"/>
        </w:numPr>
        <w:rPr>
          <w:rFonts w:ascii="Times New Roman" w:hAnsi="Times New Roman"/>
          <w:sz w:val="16"/>
          <w:szCs w:val="16"/>
        </w:rPr>
      </w:pPr>
      <w:r w:rsidRPr="006C0056">
        <w:rPr>
          <w:rFonts w:ascii="Times New Roman" w:hAnsi="Times New Roman"/>
          <w:sz w:val="16"/>
          <w:szCs w:val="16"/>
        </w:rPr>
        <w:t>Okulumuzdaki kütüphanede 3846 ciltli, 5924 ciltsiz kitap vardır. Okulumuzun kütüphanesinde kaç kitap vardır?</w:t>
      </w:r>
    </w:p>
    <w:p w:rsidR="009F4DE9" w:rsidRPr="006C0056" w:rsidRDefault="009F4DE9" w:rsidP="00A10377">
      <w:pPr>
        <w:pStyle w:val="ListParagraph"/>
        <w:numPr>
          <w:ilvl w:val="0"/>
          <w:numId w:val="1"/>
        </w:numPr>
        <w:rPr>
          <w:rFonts w:ascii="Times New Roman" w:hAnsi="Times New Roman"/>
          <w:sz w:val="16"/>
          <w:szCs w:val="16"/>
        </w:rPr>
      </w:pPr>
      <w:r w:rsidRPr="006C0056">
        <w:rPr>
          <w:rFonts w:ascii="Times New Roman" w:hAnsi="Times New Roman"/>
          <w:sz w:val="16"/>
          <w:szCs w:val="16"/>
        </w:rPr>
        <w:t>Boş iken kütlesi 1470 kg gelen kamyonete 4850 kg elma yüklenmiştir. Kamyonetin kütlesi kaç kg olmuştur?</w:t>
      </w:r>
    </w:p>
    <w:p w:rsidR="009F4DE9" w:rsidRPr="006C0056" w:rsidRDefault="009F4DE9" w:rsidP="00A10377">
      <w:pPr>
        <w:pStyle w:val="ListParagraph"/>
        <w:numPr>
          <w:ilvl w:val="0"/>
          <w:numId w:val="1"/>
        </w:numPr>
        <w:rPr>
          <w:rFonts w:ascii="Times New Roman" w:hAnsi="Times New Roman"/>
          <w:sz w:val="16"/>
          <w:szCs w:val="16"/>
        </w:rPr>
      </w:pPr>
      <w:r w:rsidRPr="006C0056">
        <w:rPr>
          <w:rFonts w:ascii="Times New Roman" w:hAnsi="Times New Roman"/>
          <w:sz w:val="16"/>
          <w:szCs w:val="16"/>
        </w:rPr>
        <w:t>Pazara yumurta getiren yedi cüceler, öğleye kadar 975, öğleden sonra 1375 yumurta satmışlardır. Yedi cüceler toplam kaç yumurta satmıştır?</w:t>
      </w:r>
    </w:p>
    <w:p w:rsidR="009F4DE9" w:rsidRPr="006C0056" w:rsidRDefault="009F4DE9" w:rsidP="00A10377">
      <w:pPr>
        <w:pStyle w:val="ListParagraph"/>
        <w:numPr>
          <w:ilvl w:val="0"/>
          <w:numId w:val="1"/>
        </w:numPr>
        <w:rPr>
          <w:rFonts w:ascii="Times New Roman" w:hAnsi="Times New Roman"/>
          <w:sz w:val="16"/>
          <w:szCs w:val="16"/>
        </w:rPr>
      </w:pPr>
      <w:r w:rsidRPr="006C0056">
        <w:rPr>
          <w:rFonts w:ascii="Times New Roman" w:hAnsi="Times New Roman"/>
          <w:sz w:val="16"/>
          <w:szCs w:val="16"/>
        </w:rPr>
        <w:t>Nasrettin Hoca tarlasına domates ekmiş. 1. toplamada 2825 kg. 2. toplamada 3475 kg domates toplamıştır. Nasrettin Hoca toplam kaç kg domates toplamıştır?</w:t>
      </w:r>
    </w:p>
    <w:p w:rsidR="009F4DE9" w:rsidRPr="006C0056" w:rsidRDefault="009F4DE9" w:rsidP="00A10377">
      <w:pPr>
        <w:pStyle w:val="ListParagraph"/>
        <w:numPr>
          <w:ilvl w:val="0"/>
          <w:numId w:val="1"/>
        </w:numPr>
        <w:rPr>
          <w:rFonts w:ascii="Times New Roman" w:hAnsi="Times New Roman"/>
          <w:sz w:val="16"/>
          <w:szCs w:val="16"/>
        </w:rPr>
      </w:pPr>
      <w:r w:rsidRPr="006C0056">
        <w:rPr>
          <w:rFonts w:ascii="Times New Roman" w:hAnsi="Times New Roman"/>
          <w:sz w:val="16"/>
          <w:szCs w:val="16"/>
        </w:rPr>
        <w:t>Okulumuzda 736 kız öğrenci, kızlardan 97 fazla erkek öğrenci vardır. Okulumuzun toplam öğrenci sayısı kaçtır?</w:t>
      </w:r>
    </w:p>
    <w:p w:rsidR="009F4DE9" w:rsidRPr="006C0056" w:rsidRDefault="009F4DE9" w:rsidP="00A10377">
      <w:pPr>
        <w:pStyle w:val="ListParagraph"/>
        <w:numPr>
          <w:ilvl w:val="0"/>
          <w:numId w:val="1"/>
        </w:numPr>
        <w:rPr>
          <w:rFonts w:ascii="Times New Roman" w:hAnsi="Times New Roman"/>
          <w:sz w:val="16"/>
          <w:szCs w:val="16"/>
        </w:rPr>
      </w:pPr>
      <w:r w:rsidRPr="006C0056">
        <w:rPr>
          <w:rFonts w:ascii="Times New Roman" w:hAnsi="Times New Roman"/>
          <w:sz w:val="16"/>
          <w:szCs w:val="16"/>
        </w:rPr>
        <w:t>Terzi Şirin günde 1509 gömlek, 1620 şort dikmektedir. Terzi Şirin 2 günde toplam kaç giysi dikmektedir?</w:t>
      </w:r>
    </w:p>
    <w:p w:rsidR="009F4DE9" w:rsidRPr="006C0056" w:rsidRDefault="009F4DE9" w:rsidP="00A10377">
      <w:pPr>
        <w:pStyle w:val="ListParagraph"/>
        <w:numPr>
          <w:ilvl w:val="0"/>
          <w:numId w:val="1"/>
        </w:numPr>
        <w:rPr>
          <w:rFonts w:ascii="Times New Roman" w:hAnsi="Times New Roman"/>
          <w:sz w:val="16"/>
          <w:szCs w:val="16"/>
        </w:rPr>
      </w:pPr>
      <w:r w:rsidRPr="006C0056">
        <w:rPr>
          <w:rFonts w:ascii="Times New Roman" w:hAnsi="Times New Roman"/>
          <w:sz w:val="16"/>
          <w:szCs w:val="16"/>
        </w:rPr>
        <w:t>İyi kalpli prenses çocuklara 1646 tuzlu pasta, 1429 tatlı pasta dağıttı. İyi kalpli prenses kaç tane pasta dağıtmıştır?</w:t>
      </w:r>
    </w:p>
    <w:p w:rsidR="009F4DE9" w:rsidRPr="006C0056" w:rsidRDefault="009F4DE9" w:rsidP="00A10377">
      <w:pPr>
        <w:pStyle w:val="ListParagraph"/>
        <w:numPr>
          <w:ilvl w:val="0"/>
          <w:numId w:val="1"/>
        </w:numPr>
        <w:rPr>
          <w:rFonts w:ascii="Times New Roman" w:hAnsi="Times New Roman"/>
          <w:sz w:val="16"/>
          <w:szCs w:val="16"/>
        </w:rPr>
      </w:pPr>
      <w:r w:rsidRPr="006C0056">
        <w:rPr>
          <w:rFonts w:ascii="Times New Roman" w:hAnsi="Times New Roman"/>
          <w:sz w:val="16"/>
          <w:szCs w:val="16"/>
        </w:rPr>
        <w:t xml:space="preserve">Ardışık 5 sayının toplamı 600’dür. Büyük sayı nedir? </w:t>
      </w:r>
    </w:p>
    <w:p w:rsidR="009F4DE9" w:rsidRPr="006C0056" w:rsidRDefault="009F4DE9" w:rsidP="00A10377">
      <w:pPr>
        <w:pStyle w:val="ListParagraph"/>
        <w:numPr>
          <w:ilvl w:val="0"/>
          <w:numId w:val="1"/>
        </w:numPr>
        <w:rPr>
          <w:rFonts w:ascii="Times New Roman" w:hAnsi="Times New Roman"/>
          <w:sz w:val="16"/>
          <w:szCs w:val="16"/>
        </w:rPr>
      </w:pPr>
      <w:r w:rsidRPr="006C0056">
        <w:rPr>
          <w:rFonts w:ascii="Times New Roman" w:hAnsi="Times New Roman"/>
          <w:sz w:val="16"/>
          <w:szCs w:val="16"/>
        </w:rPr>
        <w:t>Ardışık beş tek doğal sayının toplamı 85’tir. Ortadaki doğal sayı kaçtır?</w:t>
      </w:r>
    </w:p>
    <w:p w:rsidR="009F4DE9" w:rsidRPr="006C0056" w:rsidRDefault="009F4DE9" w:rsidP="00A10377">
      <w:pPr>
        <w:pStyle w:val="ListParagraph"/>
        <w:numPr>
          <w:ilvl w:val="0"/>
          <w:numId w:val="1"/>
        </w:numPr>
        <w:rPr>
          <w:rFonts w:ascii="Times New Roman" w:hAnsi="Times New Roman"/>
          <w:sz w:val="16"/>
          <w:szCs w:val="16"/>
        </w:rPr>
      </w:pPr>
      <w:r w:rsidRPr="006C0056">
        <w:rPr>
          <w:rFonts w:ascii="Times New Roman" w:hAnsi="Times New Roman"/>
          <w:sz w:val="16"/>
          <w:szCs w:val="16"/>
        </w:rPr>
        <w:t>Okulumuzda dersler 7: 35’te başlayıp 12: 45’te sona eriyor. Buna göre okulda ne kadar süre kalmaktayız?</w:t>
      </w:r>
    </w:p>
    <w:p w:rsidR="009F4DE9" w:rsidRPr="006C0056" w:rsidRDefault="009F4DE9" w:rsidP="00A10377">
      <w:pPr>
        <w:pStyle w:val="ListParagraph"/>
        <w:numPr>
          <w:ilvl w:val="0"/>
          <w:numId w:val="1"/>
        </w:numPr>
        <w:rPr>
          <w:rFonts w:ascii="Times New Roman" w:hAnsi="Times New Roman"/>
          <w:sz w:val="16"/>
          <w:szCs w:val="16"/>
        </w:rPr>
      </w:pPr>
      <w:r w:rsidRPr="006C0056">
        <w:rPr>
          <w:rFonts w:ascii="Times New Roman" w:hAnsi="Times New Roman"/>
          <w:sz w:val="16"/>
          <w:szCs w:val="16"/>
        </w:rPr>
        <w:t>Hangi sayının yarısının, 5 fazlası 256 eder?</w:t>
      </w:r>
    </w:p>
    <w:p w:rsidR="009F4DE9" w:rsidRPr="006C0056" w:rsidRDefault="009F4DE9" w:rsidP="00A10377">
      <w:pPr>
        <w:pStyle w:val="ListParagraph"/>
        <w:numPr>
          <w:ilvl w:val="0"/>
          <w:numId w:val="1"/>
        </w:numPr>
        <w:rPr>
          <w:rFonts w:ascii="Times New Roman" w:hAnsi="Times New Roman"/>
          <w:sz w:val="16"/>
          <w:szCs w:val="16"/>
        </w:rPr>
      </w:pPr>
      <w:r w:rsidRPr="006C0056">
        <w:rPr>
          <w:rFonts w:ascii="Times New Roman" w:hAnsi="Times New Roman"/>
          <w:sz w:val="16"/>
          <w:szCs w:val="16"/>
        </w:rPr>
        <w:t>Bir terzi aldığı kumaştan 3 gömlek, 2 pantolon, 4 tane de ceket dikti. Her birine 125cm kumaş harcadı. 262cm kumaşı arttı. Terzinin kumaşının toplam uzunluğunun en yakın yüzlüğe yuvarlanışı kaç cm olur?</w:t>
      </w:r>
    </w:p>
    <w:p w:rsidR="009F4DE9" w:rsidRPr="006C0056" w:rsidRDefault="009F4DE9" w:rsidP="00A10377">
      <w:pPr>
        <w:pStyle w:val="ListParagraph"/>
        <w:numPr>
          <w:ilvl w:val="0"/>
          <w:numId w:val="1"/>
        </w:numPr>
        <w:rPr>
          <w:rFonts w:ascii="Times New Roman" w:hAnsi="Times New Roman"/>
          <w:sz w:val="16"/>
          <w:szCs w:val="16"/>
        </w:rPr>
      </w:pPr>
      <w:r w:rsidRPr="006C0056">
        <w:rPr>
          <w:rFonts w:ascii="Times New Roman" w:hAnsi="Times New Roman"/>
          <w:sz w:val="16"/>
          <w:szCs w:val="16"/>
        </w:rPr>
        <w:t>Bir kutuda 15 bardak vardır. Bardak kutularının konulduğu kolide de 24 kutu vardır. Biz 20 koli aldık. Bu bardakların 1800 tanesini sattık. Kaç bardak kalmıştır?</w:t>
      </w:r>
    </w:p>
    <w:p w:rsidR="009F4DE9" w:rsidRPr="006C0056" w:rsidRDefault="009F4DE9" w:rsidP="00A10377">
      <w:pPr>
        <w:pStyle w:val="ListParagraph"/>
        <w:numPr>
          <w:ilvl w:val="0"/>
          <w:numId w:val="1"/>
        </w:numPr>
        <w:rPr>
          <w:rFonts w:ascii="Times New Roman" w:hAnsi="Times New Roman"/>
          <w:sz w:val="16"/>
          <w:szCs w:val="16"/>
        </w:rPr>
      </w:pPr>
      <w:r w:rsidRPr="006C0056">
        <w:rPr>
          <w:rFonts w:ascii="Times New Roman" w:hAnsi="Times New Roman"/>
          <w:sz w:val="16"/>
          <w:szCs w:val="16"/>
        </w:rPr>
        <w:t>Onlar basamağı 9 en küçük iki basamaklı sayı ile yüzler basamağı 2 olan en büyük üç basamaklı çift doğal sayını çarpımı kaçtır?</w:t>
      </w:r>
    </w:p>
    <w:p w:rsidR="009F4DE9" w:rsidRPr="006C0056" w:rsidRDefault="009F4DE9" w:rsidP="00EF717B">
      <w:pPr>
        <w:pStyle w:val="ListParagraph"/>
        <w:numPr>
          <w:ilvl w:val="0"/>
          <w:numId w:val="1"/>
        </w:numPr>
        <w:rPr>
          <w:rFonts w:ascii="Times New Roman" w:hAnsi="Times New Roman"/>
          <w:color w:val="000000"/>
          <w:sz w:val="16"/>
          <w:szCs w:val="16"/>
        </w:rPr>
      </w:pPr>
      <w:r w:rsidRPr="006C0056">
        <w:rPr>
          <w:rFonts w:ascii="Times New Roman" w:hAnsi="Times New Roman"/>
          <w:color w:val="000000"/>
          <w:sz w:val="16"/>
          <w:szCs w:val="16"/>
        </w:rPr>
        <w:t>Bir televizyon 1150 TL’dir. Bilgisayar televizyondan 600 TL pahalıdır. Bilgisayar kaç TL’dir?</w:t>
      </w:r>
    </w:p>
    <w:p w:rsidR="009F4DE9" w:rsidRPr="006C0056" w:rsidRDefault="009F4DE9" w:rsidP="00EF717B">
      <w:pPr>
        <w:pStyle w:val="ListParagraph"/>
        <w:numPr>
          <w:ilvl w:val="0"/>
          <w:numId w:val="1"/>
        </w:numPr>
        <w:rPr>
          <w:rFonts w:ascii="Times New Roman" w:hAnsi="Times New Roman"/>
          <w:color w:val="000000"/>
          <w:sz w:val="16"/>
          <w:szCs w:val="16"/>
        </w:rPr>
      </w:pPr>
      <w:r w:rsidRPr="006C0056">
        <w:rPr>
          <w:rFonts w:ascii="Times New Roman" w:hAnsi="Times New Roman"/>
          <w:color w:val="000000"/>
          <w:sz w:val="16"/>
          <w:szCs w:val="16"/>
        </w:rPr>
        <w:t>6237 sayısının 900 fazlası hangi sayıdır?</w:t>
      </w:r>
    </w:p>
    <w:p w:rsidR="009F4DE9" w:rsidRPr="006C0056" w:rsidRDefault="009F4DE9" w:rsidP="00EF717B">
      <w:pPr>
        <w:pStyle w:val="ListParagraph"/>
        <w:numPr>
          <w:ilvl w:val="0"/>
          <w:numId w:val="1"/>
        </w:numPr>
        <w:rPr>
          <w:rFonts w:ascii="Times New Roman" w:hAnsi="Times New Roman"/>
          <w:color w:val="000000"/>
          <w:sz w:val="16"/>
          <w:szCs w:val="16"/>
        </w:rPr>
      </w:pPr>
      <w:r w:rsidRPr="006C0056">
        <w:rPr>
          <w:rFonts w:ascii="Times New Roman" w:hAnsi="Times New Roman"/>
          <w:color w:val="000000"/>
          <w:sz w:val="16"/>
          <w:szCs w:val="16"/>
        </w:rPr>
        <w:t>1386 + 600 işleminin sonucu kaçtır?</w:t>
      </w:r>
    </w:p>
    <w:p w:rsidR="009F4DE9" w:rsidRPr="006C0056" w:rsidRDefault="009F4DE9" w:rsidP="00EF717B">
      <w:pPr>
        <w:pStyle w:val="ListParagraph"/>
        <w:numPr>
          <w:ilvl w:val="0"/>
          <w:numId w:val="1"/>
        </w:numPr>
        <w:rPr>
          <w:rFonts w:ascii="Times New Roman" w:hAnsi="Times New Roman"/>
          <w:color w:val="000000"/>
          <w:sz w:val="16"/>
          <w:szCs w:val="16"/>
        </w:rPr>
      </w:pPr>
      <w:r w:rsidRPr="006C0056">
        <w:rPr>
          <w:rFonts w:ascii="Times New Roman" w:hAnsi="Times New Roman"/>
          <w:color w:val="000000"/>
          <w:sz w:val="16"/>
          <w:szCs w:val="16"/>
        </w:rPr>
        <w:t>3472 sayısı aşağıdakilerden hangisi ile toplanırsa sonuç 3872 olur?</w:t>
      </w:r>
    </w:p>
    <w:p w:rsidR="009F4DE9" w:rsidRPr="006C0056" w:rsidRDefault="009F4DE9" w:rsidP="00EF717B">
      <w:pPr>
        <w:pStyle w:val="ListParagraph"/>
        <w:numPr>
          <w:ilvl w:val="0"/>
          <w:numId w:val="1"/>
        </w:numPr>
        <w:rPr>
          <w:rFonts w:ascii="Times New Roman" w:hAnsi="Times New Roman"/>
          <w:color w:val="000000"/>
          <w:sz w:val="16"/>
          <w:szCs w:val="16"/>
        </w:rPr>
      </w:pPr>
      <w:r w:rsidRPr="006C0056">
        <w:rPr>
          <w:rFonts w:ascii="Times New Roman" w:hAnsi="Times New Roman"/>
          <w:color w:val="000000"/>
          <w:sz w:val="16"/>
          <w:szCs w:val="16"/>
        </w:rPr>
        <w:t>7346 sayısı aşağıdakilerden hangisi ile toplanırsa sonuç 8146 olur?</w:t>
      </w:r>
    </w:p>
    <w:p w:rsidR="009F4DE9" w:rsidRPr="006C0056" w:rsidRDefault="009F4DE9" w:rsidP="00EF717B">
      <w:pPr>
        <w:pStyle w:val="ListParagraph"/>
        <w:numPr>
          <w:ilvl w:val="0"/>
          <w:numId w:val="1"/>
        </w:numPr>
        <w:rPr>
          <w:rFonts w:ascii="Times New Roman" w:hAnsi="Times New Roman"/>
          <w:color w:val="000000"/>
          <w:sz w:val="16"/>
          <w:szCs w:val="16"/>
        </w:rPr>
      </w:pPr>
      <w:r w:rsidRPr="006C0056">
        <w:rPr>
          <w:rFonts w:ascii="Times New Roman" w:hAnsi="Times New Roman"/>
          <w:color w:val="000000"/>
          <w:sz w:val="16"/>
          <w:szCs w:val="16"/>
        </w:rPr>
        <w:t>Bir araç 348 km yol aldıktan sonra mola veriyor. İkinci molayı 400 km sonra verip 300 km daha yol alarak gideceği yere varıyor. Buna göre bu araç toplam kaç km yol almıştır?</w:t>
      </w:r>
    </w:p>
    <w:p w:rsidR="009F4DE9" w:rsidRPr="006C0056" w:rsidRDefault="009F4DE9" w:rsidP="00EF717B">
      <w:pPr>
        <w:pStyle w:val="ListParagraph"/>
        <w:numPr>
          <w:ilvl w:val="0"/>
          <w:numId w:val="1"/>
        </w:numPr>
        <w:rPr>
          <w:rFonts w:ascii="Times New Roman" w:hAnsi="Times New Roman"/>
          <w:color w:val="000000"/>
          <w:sz w:val="16"/>
          <w:szCs w:val="16"/>
        </w:rPr>
      </w:pPr>
      <w:r w:rsidRPr="006C0056">
        <w:rPr>
          <w:rFonts w:ascii="Times New Roman" w:hAnsi="Times New Roman"/>
          <w:color w:val="000000"/>
          <w:sz w:val="16"/>
          <w:szCs w:val="16"/>
        </w:rPr>
        <w:t>Hangi sayı 500 ile toplanırsa sonuç 8412 olur?</w:t>
      </w:r>
    </w:p>
    <w:p w:rsidR="009F4DE9" w:rsidRPr="006C0056" w:rsidRDefault="009F4DE9" w:rsidP="00EF717B">
      <w:pPr>
        <w:pStyle w:val="ListParagraph"/>
        <w:numPr>
          <w:ilvl w:val="0"/>
          <w:numId w:val="1"/>
        </w:numPr>
        <w:rPr>
          <w:rFonts w:ascii="Times New Roman" w:hAnsi="Times New Roman"/>
          <w:color w:val="000000"/>
          <w:sz w:val="16"/>
          <w:szCs w:val="16"/>
        </w:rPr>
      </w:pPr>
      <w:r w:rsidRPr="006C0056">
        <w:rPr>
          <w:rFonts w:ascii="Times New Roman" w:hAnsi="Times New Roman"/>
          <w:color w:val="000000"/>
          <w:sz w:val="16"/>
          <w:szCs w:val="16"/>
        </w:rPr>
        <w:t>Bir otomobil önce 4126 m, sonra da 3876 m yol almıştır. Buna göre bu otomobilin aldığı toplam yol kaç m’dir?</w:t>
      </w:r>
    </w:p>
    <w:p w:rsidR="009F4DE9" w:rsidRPr="006C0056" w:rsidRDefault="009F4DE9" w:rsidP="00EF717B">
      <w:pPr>
        <w:pStyle w:val="ListParagraph"/>
        <w:numPr>
          <w:ilvl w:val="0"/>
          <w:numId w:val="1"/>
        </w:numPr>
        <w:rPr>
          <w:rFonts w:ascii="Times New Roman" w:hAnsi="Times New Roman"/>
          <w:color w:val="000000"/>
          <w:sz w:val="16"/>
          <w:szCs w:val="16"/>
        </w:rPr>
      </w:pPr>
      <w:r w:rsidRPr="006C0056">
        <w:rPr>
          <w:rFonts w:ascii="Times New Roman" w:hAnsi="Times New Roman"/>
          <w:color w:val="000000"/>
          <w:sz w:val="16"/>
          <w:szCs w:val="16"/>
        </w:rPr>
        <w:t>Bir ağacın boyu 1386 cm’dir. Ağaç birinci yıl 584 cm, ikinci yıl 698 cm uzamıştır. Buna göre ağacın iki yıl sonraki boyu kaç cm olur?</w:t>
      </w:r>
    </w:p>
    <w:p w:rsidR="009F4DE9" w:rsidRPr="006C0056" w:rsidRDefault="009F4DE9" w:rsidP="00EF717B">
      <w:pPr>
        <w:pStyle w:val="ListParagraph"/>
        <w:numPr>
          <w:ilvl w:val="0"/>
          <w:numId w:val="1"/>
        </w:numPr>
        <w:rPr>
          <w:rFonts w:ascii="Times New Roman" w:hAnsi="Times New Roman"/>
          <w:color w:val="000000"/>
          <w:sz w:val="16"/>
          <w:szCs w:val="16"/>
        </w:rPr>
      </w:pPr>
      <w:r w:rsidRPr="006C0056">
        <w:rPr>
          <w:rFonts w:ascii="Times New Roman" w:hAnsi="Times New Roman"/>
          <w:color w:val="000000"/>
          <w:sz w:val="16"/>
          <w:szCs w:val="16"/>
        </w:rPr>
        <w:t>Aralarında ikişer cm uzunluk farkı bulunan 5 kumaş parçasından en uzunu 48 cm’dir. Buna göre bu kumaş parçalarının toplam uzunluğu kaç cm olur?</w:t>
      </w:r>
    </w:p>
    <w:p w:rsidR="009F4DE9" w:rsidRPr="006C0056" w:rsidRDefault="009F4DE9" w:rsidP="00EF717B">
      <w:pPr>
        <w:pStyle w:val="ListParagraph"/>
        <w:numPr>
          <w:ilvl w:val="0"/>
          <w:numId w:val="1"/>
        </w:numPr>
        <w:rPr>
          <w:rFonts w:ascii="Times New Roman" w:hAnsi="Times New Roman"/>
          <w:color w:val="000000"/>
          <w:sz w:val="16"/>
          <w:szCs w:val="16"/>
        </w:rPr>
      </w:pPr>
      <w:r w:rsidRPr="006C0056">
        <w:rPr>
          <w:rFonts w:ascii="Times New Roman" w:hAnsi="Times New Roman"/>
          <w:color w:val="000000"/>
          <w:sz w:val="16"/>
          <w:szCs w:val="16"/>
        </w:rPr>
        <w:t>Günde 10TL alarak 8 gün, günde 5 TL alarak 12 gün çalışan bir kasiyerin eline 20 gün sonunda kaç TL geçer?</w:t>
      </w:r>
    </w:p>
    <w:p w:rsidR="009F4DE9" w:rsidRPr="006C0056" w:rsidRDefault="009F4DE9" w:rsidP="00EF717B">
      <w:pPr>
        <w:pStyle w:val="ListParagraph"/>
        <w:numPr>
          <w:ilvl w:val="0"/>
          <w:numId w:val="1"/>
        </w:numPr>
        <w:rPr>
          <w:rFonts w:ascii="Times New Roman" w:hAnsi="Times New Roman"/>
          <w:sz w:val="16"/>
          <w:szCs w:val="16"/>
        </w:rPr>
      </w:pPr>
      <w:r w:rsidRPr="006C0056">
        <w:rPr>
          <w:rFonts w:ascii="Times New Roman" w:hAnsi="Times New Roman"/>
          <w:color w:val="000000"/>
          <w:sz w:val="16"/>
          <w:szCs w:val="16"/>
        </w:rPr>
        <w:t>Ali, yeni aldığı kitabının ilk gün 25 sayfasını, sonraki günler önceki günden 15 sayfa fazlasını okuyarak 4 günde kitabını bitiriyor. Buna göre Ali’nin kitabı kaç sayfadır?</w:t>
      </w:r>
    </w:p>
    <w:p w:rsidR="009F4DE9" w:rsidRPr="006C0056" w:rsidRDefault="009F4DE9" w:rsidP="00EF717B">
      <w:pPr>
        <w:pStyle w:val="ListParagraph"/>
        <w:numPr>
          <w:ilvl w:val="0"/>
          <w:numId w:val="1"/>
        </w:numPr>
        <w:spacing w:after="0" w:line="240" w:lineRule="auto"/>
        <w:rPr>
          <w:rFonts w:ascii="Times New Roman" w:hAnsi="Times New Roman"/>
          <w:sz w:val="16"/>
          <w:szCs w:val="16"/>
        </w:rPr>
      </w:pPr>
      <w:r w:rsidRPr="006C0056">
        <w:rPr>
          <w:rFonts w:ascii="Times New Roman" w:hAnsi="Times New Roman"/>
          <w:sz w:val="16"/>
          <w:szCs w:val="16"/>
        </w:rPr>
        <w:t>Bankadan çektiğim 3567 TL kredinin önce 2345TL’sini sonra 1199TL’sini ödedim. Kaç TL borcum kaldı?</w:t>
      </w:r>
    </w:p>
    <w:p w:rsidR="009F4DE9" w:rsidRPr="006C0056" w:rsidRDefault="009F4DE9" w:rsidP="00EF717B">
      <w:pPr>
        <w:pStyle w:val="ListParagraph"/>
        <w:numPr>
          <w:ilvl w:val="0"/>
          <w:numId w:val="1"/>
        </w:numPr>
        <w:spacing w:after="0" w:line="240" w:lineRule="auto"/>
        <w:rPr>
          <w:rFonts w:ascii="Times New Roman" w:hAnsi="Times New Roman"/>
          <w:sz w:val="16"/>
          <w:szCs w:val="16"/>
        </w:rPr>
      </w:pPr>
      <w:r w:rsidRPr="006C0056">
        <w:rPr>
          <w:rFonts w:ascii="Times New Roman" w:hAnsi="Times New Roman"/>
          <w:sz w:val="16"/>
          <w:szCs w:val="16"/>
        </w:rPr>
        <w:t>Ece’nin 325TL parası var. Babası 478TL, annesi ise babasının yarısı kadar para verdiğine göre, Ece’nin kaç TL parası oldu?</w:t>
      </w:r>
    </w:p>
    <w:p w:rsidR="009F4DE9" w:rsidRPr="006C0056" w:rsidRDefault="009F4DE9" w:rsidP="00EF717B">
      <w:pPr>
        <w:pStyle w:val="ListParagraph"/>
        <w:numPr>
          <w:ilvl w:val="0"/>
          <w:numId w:val="1"/>
        </w:numPr>
        <w:spacing w:after="0" w:line="240" w:lineRule="auto"/>
        <w:rPr>
          <w:rFonts w:ascii="Times New Roman" w:hAnsi="Times New Roman"/>
          <w:sz w:val="16"/>
          <w:szCs w:val="16"/>
        </w:rPr>
      </w:pPr>
      <w:r w:rsidRPr="006C0056">
        <w:rPr>
          <w:rFonts w:ascii="Times New Roman" w:hAnsi="Times New Roman"/>
          <w:sz w:val="16"/>
          <w:szCs w:val="16"/>
        </w:rPr>
        <w:t xml:space="preserve">Yeni aldığımız arabayla önce 567 km, sonra 548km yol giderek Ankara’ya vardık. Bir hafta sonra geri döndük. Araba kaç km yol yapmıştır?      </w:t>
      </w:r>
    </w:p>
    <w:p w:rsidR="009F4DE9" w:rsidRPr="006C0056" w:rsidRDefault="009F4DE9" w:rsidP="00EF717B">
      <w:pPr>
        <w:pStyle w:val="ListParagraph"/>
        <w:numPr>
          <w:ilvl w:val="0"/>
          <w:numId w:val="1"/>
        </w:numPr>
        <w:spacing w:after="0" w:line="240" w:lineRule="auto"/>
        <w:rPr>
          <w:rFonts w:ascii="Times New Roman" w:hAnsi="Times New Roman"/>
          <w:b/>
          <w:sz w:val="16"/>
          <w:szCs w:val="16"/>
        </w:rPr>
      </w:pPr>
      <w:r w:rsidRPr="006C0056">
        <w:rPr>
          <w:rFonts w:ascii="Times New Roman" w:hAnsi="Times New Roman"/>
          <w:sz w:val="16"/>
          <w:szCs w:val="16"/>
        </w:rPr>
        <w:t>Büyük bir çiftlikte, 1457 koyun, 434 inek ve 645 keçi vardı. Bu hayvanlardan keçilerden 64 tanesi, koyunlardan ise satılan keçilerden 13 eksiği, ineklerden ise satılan koyun ve keçilerin toplamı kadar satıldı. Çiftlikte kaç hayvan kaldı?</w:t>
      </w:r>
    </w:p>
    <w:p w:rsidR="009F4DE9" w:rsidRPr="006C0056" w:rsidRDefault="009F4DE9" w:rsidP="00EF717B">
      <w:pPr>
        <w:pStyle w:val="ListParagraph"/>
        <w:numPr>
          <w:ilvl w:val="0"/>
          <w:numId w:val="1"/>
        </w:numPr>
        <w:spacing w:after="0" w:line="240" w:lineRule="auto"/>
        <w:rPr>
          <w:rFonts w:ascii="Times New Roman" w:hAnsi="Times New Roman"/>
          <w:sz w:val="16"/>
          <w:szCs w:val="16"/>
        </w:rPr>
      </w:pPr>
      <w:r w:rsidRPr="006C0056">
        <w:rPr>
          <w:rFonts w:ascii="Times New Roman" w:hAnsi="Times New Roman"/>
          <w:sz w:val="16"/>
          <w:szCs w:val="16"/>
        </w:rPr>
        <w:t>Ali, aklından bir sayı tuttuğunu söyledi. Tuttuğu sayı, rakamları birbirinden farklı en büyük 5 basamaklı doğal sayıdan 2354 eksik olduğuna göre, Ali aklından hangi sayıyı tutmuştur?</w:t>
      </w:r>
    </w:p>
    <w:p w:rsidR="009F4DE9" w:rsidRPr="006C0056" w:rsidRDefault="009F4DE9" w:rsidP="00EF717B">
      <w:pPr>
        <w:pStyle w:val="ListParagraph"/>
        <w:numPr>
          <w:ilvl w:val="0"/>
          <w:numId w:val="1"/>
        </w:numPr>
        <w:spacing w:after="0" w:line="240" w:lineRule="auto"/>
        <w:rPr>
          <w:rFonts w:ascii="Times New Roman" w:hAnsi="Times New Roman"/>
          <w:sz w:val="16"/>
          <w:szCs w:val="16"/>
        </w:rPr>
      </w:pPr>
      <w:r w:rsidRPr="006C0056">
        <w:rPr>
          <w:rFonts w:ascii="Times New Roman" w:hAnsi="Times New Roman"/>
          <w:b/>
          <w:sz w:val="16"/>
          <w:szCs w:val="16"/>
        </w:rPr>
        <w:t xml:space="preserve"> </w:t>
      </w:r>
      <w:r w:rsidRPr="006C0056">
        <w:rPr>
          <w:rFonts w:ascii="Times New Roman" w:hAnsi="Times New Roman"/>
          <w:sz w:val="16"/>
          <w:szCs w:val="16"/>
        </w:rPr>
        <w:t>“0 – 6 – 5 – 3 – 1” sayılarından elde edilecek en küçük çift sayı ile en büyük tek sayının toplamı ve farkı kaçtır?</w:t>
      </w:r>
    </w:p>
    <w:p w:rsidR="009F4DE9" w:rsidRPr="006C0056" w:rsidRDefault="009F4DE9" w:rsidP="00EF717B">
      <w:pPr>
        <w:pStyle w:val="ListParagraph"/>
        <w:numPr>
          <w:ilvl w:val="0"/>
          <w:numId w:val="1"/>
        </w:numPr>
        <w:spacing w:after="0" w:line="240" w:lineRule="auto"/>
        <w:rPr>
          <w:rFonts w:ascii="Times New Roman" w:hAnsi="Times New Roman"/>
          <w:sz w:val="16"/>
          <w:szCs w:val="16"/>
        </w:rPr>
      </w:pPr>
      <w:r w:rsidRPr="006C0056">
        <w:rPr>
          <w:rFonts w:ascii="Times New Roman" w:hAnsi="Times New Roman"/>
          <w:sz w:val="16"/>
          <w:szCs w:val="16"/>
        </w:rPr>
        <w:t xml:space="preserve"> “8 – 3 – 2 – 7 – 1” sayılarından elde edilecek en büyük tek ve en küçük çift sayının toplamı ve farkı kaçtır?</w:t>
      </w:r>
    </w:p>
    <w:p w:rsidR="009F4DE9" w:rsidRPr="006C0056" w:rsidRDefault="009F4DE9" w:rsidP="00EF717B">
      <w:pPr>
        <w:pStyle w:val="ListParagraph"/>
        <w:numPr>
          <w:ilvl w:val="0"/>
          <w:numId w:val="1"/>
        </w:numPr>
        <w:spacing w:after="0" w:line="240" w:lineRule="auto"/>
        <w:rPr>
          <w:rFonts w:ascii="Times New Roman" w:hAnsi="Times New Roman"/>
          <w:sz w:val="16"/>
          <w:szCs w:val="16"/>
        </w:rPr>
      </w:pPr>
      <w:r w:rsidRPr="006C0056">
        <w:rPr>
          <w:rFonts w:ascii="Times New Roman" w:hAnsi="Times New Roman"/>
          <w:sz w:val="16"/>
          <w:szCs w:val="16"/>
        </w:rPr>
        <w:t>Bir ansiklopedinin önce 2345 sayfasını sonra bunun 389 sayfa fazlasını okudum. Ansiklopedi 4000 sayfa olduğuna göre okumadığım kaç sayfam kaldı?</w:t>
      </w:r>
    </w:p>
    <w:p w:rsidR="009F4DE9" w:rsidRPr="006C0056" w:rsidRDefault="009F4DE9" w:rsidP="00EF717B">
      <w:pPr>
        <w:pStyle w:val="ListParagraph"/>
        <w:numPr>
          <w:ilvl w:val="0"/>
          <w:numId w:val="1"/>
        </w:numPr>
        <w:spacing w:after="0" w:line="240" w:lineRule="auto"/>
        <w:rPr>
          <w:rFonts w:ascii="Times New Roman" w:hAnsi="Times New Roman"/>
          <w:b/>
          <w:sz w:val="16"/>
          <w:szCs w:val="16"/>
        </w:rPr>
      </w:pPr>
      <w:r w:rsidRPr="006C0056">
        <w:rPr>
          <w:rFonts w:ascii="Times New Roman" w:hAnsi="Times New Roman"/>
          <w:sz w:val="16"/>
          <w:szCs w:val="16"/>
        </w:rPr>
        <w:t>Günde ortalama 68 kurdura üreten bir atölye, eylül ayında ürettiği kunduraları 5 müşterisine eşit sayıda satmıştır. Her müşteriye kaç kundura satılmıştır?</w:t>
      </w:r>
    </w:p>
    <w:p w:rsidR="009F4DE9" w:rsidRPr="006C0056" w:rsidRDefault="009F4DE9" w:rsidP="00EF717B">
      <w:pPr>
        <w:pStyle w:val="ListParagraph"/>
        <w:numPr>
          <w:ilvl w:val="0"/>
          <w:numId w:val="1"/>
        </w:numPr>
        <w:spacing w:after="0" w:line="240" w:lineRule="auto"/>
        <w:rPr>
          <w:rFonts w:ascii="Times New Roman" w:hAnsi="Times New Roman"/>
          <w:sz w:val="16"/>
          <w:szCs w:val="16"/>
        </w:rPr>
      </w:pPr>
      <w:r w:rsidRPr="006C0056">
        <w:rPr>
          <w:rFonts w:ascii="Times New Roman" w:hAnsi="Times New Roman"/>
          <w:sz w:val="16"/>
          <w:szCs w:val="16"/>
        </w:rPr>
        <w:t>Yonca, aldığı 3 defter için satıcıya 150 kuruş ödemiştir. Satıcı, 30 kuruş geri verdiğine göre, defterlerin bir tanesinin fiyatı kaç kuruştur?</w:t>
      </w:r>
    </w:p>
    <w:p w:rsidR="009F4DE9" w:rsidRPr="006C0056" w:rsidRDefault="009F4DE9" w:rsidP="00EF717B">
      <w:pPr>
        <w:pStyle w:val="ListParagraph"/>
        <w:numPr>
          <w:ilvl w:val="0"/>
          <w:numId w:val="1"/>
        </w:numPr>
        <w:spacing w:after="0" w:line="240" w:lineRule="auto"/>
        <w:rPr>
          <w:rFonts w:ascii="Times New Roman" w:hAnsi="Times New Roman"/>
          <w:sz w:val="16"/>
          <w:szCs w:val="16"/>
        </w:rPr>
      </w:pPr>
      <w:r w:rsidRPr="006C0056">
        <w:rPr>
          <w:rFonts w:ascii="Times New Roman" w:hAnsi="Times New Roman"/>
          <w:sz w:val="16"/>
          <w:szCs w:val="16"/>
        </w:rPr>
        <w:t>5 saatte toplam 375 km yol giden bir kamyon,   1 275 km'lik yolu kaç saatte gidebilir?</w:t>
      </w:r>
    </w:p>
    <w:p w:rsidR="009F4DE9" w:rsidRPr="006C0056" w:rsidRDefault="009F4DE9" w:rsidP="00EF717B">
      <w:pPr>
        <w:pStyle w:val="ListParagraph"/>
        <w:numPr>
          <w:ilvl w:val="0"/>
          <w:numId w:val="1"/>
        </w:numPr>
        <w:spacing w:after="0" w:line="240" w:lineRule="auto"/>
        <w:rPr>
          <w:rFonts w:ascii="Times New Roman" w:hAnsi="Times New Roman"/>
          <w:sz w:val="16"/>
          <w:szCs w:val="16"/>
        </w:rPr>
      </w:pPr>
      <w:r w:rsidRPr="006C0056">
        <w:rPr>
          <w:rFonts w:ascii="Times New Roman" w:hAnsi="Times New Roman"/>
          <w:sz w:val="16"/>
          <w:szCs w:val="16"/>
        </w:rPr>
        <w:t>Okulumuzun tüm öğrencileri, 27 otobüse eşit sayıda ve 52'şer kişi binerek pikniğe gidiyor. Geride 9 öğrenci kaldığına göre, okulumuzda toplam kaç öğrenci vardır?</w:t>
      </w:r>
    </w:p>
    <w:p w:rsidR="009F4DE9" w:rsidRPr="006C0056" w:rsidRDefault="009F4DE9" w:rsidP="00EF717B">
      <w:pPr>
        <w:pStyle w:val="ListParagraph"/>
        <w:numPr>
          <w:ilvl w:val="0"/>
          <w:numId w:val="1"/>
        </w:numPr>
        <w:rPr>
          <w:rFonts w:ascii="Times New Roman" w:hAnsi="Times New Roman"/>
          <w:sz w:val="16"/>
          <w:szCs w:val="16"/>
        </w:rPr>
      </w:pPr>
      <w:r w:rsidRPr="006C0056">
        <w:rPr>
          <w:rFonts w:ascii="Times New Roman" w:hAnsi="Times New Roman"/>
          <w:sz w:val="16"/>
          <w:szCs w:val="16"/>
        </w:rPr>
        <w:t>7</w:t>
      </w:r>
      <w:r w:rsidRPr="006C0056">
        <w:rPr>
          <w:rFonts w:ascii="Times New Roman" w:hAnsi="Times New Roman"/>
          <w:sz w:val="16"/>
          <w:szCs w:val="16"/>
        </w:rPr>
        <w:sym w:font="Wingdings" w:char="F06F"/>
      </w:r>
      <w:r w:rsidRPr="006C0056">
        <w:rPr>
          <w:rFonts w:ascii="Times New Roman" w:hAnsi="Times New Roman"/>
          <w:sz w:val="16"/>
          <w:szCs w:val="16"/>
        </w:rPr>
        <w:t>18 &lt; 7518 eşitsizliğinde “</w:t>
      </w:r>
      <w:r w:rsidRPr="006C0056">
        <w:rPr>
          <w:rFonts w:ascii="Times New Roman" w:hAnsi="Times New Roman"/>
          <w:sz w:val="16"/>
          <w:szCs w:val="16"/>
        </w:rPr>
        <w:sym w:font="Wingdings" w:char="F06F"/>
      </w:r>
      <w:r w:rsidRPr="006C0056">
        <w:rPr>
          <w:rFonts w:ascii="Times New Roman" w:hAnsi="Times New Roman"/>
          <w:sz w:val="16"/>
          <w:szCs w:val="16"/>
        </w:rPr>
        <w:t xml:space="preserve">” yerine yazılacak rakamların sayı değerleri toplamı kaç eder? </w:t>
      </w:r>
    </w:p>
    <w:p w:rsidR="009F4DE9" w:rsidRPr="006C0056" w:rsidRDefault="009F4DE9" w:rsidP="00EF717B">
      <w:pPr>
        <w:pStyle w:val="ListParagraph"/>
        <w:numPr>
          <w:ilvl w:val="0"/>
          <w:numId w:val="1"/>
        </w:numPr>
        <w:rPr>
          <w:rFonts w:ascii="Times New Roman" w:hAnsi="Times New Roman"/>
          <w:sz w:val="16"/>
          <w:szCs w:val="16"/>
        </w:rPr>
      </w:pPr>
      <w:r w:rsidRPr="006C0056">
        <w:rPr>
          <w:rFonts w:ascii="Times New Roman" w:hAnsi="Times New Roman"/>
          <w:sz w:val="16"/>
          <w:szCs w:val="16"/>
        </w:rPr>
        <w:t>Birbirinden farklı dört basamaklı 4 doğal sayının toplamı 7 149’dur. Buna göre, bu sayıların en büyüğü en çok kaç olabilir?</w:t>
      </w:r>
    </w:p>
    <w:p w:rsidR="009F4DE9" w:rsidRPr="006C0056" w:rsidRDefault="009F4DE9" w:rsidP="00EF717B">
      <w:pPr>
        <w:pStyle w:val="ListParagraph"/>
        <w:numPr>
          <w:ilvl w:val="0"/>
          <w:numId w:val="1"/>
        </w:numPr>
        <w:rPr>
          <w:rFonts w:ascii="Times New Roman" w:hAnsi="Times New Roman"/>
          <w:sz w:val="16"/>
          <w:szCs w:val="16"/>
        </w:rPr>
      </w:pPr>
      <w:r w:rsidRPr="006C0056">
        <w:rPr>
          <w:rFonts w:ascii="Times New Roman" w:hAnsi="Times New Roman"/>
          <w:sz w:val="16"/>
          <w:szCs w:val="16"/>
        </w:rPr>
        <w:t>İsmail, dershanede 5 saat derse girdi. Her ders arası 15 dakika mola verdi. İsmail’in mola verdiği zaman süresi kaç dakikadır?</w:t>
      </w:r>
    </w:p>
    <w:p w:rsidR="009F4DE9" w:rsidRPr="006C0056" w:rsidRDefault="009F4DE9" w:rsidP="00EF717B">
      <w:pPr>
        <w:pStyle w:val="ListParagraph"/>
        <w:numPr>
          <w:ilvl w:val="0"/>
          <w:numId w:val="1"/>
        </w:numPr>
        <w:rPr>
          <w:rFonts w:ascii="Times New Roman" w:hAnsi="Times New Roman"/>
          <w:sz w:val="16"/>
          <w:szCs w:val="16"/>
        </w:rPr>
      </w:pPr>
      <w:r w:rsidRPr="006C0056">
        <w:rPr>
          <w:rFonts w:ascii="Times New Roman" w:hAnsi="Times New Roman"/>
          <w:sz w:val="16"/>
          <w:szCs w:val="16"/>
        </w:rPr>
        <w:t>Karışımın uzunluğu 12 cm’dir. Sıramın uzun kenarı 8, kısa kenarı 3 karış uzunluğundadır. Uzun kenarının uzunluğu, kısa kenarının uzunluğundan kaç santimetre fazladır?</w:t>
      </w:r>
    </w:p>
    <w:p w:rsidR="009F4DE9" w:rsidRPr="006C0056" w:rsidRDefault="009F4DE9" w:rsidP="00EF717B">
      <w:pPr>
        <w:pStyle w:val="ListParagraph"/>
        <w:numPr>
          <w:ilvl w:val="0"/>
          <w:numId w:val="1"/>
        </w:numPr>
        <w:rPr>
          <w:rFonts w:ascii="Times New Roman" w:hAnsi="Times New Roman"/>
          <w:sz w:val="16"/>
          <w:szCs w:val="16"/>
        </w:rPr>
      </w:pPr>
      <w:r w:rsidRPr="006C0056">
        <w:rPr>
          <w:rFonts w:ascii="Times New Roman" w:hAnsi="Times New Roman"/>
          <w:sz w:val="16"/>
          <w:szCs w:val="16"/>
        </w:rPr>
        <w:t>Tren, saatte yaklaşık olarak 70km hızla gideceği yere 8 saatte varıyor. Dönüş yolculuğunu ise 7 saatte tamamlıyor. Tren, dönüşte saatte yaklaşık olarak kaç kilometre hız yapmıştır?</w:t>
      </w:r>
    </w:p>
    <w:p w:rsidR="009F4DE9" w:rsidRPr="006C0056" w:rsidRDefault="009F4DE9" w:rsidP="00EF717B">
      <w:pPr>
        <w:pStyle w:val="ListParagraph"/>
        <w:numPr>
          <w:ilvl w:val="0"/>
          <w:numId w:val="1"/>
        </w:numPr>
        <w:rPr>
          <w:rFonts w:ascii="Times New Roman" w:hAnsi="Times New Roman"/>
          <w:sz w:val="16"/>
          <w:szCs w:val="16"/>
        </w:rPr>
      </w:pPr>
      <w:r w:rsidRPr="006C0056">
        <w:rPr>
          <w:rFonts w:ascii="Times New Roman" w:hAnsi="Times New Roman"/>
          <w:sz w:val="16"/>
          <w:szCs w:val="16"/>
        </w:rPr>
        <w:t>Sınıfı süslemek için 8m uzunluğunda kurdele aldık. Bundan 35cm uzunluğunda 18 parça kestik, Kalan parçayla kapıyı süsledik. Kapı süslemede kullanılan kurdele kaç santimetre uzunluğundadır?</w:t>
      </w:r>
    </w:p>
    <w:p w:rsidR="009F4DE9" w:rsidRPr="006C0056" w:rsidRDefault="009F4DE9" w:rsidP="00EF717B">
      <w:pPr>
        <w:pStyle w:val="ListParagraph"/>
        <w:numPr>
          <w:ilvl w:val="0"/>
          <w:numId w:val="1"/>
        </w:numPr>
        <w:rPr>
          <w:rFonts w:ascii="Times New Roman" w:hAnsi="Times New Roman"/>
          <w:sz w:val="16"/>
          <w:szCs w:val="16"/>
        </w:rPr>
      </w:pPr>
      <w:r w:rsidRPr="006C0056">
        <w:rPr>
          <w:rFonts w:ascii="Times New Roman" w:hAnsi="Times New Roman"/>
          <w:sz w:val="16"/>
          <w:szCs w:val="16"/>
        </w:rPr>
        <w:t>Günde 3 litre su içen Gülay, 9 haftada kaç litre süt içer?</w:t>
      </w:r>
    </w:p>
    <w:p w:rsidR="009F4DE9" w:rsidRPr="006C0056" w:rsidRDefault="009F4DE9" w:rsidP="00EF717B">
      <w:pPr>
        <w:pStyle w:val="ListParagraph"/>
        <w:numPr>
          <w:ilvl w:val="0"/>
          <w:numId w:val="1"/>
        </w:numPr>
        <w:rPr>
          <w:rFonts w:ascii="Times New Roman" w:hAnsi="Times New Roman"/>
          <w:sz w:val="16"/>
          <w:szCs w:val="16"/>
        </w:rPr>
      </w:pPr>
      <w:r w:rsidRPr="006C0056">
        <w:rPr>
          <w:rFonts w:ascii="Times New Roman" w:hAnsi="Times New Roman"/>
          <w:sz w:val="16"/>
          <w:szCs w:val="16"/>
        </w:rPr>
        <w:t>Günde 30 sayfa kitap okuyan Çağrı 5 günde okuduğu kitabı bitiriyor. Beşinci gün kalan 17 sayfayı okuduğunda kitap bittiğine göre Çağrı’nın okuduğu kitap kaç sayfadır?</w:t>
      </w:r>
    </w:p>
    <w:p w:rsidR="009F4DE9" w:rsidRPr="006C0056" w:rsidRDefault="009F4DE9" w:rsidP="00EF717B">
      <w:pPr>
        <w:pStyle w:val="ListParagraph"/>
        <w:numPr>
          <w:ilvl w:val="0"/>
          <w:numId w:val="1"/>
        </w:numPr>
        <w:rPr>
          <w:rFonts w:ascii="Times New Roman" w:hAnsi="Times New Roman"/>
          <w:sz w:val="16"/>
          <w:szCs w:val="16"/>
        </w:rPr>
      </w:pPr>
      <w:r w:rsidRPr="006C0056">
        <w:rPr>
          <w:rFonts w:ascii="Times New Roman" w:hAnsi="Times New Roman"/>
          <w:sz w:val="16"/>
          <w:szCs w:val="16"/>
        </w:rPr>
        <w:t>Sınıfımızda 18 sıra vardır. 6 sırada 3’lü diğerlerinde 2’li oturuluyor. Sınıfımızda kaç öğrenci vardır?</w:t>
      </w:r>
    </w:p>
    <w:p w:rsidR="009F4DE9" w:rsidRPr="006C0056" w:rsidRDefault="009F4DE9" w:rsidP="00EF717B">
      <w:pPr>
        <w:pStyle w:val="ListParagraph"/>
        <w:numPr>
          <w:ilvl w:val="0"/>
          <w:numId w:val="1"/>
        </w:numPr>
        <w:rPr>
          <w:rFonts w:ascii="Times New Roman" w:hAnsi="Times New Roman"/>
          <w:sz w:val="16"/>
          <w:szCs w:val="16"/>
        </w:rPr>
      </w:pPr>
      <w:r w:rsidRPr="006C0056">
        <w:rPr>
          <w:rFonts w:ascii="Times New Roman" w:hAnsi="Times New Roman"/>
          <w:sz w:val="16"/>
          <w:szCs w:val="16"/>
        </w:rPr>
        <w:t xml:space="preserve"> ( 9 x 40 ) - ( 7 x  8 ) = ……… işleminin sonucu kaçtır?</w:t>
      </w:r>
    </w:p>
    <w:p w:rsidR="009F4DE9" w:rsidRPr="006C0056" w:rsidRDefault="009F4DE9" w:rsidP="00EF717B">
      <w:pPr>
        <w:pStyle w:val="ListParagraph"/>
        <w:numPr>
          <w:ilvl w:val="0"/>
          <w:numId w:val="1"/>
        </w:numPr>
        <w:rPr>
          <w:rFonts w:ascii="Times New Roman" w:hAnsi="Times New Roman"/>
          <w:sz w:val="16"/>
          <w:szCs w:val="16"/>
        </w:rPr>
      </w:pPr>
      <w:r w:rsidRPr="006C0056">
        <w:rPr>
          <w:rFonts w:ascii="Times New Roman" w:hAnsi="Times New Roman"/>
          <w:sz w:val="16"/>
          <w:szCs w:val="16"/>
        </w:rPr>
        <w:t>25 x92 =….. işleminin sonucunu “25 ile kısa yoldan çarpma”  yöntemine göre hesaplayınız.</w:t>
      </w:r>
    </w:p>
    <w:p w:rsidR="009F4DE9" w:rsidRPr="006C0056" w:rsidRDefault="009F4DE9" w:rsidP="00EF717B">
      <w:pPr>
        <w:pStyle w:val="ListParagraph"/>
        <w:numPr>
          <w:ilvl w:val="0"/>
          <w:numId w:val="1"/>
        </w:numPr>
        <w:rPr>
          <w:rFonts w:ascii="Times New Roman" w:hAnsi="Times New Roman"/>
          <w:sz w:val="16"/>
          <w:szCs w:val="16"/>
        </w:rPr>
      </w:pPr>
      <w:r w:rsidRPr="006C0056">
        <w:rPr>
          <w:rFonts w:ascii="Times New Roman" w:hAnsi="Times New Roman"/>
          <w:b/>
          <w:sz w:val="16"/>
          <w:szCs w:val="16"/>
        </w:rPr>
        <w:t>14.</w:t>
      </w:r>
      <w:r w:rsidRPr="006C0056">
        <w:rPr>
          <w:rFonts w:ascii="Times New Roman" w:hAnsi="Times New Roman"/>
          <w:sz w:val="16"/>
          <w:szCs w:val="16"/>
        </w:rPr>
        <w:t xml:space="preserve"> Ümit 7000 kg buğdaydan önce 1954 kg,  sonra 1378 kg sattı. Kalan buğday kaç kg’dır?</w:t>
      </w:r>
    </w:p>
    <w:p w:rsidR="009F4DE9" w:rsidRPr="006C0056" w:rsidRDefault="009F4DE9" w:rsidP="00EF717B">
      <w:pPr>
        <w:pStyle w:val="ListParagraph"/>
        <w:numPr>
          <w:ilvl w:val="0"/>
          <w:numId w:val="1"/>
        </w:numPr>
        <w:rPr>
          <w:rFonts w:ascii="Times New Roman" w:hAnsi="Times New Roman"/>
          <w:sz w:val="16"/>
          <w:szCs w:val="16"/>
        </w:rPr>
      </w:pPr>
      <w:r w:rsidRPr="006C0056">
        <w:rPr>
          <w:rFonts w:ascii="Times New Roman" w:hAnsi="Times New Roman"/>
          <w:sz w:val="16"/>
          <w:szCs w:val="16"/>
        </w:rPr>
        <w:t>( 160 : 40 ) + ( 17 x  28 ) = ……… işleminin sonucu kaçtır?</w:t>
      </w:r>
    </w:p>
    <w:p w:rsidR="009F4DE9" w:rsidRPr="006C0056" w:rsidRDefault="009F4DE9" w:rsidP="00EF717B">
      <w:pPr>
        <w:pStyle w:val="ListParagraph"/>
        <w:numPr>
          <w:ilvl w:val="0"/>
          <w:numId w:val="1"/>
        </w:numPr>
        <w:rPr>
          <w:rFonts w:ascii="Times New Roman" w:hAnsi="Times New Roman"/>
          <w:sz w:val="16"/>
          <w:szCs w:val="16"/>
        </w:rPr>
      </w:pPr>
      <w:r w:rsidRPr="006C0056">
        <w:rPr>
          <w:rFonts w:ascii="Times New Roman" w:hAnsi="Times New Roman"/>
          <w:sz w:val="16"/>
          <w:szCs w:val="16"/>
        </w:rPr>
        <w:t>( 159 +40 ) - ( 35 x  16) = ……… işleminin sonucu kaçtır?</w:t>
      </w:r>
    </w:p>
    <w:p w:rsidR="009F4DE9" w:rsidRPr="006C0056" w:rsidRDefault="009F4DE9" w:rsidP="00EF717B">
      <w:pPr>
        <w:pStyle w:val="ListParagraph"/>
        <w:numPr>
          <w:ilvl w:val="0"/>
          <w:numId w:val="1"/>
        </w:numPr>
        <w:rPr>
          <w:rFonts w:ascii="Times New Roman" w:hAnsi="Times New Roman"/>
          <w:sz w:val="16"/>
          <w:szCs w:val="16"/>
        </w:rPr>
      </w:pPr>
      <w:r w:rsidRPr="006C0056">
        <w:rPr>
          <w:rFonts w:ascii="Times New Roman" w:hAnsi="Times New Roman"/>
          <w:sz w:val="16"/>
          <w:szCs w:val="16"/>
        </w:rPr>
        <w:t>( 19 x 4 ) - (280: 8 ) = ……… işleminin sonucu kaçtır?</w:t>
      </w:r>
    </w:p>
    <w:p w:rsidR="009F4DE9" w:rsidRPr="006C0056" w:rsidRDefault="009F4DE9" w:rsidP="00EF717B">
      <w:pPr>
        <w:pStyle w:val="ListParagraph"/>
        <w:numPr>
          <w:ilvl w:val="0"/>
          <w:numId w:val="1"/>
        </w:numPr>
        <w:rPr>
          <w:rFonts w:ascii="Times New Roman" w:hAnsi="Times New Roman"/>
          <w:sz w:val="16"/>
          <w:szCs w:val="16"/>
        </w:rPr>
      </w:pPr>
      <w:r w:rsidRPr="006C0056">
        <w:rPr>
          <w:rFonts w:ascii="Times New Roman" w:hAnsi="Times New Roman"/>
          <w:sz w:val="16"/>
          <w:szCs w:val="16"/>
        </w:rPr>
        <w:t>Farkın 820 olduğu işlemde eksilen 165 artıyor,  çıkan sayı 285 artıyor. Yeni fark kaç olur?</w:t>
      </w:r>
    </w:p>
    <w:p w:rsidR="009F4DE9" w:rsidRPr="006C0056" w:rsidRDefault="009F4DE9" w:rsidP="00EF717B">
      <w:pPr>
        <w:pStyle w:val="ListParagraph"/>
        <w:numPr>
          <w:ilvl w:val="0"/>
          <w:numId w:val="1"/>
        </w:numPr>
        <w:rPr>
          <w:rFonts w:ascii="Times New Roman" w:hAnsi="Times New Roman"/>
          <w:sz w:val="16"/>
          <w:szCs w:val="16"/>
        </w:rPr>
      </w:pPr>
      <w:r w:rsidRPr="006C0056">
        <w:rPr>
          <w:rFonts w:ascii="Times New Roman" w:hAnsi="Times New Roman"/>
          <w:sz w:val="16"/>
          <w:szCs w:val="16"/>
        </w:rPr>
        <w:t>Eksilen ile farkın toplamı 670, çıkan sayı 310 ise eksilen sayı kaçtır?</w:t>
      </w:r>
    </w:p>
    <w:p w:rsidR="009F4DE9" w:rsidRPr="006C0056" w:rsidRDefault="009F4DE9" w:rsidP="00EF717B">
      <w:pPr>
        <w:pStyle w:val="ListParagraph"/>
        <w:numPr>
          <w:ilvl w:val="0"/>
          <w:numId w:val="1"/>
        </w:numPr>
        <w:rPr>
          <w:rFonts w:ascii="Times New Roman" w:hAnsi="Times New Roman"/>
          <w:sz w:val="16"/>
          <w:szCs w:val="16"/>
        </w:rPr>
      </w:pPr>
      <w:r w:rsidRPr="006C0056">
        <w:rPr>
          <w:rFonts w:ascii="Times New Roman" w:hAnsi="Times New Roman"/>
          <w:sz w:val="16"/>
          <w:szCs w:val="16"/>
        </w:rPr>
        <w:t>Aylin 13,  kardeşi 6, annesi 39 yaşındadır.  7 yıl sonra üçünün yaşları toplamı kaç olur?</w:t>
      </w:r>
    </w:p>
    <w:p w:rsidR="009F4DE9" w:rsidRPr="006C0056" w:rsidRDefault="009F4DE9" w:rsidP="00A10377">
      <w:pPr>
        <w:pStyle w:val="ListParagraph"/>
        <w:numPr>
          <w:ilvl w:val="0"/>
          <w:numId w:val="1"/>
        </w:numPr>
        <w:rPr>
          <w:rFonts w:ascii="Times New Roman" w:hAnsi="Times New Roman"/>
          <w:sz w:val="16"/>
          <w:szCs w:val="16"/>
        </w:rPr>
      </w:pPr>
      <w:r w:rsidRPr="006C0056">
        <w:rPr>
          <w:rFonts w:ascii="Times New Roman" w:hAnsi="Times New Roman"/>
          <w:sz w:val="16"/>
          <w:szCs w:val="16"/>
        </w:rPr>
        <w:t>Ardışık 5 sayının toplamı 180‘dir. Bu sayıların en büyüğü kaçtır?</w:t>
      </w:r>
    </w:p>
    <w:p w:rsidR="009F4DE9" w:rsidRPr="006C0056" w:rsidRDefault="009F4DE9" w:rsidP="00A10377">
      <w:pPr>
        <w:pStyle w:val="ListParagraph"/>
        <w:numPr>
          <w:ilvl w:val="0"/>
          <w:numId w:val="1"/>
        </w:numPr>
        <w:rPr>
          <w:rFonts w:ascii="Times New Roman" w:hAnsi="Times New Roman"/>
          <w:sz w:val="16"/>
          <w:szCs w:val="16"/>
          <w:u w:val="single"/>
        </w:rPr>
      </w:pPr>
      <w:r w:rsidRPr="006C0056">
        <w:rPr>
          <w:rFonts w:ascii="Times New Roman" w:hAnsi="Times New Roman"/>
          <w:sz w:val="16"/>
          <w:szCs w:val="16"/>
        </w:rPr>
        <w:t>Eksilen, çıkan ve farkın toplamı 90’dır. Çıkan 25 olduğuna göre fark kaçtır?</w:t>
      </w:r>
    </w:p>
    <w:p w:rsidR="009F4DE9" w:rsidRPr="006C0056" w:rsidRDefault="009F4DE9" w:rsidP="00A10377">
      <w:pPr>
        <w:pStyle w:val="ListParagraph"/>
        <w:numPr>
          <w:ilvl w:val="0"/>
          <w:numId w:val="1"/>
        </w:numPr>
        <w:rPr>
          <w:rFonts w:ascii="Times New Roman" w:hAnsi="Times New Roman"/>
          <w:sz w:val="16"/>
          <w:szCs w:val="16"/>
          <w:u w:val="single"/>
        </w:rPr>
      </w:pPr>
      <w:r w:rsidRPr="006C0056">
        <w:rPr>
          <w:rFonts w:ascii="Times New Roman" w:hAnsi="Times New Roman"/>
          <w:sz w:val="16"/>
          <w:szCs w:val="16"/>
        </w:rPr>
        <w:t>Oya Filiz’den 7 yaş büyüktür. Gül ise, Oya ‘dan 5 yaş daha büyüktür. Filiz 10 yaşında olduğuna göre Gül kaç yaşındadır?</w:t>
      </w:r>
    </w:p>
    <w:p w:rsidR="009F4DE9" w:rsidRPr="006C0056" w:rsidRDefault="009F4DE9" w:rsidP="00A10377">
      <w:pPr>
        <w:pStyle w:val="ListParagraph"/>
        <w:numPr>
          <w:ilvl w:val="0"/>
          <w:numId w:val="1"/>
        </w:numPr>
        <w:rPr>
          <w:rFonts w:ascii="Times New Roman" w:hAnsi="Times New Roman"/>
          <w:sz w:val="16"/>
          <w:szCs w:val="16"/>
          <w:u w:val="single"/>
        </w:rPr>
      </w:pPr>
      <w:r w:rsidRPr="006C0056">
        <w:rPr>
          <w:rFonts w:ascii="Times New Roman" w:hAnsi="Times New Roman"/>
          <w:sz w:val="16"/>
          <w:szCs w:val="16"/>
        </w:rPr>
        <w:t>Evimizle okulumuzun arası 165 m’dir. Her gün öğle yemeğine de gelen Ezgi, bir haftada kaç m yol yürümektedir?</w:t>
      </w:r>
    </w:p>
    <w:p w:rsidR="009F4DE9" w:rsidRPr="006C0056" w:rsidRDefault="009F4DE9" w:rsidP="00A10377">
      <w:pPr>
        <w:pStyle w:val="ListParagraph"/>
        <w:numPr>
          <w:ilvl w:val="0"/>
          <w:numId w:val="1"/>
        </w:numPr>
        <w:rPr>
          <w:rFonts w:ascii="Times New Roman" w:hAnsi="Times New Roman"/>
          <w:sz w:val="16"/>
          <w:szCs w:val="16"/>
          <w:u w:val="single"/>
        </w:rPr>
      </w:pPr>
      <w:r w:rsidRPr="006C0056">
        <w:rPr>
          <w:rFonts w:ascii="Times New Roman" w:hAnsi="Times New Roman"/>
          <w:sz w:val="16"/>
          <w:szCs w:val="16"/>
        </w:rPr>
        <w:t>( 28 x 15 ) + (</w:t>
      </w:r>
      <w:r w:rsidRPr="006C0056">
        <w:rPr>
          <w:rFonts w:ascii="Times New Roman" w:hAnsi="Times New Roman"/>
          <w:sz w:val="16"/>
          <w:szCs w:val="16"/>
        </w:rPr>
        <w:sym w:font="Wingdings" w:char="F06F"/>
      </w:r>
      <w:r w:rsidRPr="006C0056">
        <w:rPr>
          <w:rFonts w:ascii="Times New Roman" w:hAnsi="Times New Roman"/>
          <w:sz w:val="16"/>
          <w:szCs w:val="16"/>
        </w:rPr>
        <w:t xml:space="preserve"> x 34 ) =  1202 işleminde </w:t>
      </w:r>
      <w:r w:rsidRPr="006C0056">
        <w:rPr>
          <w:rFonts w:ascii="Times New Roman" w:hAnsi="Times New Roman"/>
          <w:sz w:val="16"/>
          <w:szCs w:val="16"/>
        </w:rPr>
        <w:sym w:font="Wingdings" w:char="F06F"/>
      </w:r>
      <w:r w:rsidRPr="006C0056">
        <w:rPr>
          <w:rFonts w:ascii="Times New Roman" w:hAnsi="Times New Roman"/>
          <w:sz w:val="16"/>
          <w:szCs w:val="16"/>
        </w:rPr>
        <w:t xml:space="preserve"> yerine hangi sayı yazılmalıdır? </w:t>
      </w:r>
    </w:p>
    <w:p w:rsidR="009F4DE9" w:rsidRPr="006C0056" w:rsidRDefault="009F4DE9" w:rsidP="00A10377">
      <w:pPr>
        <w:pStyle w:val="ListParagraph"/>
        <w:numPr>
          <w:ilvl w:val="0"/>
          <w:numId w:val="1"/>
        </w:numPr>
        <w:rPr>
          <w:rFonts w:ascii="Times New Roman" w:hAnsi="Times New Roman"/>
          <w:sz w:val="16"/>
          <w:szCs w:val="16"/>
          <w:u w:val="single"/>
        </w:rPr>
      </w:pPr>
      <w:r w:rsidRPr="006C0056">
        <w:rPr>
          <w:rFonts w:ascii="Times New Roman" w:hAnsi="Times New Roman"/>
          <w:sz w:val="16"/>
          <w:szCs w:val="16"/>
        </w:rPr>
        <w:t xml:space="preserve"> Haftada 3 gün koşan sporcu her gün bir önceki günden 275 m fazla koşmaktadır. İlk gün 1500 m koşan sporcu üçüncü gün kaç metre koşar?</w:t>
      </w:r>
    </w:p>
    <w:p w:rsidR="009F4DE9" w:rsidRPr="006C0056" w:rsidRDefault="009F4DE9" w:rsidP="00A10377">
      <w:pPr>
        <w:pStyle w:val="ListParagraph"/>
        <w:numPr>
          <w:ilvl w:val="0"/>
          <w:numId w:val="1"/>
        </w:numPr>
        <w:rPr>
          <w:rFonts w:ascii="Times New Roman" w:hAnsi="Times New Roman"/>
          <w:sz w:val="16"/>
          <w:szCs w:val="16"/>
          <w:u w:val="single"/>
        </w:rPr>
      </w:pPr>
      <w:r w:rsidRPr="006C0056">
        <w:rPr>
          <w:rFonts w:ascii="Times New Roman" w:hAnsi="Times New Roman"/>
          <w:sz w:val="16"/>
          <w:szCs w:val="16"/>
        </w:rPr>
        <w:t xml:space="preserve"> 27’nin 18 katı üç basamaklı en büyük sayıdan kaç eksiktir?</w:t>
      </w:r>
    </w:p>
    <w:p w:rsidR="009F4DE9" w:rsidRPr="006C0056" w:rsidRDefault="009F4DE9" w:rsidP="00A10377">
      <w:pPr>
        <w:pStyle w:val="ListParagraph"/>
        <w:numPr>
          <w:ilvl w:val="0"/>
          <w:numId w:val="1"/>
        </w:numPr>
        <w:rPr>
          <w:rFonts w:ascii="Times New Roman" w:hAnsi="Times New Roman"/>
          <w:sz w:val="16"/>
          <w:szCs w:val="16"/>
          <w:u w:val="single"/>
        </w:rPr>
      </w:pPr>
      <w:r w:rsidRPr="006C0056">
        <w:rPr>
          <w:rFonts w:ascii="Times New Roman" w:hAnsi="Times New Roman"/>
          <w:sz w:val="16"/>
          <w:szCs w:val="16"/>
        </w:rPr>
        <w:t xml:space="preserve"> Bir çıkarma işleminde eksilen, çıkan ve farkın toplamı 246’dır. Eksilen sayı kaçtır?</w:t>
      </w:r>
    </w:p>
    <w:p w:rsidR="009F4DE9" w:rsidRPr="006C0056" w:rsidRDefault="009F4DE9" w:rsidP="00A10377">
      <w:pPr>
        <w:pStyle w:val="ListParagraph"/>
        <w:numPr>
          <w:ilvl w:val="0"/>
          <w:numId w:val="1"/>
        </w:numPr>
        <w:rPr>
          <w:rFonts w:ascii="Times New Roman" w:hAnsi="Times New Roman"/>
          <w:sz w:val="16"/>
          <w:szCs w:val="16"/>
          <w:u w:val="single"/>
        </w:rPr>
      </w:pPr>
      <w:r w:rsidRPr="006C0056">
        <w:rPr>
          <w:rFonts w:ascii="Times New Roman" w:hAnsi="Times New Roman"/>
          <w:sz w:val="16"/>
          <w:szCs w:val="16"/>
        </w:rPr>
        <w:t>Benim bir karışım 19 cm’dir. 12 karış olarak ölçtüğüm vitrinin yüksekliği kaç milimetredir?</w:t>
      </w:r>
    </w:p>
    <w:p w:rsidR="009F4DE9" w:rsidRPr="006C0056" w:rsidRDefault="009F4DE9" w:rsidP="00A10377">
      <w:pPr>
        <w:pStyle w:val="ListParagraph"/>
        <w:numPr>
          <w:ilvl w:val="0"/>
          <w:numId w:val="1"/>
        </w:numPr>
        <w:rPr>
          <w:rFonts w:ascii="Times New Roman" w:hAnsi="Times New Roman"/>
          <w:sz w:val="16"/>
          <w:szCs w:val="16"/>
          <w:u w:val="single"/>
        </w:rPr>
      </w:pPr>
      <w:r w:rsidRPr="006C0056">
        <w:rPr>
          <w:rFonts w:ascii="Times New Roman" w:hAnsi="Times New Roman"/>
          <w:sz w:val="16"/>
          <w:szCs w:val="16"/>
        </w:rPr>
        <w:t xml:space="preserve"> Dünya’nın en yüksek tepesi olan Everest’in yüksekliği 8848 m, en uzun köprüsü Akashi 1990 metredir. Köprüden geçip Everest’e çıkıp inen bir dağcının gittiği yol kaç metredir?</w:t>
      </w:r>
    </w:p>
    <w:p w:rsidR="009F4DE9" w:rsidRPr="006C0056" w:rsidRDefault="009F4DE9" w:rsidP="00A10377">
      <w:pPr>
        <w:pStyle w:val="ListParagraph"/>
        <w:numPr>
          <w:ilvl w:val="0"/>
          <w:numId w:val="1"/>
        </w:numPr>
        <w:rPr>
          <w:rFonts w:ascii="Times New Roman" w:hAnsi="Times New Roman"/>
          <w:sz w:val="16"/>
          <w:szCs w:val="16"/>
          <w:u w:val="single"/>
        </w:rPr>
      </w:pPr>
      <w:r w:rsidRPr="006C0056">
        <w:rPr>
          <w:rFonts w:ascii="Times New Roman" w:hAnsi="Times New Roman"/>
          <w:sz w:val="16"/>
          <w:szCs w:val="16"/>
        </w:rPr>
        <w:t>Arzu’nun bir adımının uzunluğu 55 cm’dir. 22 m yol gitmesi için kaç adım atmalıdır?</w:t>
      </w:r>
    </w:p>
    <w:p w:rsidR="009F4DE9" w:rsidRPr="006C0056" w:rsidRDefault="009F4DE9" w:rsidP="00A10377">
      <w:pPr>
        <w:pStyle w:val="ListParagraph"/>
        <w:numPr>
          <w:ilvl w:val="0"/>
          <w:numId w:val="1"/>
        </w:numPr>
        <w:rPr>
          <w:rFonts w:ascii="Times New Roman" w:hAnsi="Times New Roman"/>
          <w:sz w:val="16"/>
          <w:szCs w:val="16"/>
          <w:u w:val="single"/>
        </w:rPr>
      </w:pPr>
      <w:r w:rsidRPr="006C0056">
        <w:rPr>
          <w:rFonts w:ascii="Times New Roman" w:hAnsi="Times New Roman"/>
          <w:sz w:val="16"/>
          <w:szCs w:val="16"/>
        </w:rPr>
        <w:t xml:space="preserve"> Ardışık üç sayının toplamı 63 ise en büyük sayı kaçtır?</w:t>
      </w:r>
    </w:p>
    <w:p w:rsidR="009F4DE9" w:rsidRPr="006C0056" w:rsidRDefault="009F4DE9" w:rsidP="00017985">
      <w:pPr>
        <w:pStyle w:val="ListParagraph"/>
        <w:numPr>
          <w:ilvl w:val="0"/>
          <w:numId w:val="1"/>
        </w:numPr>
        <w:rPr>
          <w:rFonts w:ascii="Times New Roman" w:hAnsi="Times New Roman"/>
          <w:sz w:val="16"/>
          <w:szCs w:val="16"/>
        </w:rPr>
      </w:pPr>
      <w:r w:rsidRPr="006C0056">
        <w:rPr>
          <w:rFonts w:ascii="Times New Roman" w:hAnsi="Times New Roman"/>
          <w:sz w:val="16"/>
          <w:szCs w:val="16"/>
        </w:rPr>
        <w:t>Ardışık iki sayının toplamı 33’tür. Bu sayıların çarpımı kaçtır?</w:t>
      </w:r>
    </w:p>
    <w:p w:rsidR="009F4DE9" w:rsidRPr="006C0056" w:rsidRDefault="009F4DE9" w:rsidP="00017985">
      <w:pPr>
        <w:pStyle w:val="ListParagraph"/>
        <w:numPr>
          <w:ilvl w:val="0"/>
          <w:numId w:val="1"/>
        </w:numPr>
        <w:rPr>
          <w:rFonts w:ascii="Times New Roman" w:hAnsi="Times New Roman"/>
          <w:sz w:val="16"/>
          <w:szCs w:val="16"/>
        </w:rPr>
      </w:pPr>
      <w:r w:rsidRPr="006C0056">
        <w:rPr>
          <w:rFonts w:ascii="Times New Roman" w:hAnsi="Times New Roman"/>
          <w:b/>
          <w:sz w:val="16"/>
          <w:szCs w:val="16"/>
        </w:rPr>
        <w:t xml:space="preserve"> </w:t>
      </w:r>
      <w:r w:rsidRPr="006C0056">
        <w:rPr>
          <w:rFonts w:ascii="Times New Roman" w:hAnsi="Times New Roman"/>
          <w:sz w:val="16"/>
          <w:szCs w:val="16"/>
        </w:rPr>
        <w:t>Bir koşucu sabah 4 500 metre, öğleyin 2 300 metre, akşam ise 5 800 m yol koşmaktadır. Buna göre bu koşucu günde toplam ne kadar yol koşmuştur?</w:t>
      </w:r>
    </w:p>
    <w:p w:rsidR="009F4DE9" w:rsidRPr="006C0056" w:rsidRDefault="009F4DE9" w:rsidP="00A10377">
      <w:pPr>
        <w:pStyle w:val="ListParagraph"/>
        <w:numPr>
          <w:ilvl w:val="0"/>
          <w:numId w:val="1"/>
        </w:numPr>
        <w:rPr>
          <w:rFonts w:ascii="Times New Roman" w:hAnsi="Times New Roman"/>
          <w:sz w:val="16"/>
          <w:szCs w:val="16"/>
        </w:rPr>
      </w:pPr>
      <w:r w:rsidRPr="006C0056">
        <w:rPr>
          <w:rFonts w:ascii="Times New Roman" w:hAnsi="Times New Roman"/>
          <w:sz w:val="16"/>
          <w:szCs w:val="16"/>
        </w:rPr>
        <w:t xml:space="preserve"> Bir mahallede 123 ilköğretim öğrencisi, 345 lise öğrencisi vardır. Mahallede bulunan kadın erkek nüfusu toplamı ise 678 olduğuna göre köyün toplam nüfusu kaçtır?</w:t>
      </w:r>
    </w:p>
    <w:p w:rsidR="009F4DE9" w:rsidRPr="006C0056" w:rsidRDefault="009F4DE9" w:rsidP="00A10377">
      <w:pPr>
        <w:pStyle w:val="ListParagraph"/>
        <w:numPr>
          <w:ilvl w:val="0"/>
          <w:numId w:val="1"/>
        </w:numPr>
        <w:rPr>
          <w:rFonts w:ascii="Times New Roman" w:hAnsi="Times New Roman"/>
          <w:sz w:val="16"/>
          <w:szCs w:val="16"/>
        </w:rPr>
      </w:pPr>
      <w:r w:rsidRPr="006C0056">
        <w:rPr>
          <w:rFonts w:ascii="Times New Roman" w:hAnsi="Times New Roman"/>
          <w:sz w:val="16"/>
          <w:szCs w:val="16"/>
        </w:rPr>
        <w:t>Okulun bahçesine 234 ceviz, ceviz ağacının 100 fazlası kadar elma, elma ve ceviz sayıları toplamı kadar da erik ağacı dikildiğine göre okulun bahçesine toplam kaç ağaç dikilmiştir?</w:t>
      </w:r>
    </w:p>
    <w:p w:rsidR="009F4DE9" w:rsidRPr="006C0056" w:rsidRDefault="009F4DE9" w:rsidP="00A10377">
      <w:pPr>
        <w:pStyle w:val="ListParagraph"/>
        <w:numPr>
          <w:ilvl w:val="0"/>
          <w:numId w:val="1"/>
        </w:numPr>
        <w:rPr>
          <w:rFonts w:ascii="Times New Roman" w:hAnsi="Times New Roman"/>
          <w:sz w:val="16"/>
          <w:szCs w:val="16"/>
        </w:rPr>
      </w:pPr>
      <w:r w:rsidRPr="006C0056">
        <w:rPr>
          <w:rFonts w:ascii="Times New Roman" w:hAnsi="Times New Roman"/>
          <w:sz w:val="16"/>
          <w:szCs w:val="16"/>
        </w:rPr>
        <w:t>Beş basamaklı en büyük doğal sayı ile dört basamaklı en küçük doğal sayının toplamı kaçtır?</w:t>
      </w:r>
    </w:p>
    <w:p w:rsidR="009F4DE9" w:rsidRPr="006C0056" w:rsidRDefault="009F4DE9" w:rsidP="00017985">
      <w:pPr>
        <w:pStyle w:val="ListParagraph"/>
        <w:numPr>
          <w:ilvl w:val="0"/>
          <w:numId w:val="1"/>
        </w:numPr>
        <w:rPr>
          <w:rFonts w:ascii="Times New Roman" w:hAnsi="Times New Roman"/>
          <w:sz w:val="16"/>
          <w:szCs w:val="16"/>
        </w:rPr>
      </w:pPr>
      <w:r w:rsidRPr="006C0056">
        <w:rPr>
          <w:rFonts w:ascii="Times New Roman" w:hAnsi="Times New Roman"/>
          <w:sz w:val="16"/>
          <w:szCs w:val="16"/>
        </w:rPr>
        <w:t>Mahallede bulunan kamyonlardan birincisine 1 345 kg, ikincisine 2 789 kg, üçüncüsüne 1 047 kg yük yüklendiğine göre bu üç kamyonun taşıdığı yük miktarı nedir?</w:t>
      </w:r>
    </w:p>
    <w:p w:rsidR="009F4DE9" w:rsidRPr="006C0056" w:rsidRDefault="009F4DE9" w:rsidP="00017985">
      <w:pPr>
        <w:pStyle w:val="ListParagraph"/>
        <w:numPr>
          <w:ilvl w:val="0"/>
          <w:numId w:val="1"/>
        </w:numPr>
        <w:rPr>
          <w:rFonts w:ascii="Times New Roman" w:hAnsi="Times New Roman"/>
          <w:sz w:val="16"/>
          <w:szCs w:val="16"/>
        </w:rPr>
      </w:pPr>
      <w:r w:rsidRPr="006C0056">
        <w:rPr>
          <w:rFonts w:ascii="Times New Roman" w:hAnsi="Times New Roman"/>
          <w:sz w:val="16"/>
          <w:szCs w:val="16"/>
        </w:rPr>
        <w:t xml:space="preserve"> Cumhuriyet ilan edildiğinde doğan dedem 1984 yılında ölmüştür. Dedem kaç yıl yaşamıştır?</w:t>
      </w:r>
    </w:p>
    <w:p w:rsidR="009F4DE9" w:rsidRPr="006C0056" w:rsidRDefault="009F4DE9" w:rsidP="00017985">
      <w:pPr>
        <w:pStyle w:val="ListParagraph"/>
        <w:numPr>
          <w:ilvl w:val="0"/>
          <w:numId w:val="1"/>
        </w:numPr>
        <w:rPr>
          <w:rFonts w:ascii="Times New Roman" w:hAnsi="Times New Roman"/>
          <w:sz w:val="16"/>
          <w:szCs w:val="16"/>
        </w:rPr>
      </w:pPr>
      <w:r w:rsidRPr="006C0056">
        <w:rPr>
          <w:rFonts w:ascii="Times New Roman" w:hAnsi="Times New Roman"/>
          <w:sz w:val="16"/>
          <w:szCs w:val="16"/>
        </w:rPr>
        <w:t xml:space="preserve"> Türkiye’nin en yüksek dağı olan Ağrı Dağı’nın yüksekliği 5137 m Erciyes Dağı’nın yüksekliği ise 3916 m’dir. Erciyes Dağı, Ağrı Dağı’ndan kaç m daha kısadır? </w:t>
      </w:r>
    </w:p>
    <w:p w:rsidR="009F4DE9" w:rsidRPr="006C0056" w:rsidRDefault="009F4DE9" w:rsidP="00017985">
      <w:pPr>
        <w:pStyle w:val="ListParagraph"/>
        <w:numPr>
          <w:ilvl w:val="0"/>
          <w:numId w:val="1"/>
        </w:numPr>
        <w:rPr>
          <w:rFonts w:ascii="Times New Roman" w:hAnsi="Times New Roman"/>
          <w:sz w:val="16"/>
          <w:szCs w:val="16"/>
        </w:rPr>
      </w:pPr>
      <w:r w:rsidRPr="006C0056">
        <w:rPr>
          <w:rFonts w:ascii="Times New Roman" w:hAnsi="Times New Roman"/>
          <w:sz w:val="16"/>
          <w:szCs w:val="16"/>
        </w:rPr>
        <w:t>İki basamaklı en büyük doğal sayı ile, iki basamaklı en küçük doğal sayının toplamı kaç eder?</w:t>
      </w:r>
    </w:p>
    <w:p w:rsidR="009F4DE9" w:rsidRPr="006C0056" w:rsidRDefault="009F4DE9" w:rsidP="00017985">
      <w:pPr>
        <w:pStyle w:val="ListParagraph"/>
        <w:numPr>
          <w:ilvl w:val="0"/>
          <w:numId w:val="1"/>
        </w:numPr>
        <w:rPr>
          <w:rFonts w:ascii="Times New Roman" w:hAnsi="Times New Roman"/>
          <w:sz w:val="16"/>
          <w:szCs w:val="16"/>
        </w:rPr>
      </w:pPr>
      <w:r w:rsidRPr="006C0056">
        <w:rPr>
          <w:rFonts w:ascii="Times New Roman" w:hAnsi="Times New Roman"/>
          <w:sz w:val="16"/>
          <w:szCs w:val="16"/>
        </w:rPr>
        <w:t>Can 12 yaşında, Ece 14 yaşındadır. 4 yıl sonra Can ve Ece'nin yaşları toplamı kaç olur?</w:t>
      </w:r>
    </w:p>
    <w:p w:rsidR="009F4DE9" w:rsidRPr="006C0056" w:rsidRDefault="009F4DE9" w:rsidP="00017985">
      <w:pPr>
        <w:pStyle w:val="ListParagraph"/>
        <w:numPr>
          <w:ilvl w:val="0"/>
          <w:numId w:val="1"/>
        </w:numPr>
        <w:rPr>
          <w:rFonts w:ascii="Times New Roman" w:hAnsi="Times New Roman"/>
          <w:sz w:val="16"/>
          <w:szCs w:val="16"/>
        </w:rPr>
      </w:pPr>
      <w:r w:rsidRPr="006C0056">
        <w:rPr>
          <w:rFonts w:ascii="Times New Roman" w:hAnsi="Times New Roman"/>
          <w:sz w:val="16"/>
          <w:szCs w:val="16"/>
        </w:rPr>
        <w:t>A + A + A = 12 işleminde A ‘nın değeri kaçtır?</w:t>
      </w:r>
    </w:p>
    <w:p w:rsidR="009F4DE9" w:rsidRPr="006C0056" w:rsidRDefault="009F4DE9" w:rsidP="00017985">
      <w:pPr>
        <w:pStyle w:val="ListParagraph"/>
        <w:numPr>
          <w:ilvl w:val="0"/>
          <w:numId w:val="1"/>
        </w:numPr>
        <w:rPr>
          <w:rFonts w:ascii="Times New Roman" w:hAnsi="Times New Roman"/>
          <w:sz w:val="16"/>
          <w:szCs w:val="16"/>
        </w:rPr>
      </w:pPr>
      <w:r w:rsidRPr="006C0056">
        <w:rPr>
          <w:rFonts w:ascii="Times New Roman" w:hAnsi="Times New Roman"/>
          <w:sz w:val="16"/>
          <w:szCs w:val="16"/>
        </w:rPr>
        <w:t>Babam 36, Annem 32, ben 8 yaşındayım. Üçümüzün yaşları toplamı kaçtır?</w:t>
      </w:r>
    </w:p>
    <w:p w:rsidR="009F4DE9" w:rsidRPr="006C0056" w:rsidRDefault="009F4DE9" w:rsidP="00017985">
      <w:pPr>
        <w:pStyle w:val="ListParagraph"/>
        <w:numPr>
          <w:ilvl w:val="0"/>
          <w:numId w:val="1"/>
        </w:numPr>
        <w:rPr>
          <w:rFonts w:ascii="Times New Roman" w:hAnsi="Times New Roman"/>
          <w:sz w:val="16"/>
          <w:szCs w:val="16"/>
        </w:rPr>
      </w:pPr>
      <w:r w:rsidRPr="006C0056">
        <w:rPr>
          <w:rFonts w:ascii="Times New Roman" w:hAnsi="Times New Roman"/>
          <w:sz w:val="16"/>
          <w:szCs w:val="16"/>
        </w:rPr>
        <w:t>Bir fıçıda 18 litre sirke var. Ben bu fıçılardan 5 tane saydım. Saydığım fıçılar içinde toplam kaç litre sirke vardır?</w:t>
      </w:r>
    </w:p>
    <w:p w:rsidR="009F4DE9" w:rsidRPr="006C0056" w:rsidRDefault="009F4DE9" w:rsidP="00017985">
      <w:pPr>
        <w:pStyle w:val="ListParagraph"/>
        <w:numPr>
          <w:ilvl w:val="0"/>
          <w:numId w:val="1"/>
        </w:numPr>
        <w:rPr>
          <w:rFonts w:ascii="Times New Roman" w:hAnsi="Times New Roman"/>
          <w:sz w:val="16"/>
          <w:szCs w:val="16"/>
        </w:rPr>
      </w:pPr>
      <w:r w:rsidRPr="006C0056">
        <w:rPr>
          <w:rFonts w:ascii="Times New Roman" w:hAnsi="Times New Roman"/>
          <w:sz w:val="16"/>
          <w:szCs w:val="16"/>
        </w:rPr>
        <w:t>3 tane 58 in toplamına 25 eklersek toplam kaç olur?</w:t>
      </w:r>
    </w:p>
    <w:p w:rsidR="009F4DE9" w:rsidRPr="006C0056" w:rsidRDefault="009F4DE9" w:rsidP="00017985">
      <w:pPr>
        <w:pStyle w:val="ListParagraph"/>
        <w:numPr>
          <w:ilvl w:val="0"/>
          <w:numId w:val="1"/>
        </w:numPr>
        <w:rPr>
          <w:rFonts w:ascii="Times New Roman" w:hAnsi="Times New Roman"/>
          <w:sz w:val="16"/>
          <w:szCs w:val="16"/>
        </w:rPr>
      </w:pPr>
      <w:r w:rsidRPr="006C0056">
        <w:rPr>
          <w:rFonts w:ascii="Times New Roman" w:hAnsi="Times New Roman"/>
          <w:sz w:val="16"/>
          <w:szCs w:val="16"/>
        </w:rPr>
        <w:t>Bir manav, birinci gün 25 kilogram, ikinci gün 18 kilogram, üçüncü günde 35 kilogram elma satmıştır. Manavın üç günde sattığı elma kaç kilogramdır?</w:t>
      </w:r>
    </w:p>
    <w:p w:rsidR="009F4DE9" w:rsidRPr="006C0056" w:rsidRDefault="009F4DE9" w:rsidP="00017985">
      <w:pPr>
        <w:pStyle w:val="ListParagraph"/>
        <w:numPr>
          <w:ilvl w:val="0"/>
          <w:numId w:val="1"/>
        </w:numPr>
        <w:rPr>
          <w:rFonts w:ascii="Times New Roman" w:hAnsi="Times New Roman"/>
          <w:sz w:val="16"/>
          <w:szCs w:val="16"/>
        </w:rPr>
      </w:pPr>
      <w:r w:rsidRPr="006C0056">
        <w:rPr>
          <w:rFonts w:ascii="Times New Roman" w:hAnsi="Times New Roman"/>
          <w:sz w:val="16"/>
          <w:szCs w:val="16"/>
        </w:rPr>
        <w:t>Uçurtmam için 46 metre ip almıştım. Ağabeyim 25 metre daha ip aldı. Uçurtmamın ipi kaç metre oldu?</w:t>
      </w:r>
    </w:p>
    <w:p w:rsidR="009F4DE9" w:rsidRPr="006C0056" w:rsidRDefault="009F4DE9" w:rsidP="00017985">
      <w:pPr>
        <w:pStyle w:val="ListParagraph"/>
        <w:numPr>
          <w:ilvl w:val="0"/>
          <w:numId w:val="1"/>
        </w:numPr>
        <w:rPr>
          <w:rFonts w:ascii="Times New Roman" w:hAnsi="Times New Roman"/>
          <w:sz w:val="16"/>
          <w:szCs w:val="16"/>
        </w:rPr>
      </w:pPr>
      <w:r w:rsidRPr="006C0056">
        <w:rPr>
          <w:rFonts w:ascii="Times New Roman" w:hAnsi="Times New Roman"/>
          <w:sz w:val="16"/>
          <w:szCs w:val="16"/>
        </w:rPr>
        <w:t>Ali’nin 16, Ayşe'nin, Ali’den 25 fazla ve benim de Ayşe ile Ali’nin cevizlerinden 12 fazla cevizim var. Acaba üçümüzün toplam cevizi kaç tanedir?</w:t>
      </w:r>
    </w:p>
    <w:p w:rsidR="009F4DE9" w:rsidRPr="006C0056" w:rsidRDefault="009F4DE9" w:rsidP="00017985">
      <w:pPr>
        <w:pStyle w:val="ListParagraph"/>
        <w:numPr>
          <w:ilvl w:val="0"/>
          <w:numId w:val="1"/>
        </w:numPr>
        <w:rPr>
          <w:rFonts w:ascii="Times New Roman" w:hAnsi="Times New Roman"/>
          <w:sz w:val="16"/>
          <w:szCs w:val="16"/>
        </w:rPr>
      </w:pPr>
      <w:r w:rsidRPr="006C0056">
        <w:rPr>
          <w:rFonts w:ascii="Times New Roman" w:hAnsi="Times New Roman"/>
          <w:sz w:val="16"/>
          <w:szCs w:val="16"/>
        </w:rPr>
        <w:t>Günde 37 sayfa kitap okuyan Ebru, bir hafta içinde kaç sayfa kitap okumuş olur?</w:t>
      </w:r>
    </w:p>
    <w:p w:rsidR="009F4DE9" w:rsidRPr="006C0056" w:rsidRDefault="009F4DE9" w:rsidP="00017985">
      <w:pPr>
        <w:pStyle w:val="ListParagraph"/>
        <w:numPr>
          <w:ilvl w:val="0"/>
          <w:numId w:val="1"/>
        </w:numPr>
        <w:rPr>
          <w:rFonts w:ascii="Times New Roman" w:hAnsi="Times New Roman"/>
          <w:sz w:val="16"/>
          <w:szCs w:val="16"/>
        </w:rPr>
      </w:pPr>
      <w:r w:rsidRPr="006C0056">
        <w:rPr>
          <w:rFonts w:ascii="Times New Roman" w:hAnsi="Times New Roman"/>
          <w:sz w:val="16"/>
          <w:szCs w:val="16"/>
        </w:rPr>
        <w:t>Bir öğretmen, 5 yılda ayda 890 TL taksitle bir ev almak için bankadan kredi çekti. Öğretmen bankaya kaç TL ödeyecektir?</w:t>
      </w:r>
    </w:p>
    <w:p w:rsidR="009F4DE9" w:rsidRPr="006C0056" w:rsidRDefault="009F4DE9" w:rsidP="00017985">
      <w:pPr>
        <w:pStyle w:val="ListParagraph"/>
        <w:numPr>
          <w:ilvl w:val="0"/>
          <w:numId w:val="1"/>
        </w:numPr>
        <w:rPr>
          <w:rFonts w:ascii="Times New Roman" w:hAnsi="Times New Roman"/>
          <w:sz w:val="16"/>
          <w:szCs w:val="16"/>
        </w:rPr>
      </w:pPr>
      <w:r w:rsidRPr="006C0056">
        <w:rPr>
          <w:rFonts w:ascii="Times New Roman" w:hAnsi="Times New Roman"/>
          <w:sz w:val="16"/>
          <w:szCs w:val="16"/>
        </w:rPr>
        <w:t>Bir araba saatte 90 km yol gitmektedir. 15 saat boyunca sürekli hareket eden araba, kaç km yol yapmıştır?</w:t>
      </w:r>
    </w:p>
    <w:p w:rsidR="009F4DE9" w:rsidRPr="006C0056" w:rsidRDefault="009F4DE9" w:rsidP="00017985">
      <w:pPr>
        <w:pStyle w:val="ListParagraph"/>
        <w:numPr>
          <w:ilvl w:val="0"/>
          <w:numId w:val="1"/>
        </w:numPr>
        <w:rPr>
          <w:rFonts w:ascii="Times New Roman" w:hAnsi="Times New Roman"/>
          <w:sz w:val="16"/>
          <w:szCs w:val="16"/>
        </w:rPr>
      </w:pPr>
      <w:r w:rsidRPr="006C0056">
        <w:rPr>
          <w:rFonts w:ascii="Times New Roman" w:hAnsi="Times New Roman"/>
          <w:sz w:val="16"/>
          <w:szCs w:val="16"/>
        </w:rPr>
        <w:t xml:space="preserve"> Okulumuz 3 katlıdır. Her katta 6 sınıf bulunmakta, her sınıfta ise 32 öğrenci vardır. Buna göre okulumuzda kaç öğrenci vardır?</w:t>
      </w:r>
    </w:p>
    <w:p w:rsidR="009F4DE9" w:rsidRPr="006C0056" w:rsidRDefault="009F4DE9" w:rsidP="00017985">
      <w:pPr>
        <w:pStyle w:val="ListParagraph"/>
        <w:numPr>
          <w:ilvl w:val="0"/>
          <w:numId w:val="1"/>
        </w:numPr>
        <w:rPr>
          <w:rFonts w:ascii="Times New Roman" w:hAnsi="Times New Roman"/>
          <w:sz w:val="16"/>
          <w:szCs w:val="16"/>
        </w:rPr>
      </w:pPr>
      <w:r w:rsidRPr="006C0056">
        <w:rPr>
          <w:rFonts w:ascii="Times New Roman" w:hAnsi="Times New Roman"/>
          <w:sz w:val="16"/>
          <w:szCs w:val="16"/>
        </w:rPr>
        <w:t>Bir zeytin bahçesinde, zeytin ağaçların bir tanesinden 56 kg zeytin toplanmaktadır. Bu bahçede 342 ağaç olduğuna göre, toplam kaç kg zeytin toplanmaktadır?</w:t>
      </w:r>
    </w:p>
    <w:p w:rsidR="009F4DE9" w:rsidRPr="006C0056" w:rsidRDefault="009F4DE9" w:rsidP="00017985">
      <w:pPr>
        <w:pStyle w:val="ListParagraph"/>
        <w:numPr>
          <w:ilvl w:val="0"/>
          <w:numId w:val="1"/>
        </w:numPr>
        <w:rPr>
          <w:rFonts w:ascii="Times New Roman" w:hAnsi="Times New Roman"/>
          <w:sz w:val="16"/>
          <w:szCs w:val="16"/>
        </w:rPr>
      </w:pPr>
      <w:r w:rsidRPr="006C0056">
        <w:rPr>
          <w:rFonts w:ascii="Times New Roman" w:hAnsi="Times New Roman"/>
          <w:sz w:val="16"/>
          <w:szCs w:val="16"/>
        </w:rPr>
        <w:t>Bir metro istasyonunda bir saatte ortalama 29 yolcu geçmektedir. Bir bilet 2TL olduğuna göre, metro istasyonunda bir günde kaç TL para birikir?</w:t>
      </w:r>
    </w:p>
    <w:p w:rsidR="009F4DE9" w:rsidRPr="006C0056" w:rsidRDefault="009F4DE9" w:rsidP="00017985">
      <w:pPr>
        <w:pStyle w:val="ListParagraph"/>
        <w:numPr>
          <w:ilvl w:val="0"/>
          <w:numId w:val="1"/>
        </w:numPr>
        <w:rPr>
          <w:rFonts w:ascii="Times New Roman" w:hAnsi="Times New Roman"/>
          <w:sz w:val="16"/>
          <w:szCs w:val="16"/>
        </w:rPr>
      </w:pPr>
      <w:r w:rsidRPr="006C0056">
        <w:rPr>
          <w:rFonts w:ascii="Times New Roman" w:hAnsi="Times New Roman"/>
          <w:sz w:val="16"/>
          <w:szCs w:val="16"/>
        </w:rPr>
        <w:t>Bir ırmakta dakikada 60 ton su akmaktadır. Bir saatte kaç ton su akar?</w:t>
      </w:r>
    </w:p>
    <w:p w:rsidR="009F4DE9" w:rsidRPr="006C0056" w:rsidRDefault="009F4DE9" w:rsidP="00017985">
      <w:pPr>
        <w:pStyle w:val="ListParagraph"/>
        <w:numPr>
          <w:ilvl w:val="0"/>
          <w:numId w:val="1"/>
        </w:numPr>
        <w:rPr>
          <w:rFonts w:ascii="Times New Roman" w:hAnsi="Times New Roman"/>
          <w:sz w:val="16"/>
          <w:szCs w:val="16"/>
        </w:rPr>
      </w:pPr>
      <w:r w:rsidRPr="006C0056">
        <w:rPr>
          <w:rFonts w:ascii="Times New Roman" w:hAnsi="Times New Roman"/>
          <w:sz w:val="16"/>
          <w:szCs w:val="16"/>
        </w:rPr>
        <w:t>Bir inek günde 12 litre süt vermektedir. Çiftçi sütün litresini 2TL’den satmaktadır. Çiftlikte 55 inek olduğuna göre, çiftçi sütten kaç TL para kazanmaktadır?</w:t>
      </w:r>
    </w:p>
    <w:p w:rsidR="009F4DE9" w:rsidRPr="006C0056" w:rsidRDefault="009F4DE9" w:rsidP="00017985">
      <w:pPr>
        <w:pStyle w:val="ListParagraph"/>
        <w:numPr>
          <w:ilvl w:val="0"/>
          <w:numId w:val="1"/>
        </w:numPr>
        <w:rPr>
          <w:rFonts w:ascii="Times New Roman" w:hAnsi="Times New Roman"/>
          <w:sz w:val="16"/>
          <w:szCs w:val="16"/>
        </w:rPr>
      </w:pPr>
      <w:r w:rsidRPr="006C0056">
        <w:rPr>
          <w:rFonts w:ascii="Times New Roman" w:hAnsi="Times New Roman"/>
          <w:sz w:val="16"/>
          <w:szCs w:val="16"/>
        </w:rPr>
        <w:t>Yiğit, kumbarasına haftada 35 TL atmaktadır. 3 ay sonra kumbarasında kaç TL para birikir?</w:t>
      </w:r>
    </w:p>
    <w:p w:rsidR="009F4DE9" w:rsidRPr="006C0056" w:rsidRDefault="009F4DE9" w:rsidP="00017985">
      <w:pPr>
        <w:pStyle w:val="ListParagraph"/>
        <w:numPr>
          <w:ilvl w:val="0"/>
          <w:numId w:val="1"/>
        </w:numPr>
        <w:rPr>
          <w:rFonts w:ascii="Times New Roman" w:hAnsi="Times New Roman"/>
          <w:sz w:val="16"/>
          <w:szCs w:val="16"/>
        </w:rPr>
      </w:pPr>
      <w:r w:rsidRPr="006C0056">
        <w:rPr>
          <w:rFonts w:ascii="Times New Roman" w:hAnsi="Times New Roman"/>
          <w:sz w:val="16"/>
          <w:szCs w:val="16"/>
        </w:rPr>
        <w:t>Yiğit, 35 TL taksitle bir cep telefonu aldı. 10 ay taksitini ödedi, 14 ay taksiti kaldı. Yiğit telefonu kaç TL’ye almıştır?</w:t>
      </w:r>
    </w:p>
    <w:p w:rsidR="009F4DE9" w:rsidRPr="006C0056" w:rsidRDefault="009F4DE9" w:rsidP="00017985">
      <w:pPr>
        <w:pStyle w:val="ListParagraph"/>
        <w:numPr>
          <w:ilvl w:val="0"/>
          <w:numId w:val="1"/>
        </w:numPr>
        <w:rPr>
          <w:rFonts w:ascii="Times New Roman" w:hAnsi="Times New Roman"/>
          <w:sz w:val="16"/>
          <w:szCs w:val="16"/>
        </w:rPr>
      </w:pPr>
      <w:r w:rsidRPr="006C0056">
        <w:rPr>
          <w:rFonts w:ascii="Times New Roman" w:hAnsi="Times New Roman"/>
          <w:sz w:val="16"/>
          <w:szCs w:val="16"/>
        </w:rPr>
        <w:t>Sınıfımız gezimiz için kişi başı 25 TL para topladık. Sınıfımızda 35 kişi olduğuna göre, kaç TL para toplanmıştır?</w:t>
      </w:r>
    </w:p>
    <w:p w:rsidR="009F4DE9" w:rsidRPr="006C0056" w:rsidRDefault="009F4DE9" w:rsidP="00017985">
      <w:pPr>
        <w:pStyle w:val="ListParagraph"/>
        <w:numPr>
          <w:ilvl w:val="0"/>
          <w:numId w:val="1"/>
        </w:numPr>
        <w:rPr>
          <w:rFonts w:ascii="Times New Roman" w:hAnsi="Times New Roman"/>
          <w:sz w:val="16"/>
          <w:szCs w:val="16"/>
        </w:rPr>
      </w:pPr>
      <w:r w:rsidRPr="006C0056">
        <w:rPr>
          <w:rFonts w:ascii="Times New Roman" w:hAnsi="Times New Roman"/>
          <w:sz w:val="16"/>
          <w:szCs w:val="16"/>
        </w:rPr>
        <w:t>Alihan, günün 9 saatini uyuyarak geçiriyor. Buna göre Alihan bir yılın kaç saatini uyuyarak geçirmiş olur?</w:t>
      </w:r>
    </w:p>
    <w:p w:rsidR="009F4DE9" w:rsidRPr="006C0056" w:rsidRDefault="009F4DE9" w:rsidP="00017985">
      <w:pPr>
        <w:pStyle w:val="ListParagraph"/>
        <w:numPr>
          <w:ilvl w:val="0"/>
          <w:numId w:val="1"/>
        </w:numPr>
        <w:rPr>
          <w:rFonts w:ascii="Times New Roman" w:hAnsi="Times New Roman"/>
          <w:sz w:val="16"/>
          <w:szCs w:val="16"/>
        </w:rPr>
      </w:pPr>
      <w:r w:rsidRPr="006C0056">
        <w:rPr>
          <w:rFonts w:ascii="Times New Roman" w:hAnsi="Times New Roman"/>
          <w:sz w:val="16"/>
          <w:szCs w:val="16"/>
        </w:rPr>
        <w:t>Hangi sayının 2 katının2 eksiği 28 eder?</w:t>
      </w:r>
    </w:p>
    <w:p w:rsidR="009F4DE9" w:rsidRPr="006C0056" w:rsidRDefault="009F4DE9" w:rsidP="00017985">
      <w:pPr>
        <w:pStyle w:val="ListParagraph"/>
        <w:numPr>
          <w:ilvl w:val="0"/>
          <w:numId w:val="1"/>
        </w:numPr>
        <w:rPr>
          <w:rFonts w:ascii="Times New Roman" w:hAnsi="Times New Roman"/>
          <w:sz w:val="16"/>
          <w:szCs w:val="16"/>
        </w:rPr>
      </w:pPr>
      <w:r w:rsidRPr="006C0056">
        <w:rPr>
          <w:rFonts w:ascii="Times New Roman" w:hAnsi="Times New Roman"/>
          <w:sz w:val="16"/>
          <w:szCs w:val="16"/>
        </w:rPr>
        <w:t>Sınıfımızda sınıf başkanlığına iki kişi aday oldu. Herkes seçime   katılıp oy  kullandı. Emre 14 oy farkla başkan seçildi. Berk ise 15 oy alarak seçimi  kaybetti. Herkes bir oy verdiğine göre sınıfımızın mevcudu kaçtır?</w:t>
      </w:r>
    </w:p>
    <w:p w:rsidR="009F4DE9" w:rsidRPr="006C0056" w:rsidRDefault="009F4DE9" w:rsidP="00017985">
      <w:pPr>
        <w:pStyle w:val="ListParagraph"/>
        <w:numPr>
          <w:ilvl w:val="0"/>
          <w:numId w:val="1"/>
        </w:numPr>
        <w:rPr>
          <w:rFonts w:ascii="Times New Roman" w:hAnsi="Times New Roman"/>
          <w:sz w:val="16"/>
          <w:szCs w:val="16"/>
        </w:rPr>
      </w:pPr>
      <w:r w:rsidRPr="006C0056">
        <w:rPr>
          <w:rFonts w:ascii="Times New Roman" w:hAnsi="Times New Roman"/>
          <w:sz w:val="16"/>
          <w:szCs w:val="16"/>
        </w:rPr>
        <w:t xml:space="preserve">Dedem Cumhuriyetin ilanında 3 yaşındaymış. Acaba yaşasaydı   2020 yılında kaç yaşında olurdu? </w:t>
      </w:r>
    </w:p>
    <w:p w:rsidR="009F4DE9" w:rsidRPr="006C0056" w:rsidRDefault="009F4DE9" w:rsidP="00017985">
      <w:pPr>
        <w:pStyle w:val="ListParagraph"/>
        <w:numPr>
          <w:ilvl w:val="0"/>
          <w:numId w:val="1"/>
        </w:numPr>
        <w:rPr>
          <w:rFonts w:ascii="Times New Roman" w:hAnsi="Times New Roman"/>
          <w:sz w:val="16"/>
          <w:szCs w:val="16"/>
        </w:rPr>
      </w:pPr>
      <w:r w:rsidRPr="006C0056">
        <w:rPr>
          <w:rFonts w:ascii="Times New Roman" w:hAnsi="Times New Roman"/>
          <w:sz w:val="16"/>
          <w:szCs w:val="16"/>
        </w:rPr>
        <w:t>99 101 sayısına hangi sayı eklenirse altı basamaklı en küçük doğal sayı elde edilir?</w:t>
      </w:r>
    </w:p>
    <w:p w:rsidR="009F4DE9" w:rsidRPr="006C0056" w:rsidRDefault="009F4DE9" w:rsidP="00017985">
      <w:pPr>
        <w:pStyle w:val="ListParagraph"/>
        <w:numPr>
          <w:ilvl w:val="0"/>
          <w:numId w:val="1"/>
        </w:numPr>
        <w:rPr>
          <w:rFonts w:ascii="Times New Roman" w:hAnsi="Times New Roman"/>
          <w:sz w:val="16"/>
          <w:szCs w:val="16"/>
        </w:rPr>
      </w:pPr>
      <w:r w:rsidRPr="006C0056">
        <w:rPr>
          <w:rFonts w:ascii="Times New Roman" w:hAnsi="Times New Roman"/>
          <w:sz w:val="16"/>
          <w:szCs w:val="16"/>
        </w:rPr>
        <w:t>17 kg vişne 28 kg şeker ile karıştırılarak 15 kavanoz reçel yapılıyor. Bir kavanozdaki reçel kaç gramdır?</w:t>
      </w:r>
    </w:p>
    <w:p w:rsidR="009F4DE9" w:rsidRPr="006C0056" w:rsidRDefault="009F4DE9" w:rsidP="00017985">
      <w:pPr>
        <w:pStyle w:val="ListParagraph"/>
        <w:numPr>
          <w:ilvl w:val="0"/>
          <w:numId w:val="1"/>
        </w:numPr>
        <w:rPr>
          <w:rFonts w:ascii="Times New Roman" w:hAnsi="Times New Roman"/>
          <w:sz w:val="16"/>
          <w:szCs w:val="16"/>
        </w:rPr>
      </w:pPr>
      <w:r w:rsidRPr="006C0056">
        <w:rPr>
          <w:rFonts w:ascii="Times New Roman" w:hAnsi="Times New Roman"/>
          <w:sz w:val="16"/>
          <w:szCs w:val="16"/>
        </w:rPr>
        <w:t>Bir çuvalda 46 kg mısır vardır. Pazara 3 çuval mısır götüren çiftçi mısırların 106 kg'ını sattı. Geriye kalan mısırlar kaç kilogramdır?</w:t>
      </w:r>
    </w:p>
    <w:p w:rsidR="009F4DE9" w:rsidRPr="006C0056" w:rsidRDefault="009F4DE9" w:rsidP="00017985">
      <w:pPr>
        <w:pStyle w:val="ListParagraph"/>
        <w:numPr>
          <w:ilvl w:val="0"/>
          <w:numId w:val="1"/>
        </w:numPr>
        <w:rPr>
          <w:rFonts w:ascii="Times New Roman" w:hAnsi="Times New Roman"/>
          <w:sz w:val="16"/>
          <w:szCs w:val="16"/>
        </w:rPr>
      </w:pPr>
      <w:r w:rsidRPr="006C0056">
        <w:rPr>
          <w:rFonts w:ascii="Times New Roman" w:hAnsi="Times New Roman"/>
          <w:sz w:val="16"/>
          <w:szCs w:val="16"/>
        </w:rPr>
        <w:t xml:space="preserve"> 4 ardışık sayının tek toplamı 296’dır. Küçük sayıyı bulunuz.</w:t>
      </w:r>
    </w:p>
    <w:p w:rsidR="009F4DE9" w:rsidRPr="006C0056" w:rsidRDefault="009F4DE9" w:rsidP="00017985">
      <w:pPr>
        <w:pStyle w:val="ListParagraph"/>
        <w:numPr>
          <w:ilvl w:val="0"/>
          <w:numId w:val="1"/>
        </w:numPr>
        <w:rPr>
          <w:rFonts w:ascii="Times New Roman" w:hAnsi="Times New Roman"/>
          <w:sz w:val="16"/>
          <w:szCs w:val="16"/>
        </w:rPr>
      </w:pPr>
      <w:r w:rsidRPr="006C0056">
        <w:rPr>
          <w:rFonts w:ascii="Times New Roman" w:hAnsi="Times New Roman"/>
          <w:sz w:val="16"/>
          <w:szCs w:val="16"/>
        </w:rPr>
        <w:t>Dört çeyrek ekmek ile bir ekmeğin toplamı ne kadar ekmek yapar?</w:t>
      </w:r>
    </w:p>
    <w:p w:rsidR="009F4DE9" w:rsidRPr="006C0056" w:rsidRDefault="009F4DE9" w:rsidP="00017985">
      <w:pPr>
        <w:pStyle w:val="ListParagraph"/>
        <w:numPr>
          <w:ilvl w:val="0"/>
          <w:numId w:val="1"/>
        </w:numPr>
        <w:rPr>
          <w:rFonts w:ascii="Times New Roman" w:hAnsi="Times New Roman"/>
          <w:sz w:val="16"/>
          <w:szCs w:val="16"/>
        </w:rPr>
      </w:pPr>
      <w:r w:rsidRPr="006C0056">
        <w:rPr>
          <w:rFonts w:ascii="Times New Roman" w:hAnsi="Times New Roman"/>
          <w:sz w:val="16"/>
          <w:szCs w:val="16"/>
        </w:rPr>
        <w:t>Hangi sayının yarısından 5 çıkarılırsa 12 olur?</w:t>
      </w:r>
    </w:p>
    <w:p w:rsidR="009F4DE9" w:rsidRPr="006C0056" w:rsidRDefault="009F4DE9" w:rsidP="006C0056">
      <w:pPr>
        <w:pStyle w:val="ListParagraph"/>
        <w:numPr>
          <w:ilvl w:val="0"/>
          <w:numId w:val="1"/>
        </w:numPr>
        <w:rPr>
          <w:rFonts w:ascii="Times New Roman" w:hAnsi="Times New Roman"/>
          <w:sz w:val="16"/>
          <w:szCs w:val="16"/>
        </w:rPr>
      </w:pPr>
      <w:r w:rsidRPr="006C0056">
        <w:rPr>
          <w:rFonts w:ascii="Times New Roman" w:hAnsi="Times New Roman"/>
          <w:sz w:val="16"/>
          <w:szCs w:val="16"/>
        </w:rPr>
        <w:t>Tuğçe’nin kütlesi Özge'nin kütlesinden 7 400 g daha fazladır. İkisinin kütleleri toplamı 60 000 g’dır. Özge'nin kütlesi kaç g’dır?</w:t>
      </w:r>
    </w:p>
    <w:p w:rsidR="009F4DE9" w:rsidRPr="006C0056" w:rsidRDefault="009F4DE9" w:rsidP="006C0056">
      <w:pPr>
        <w:pStyle w:val="ListParagraph"/>
        <w:numPr>
          <w:ilvl w:val="0"/>
          <w:numId w:val="1"/>
        </w:numPr>
        <w:rPr>
          <w:rFonts w:ascii="Times New Roman" w:hAnsi="Times New Roman"/>
          <w:sz w:val="16"/>
          <w:szCs w:val="16"/>
        </w:rPr>
      </w:pPr>
      <w:r w:rsidRPr="006C0056">
        <w:rPr>
          <w:rFonts w:ascii="Times New Roman" w:hAnsi="Times New Roman"/>
          <w:sz w:val="16"/>
          <w:szCs w:val="16"/>
        </w:rPr>
        <w:t xml:space="preserve">346 &lt; a eşitsizliğinde “a” yerine yazılabilecek en küçük sayının   rakamlarının sayı değeri toplamı kaçtır? </w:t>
      </w:r>
    </w:p>
    <w:p w:rsidR="009F4DE9" w:rsidRPr="006C0056" w:rsidRDefault="009F4DE9" w:rsidP="006C0056">
      <w:pPr>
        <w:pStyle w:val="ListParagraph"/>
        <w:numPr>
          <w:ilvl w:val="0"/>
          <w:numId w:val="1"/>
        </w:numPr>
        <w:rPr>
          <w:rFonts w:ascii="Times New Roman" w:hAnsi="Times New Roman"/>
          <w:sz w:val="16"/>
          <w:szCs w:val="16"/>
        </w:rPr>
      </w:pPr>
      <w:r w:rsidRPr="006C0056">
        <w:rPr>
          <w:rFonts w:ascii="Times New Roman" w:hAnsi="Times New Roman"/>
          <w:sz w:val="16"/>
          <w:szCs w:val="16"/>
        </w:rPr>
        <w:t>Demet 10, Serkan 12 yaşındadır. 4 yıl sonra ikisinin yaşları toplamı kaç olur?</w:t>
      </w:r>
    </w:p>
    <w:p w:rsidR="009F4DE9" w:rsidRPr="006C0056" w:rsidRDefault="009F4DE9" w:rsidP="00A10377">
      <w:pPr>
        <w:pStyle w:val="ListParagraph"/>
        <w:numPr>
          <w:ilvl w:val="0"/>
          <w:numId w:val="1"/>
        </w:numPr>
        <w:rPr>
          <w:rFonts w:ascii="Times New Roman" w:hAnsi="Times New Roman"/>
          <w:sz w:val="16"/>
          <w:szCs w:val="16"/>
        </w:rPr>
      </w:pPr>
      <w:r w:rsidRPr="006C0056">
        <w:rPr>
          <w:rFonts w:ascii="Times New Roman" w:hAnsi="Times New Roman"/>
          <w:sz w:val="16"/>
          <w:szCs w:val="16"/>
        </w:rPr>
        <w:t>Bir otomobil 9 km'lik yolda bir litre benzin yakmaktadır. Deposunda 50 L yakıt bulunan bu otomobil kaç kilometre yol gider?</w:t>
      </w:r>
    </w:p>
    <w:p w:rsidR="009F4DE9" w:rsidRPr="006C0056" w:rsidRDefault="009F4DE9" w:rsidP="00A10377">
      <w:pPr>
        <w:pStyle w:val="ListParagraph"/>
        <w:numPr>
          <w:ilvl w:val="0"/>
          <w:numId w:val="1"/>
        </w:numPr>
        <w:rPr>
          <w:rFonts w:ascii="Times New Roman" w:hAnsi="Times New Roman"/>
          <w:sz w:val="16"/>
          <w:szCs w:val="16"/>
        </w:rPr>
      </w:pPr>
      <w:r w:rsidRPr="006C0056">
        <w:rPr>
          <w:rFonts w:ascii="Times New Roman" w:hAnsi="Times New Roman"/>
          <w:sz w:val="16"/>
          <w:szCs w:val="16"/>
        </w:rPr>
        <w:t>Bir öğrenci üç basamaklı bir doğal sayıyı 6 ile çarparken, üç basamaklı doğal sayının 3 olan yüzler basamağını yanlışlıkla 8 olarak görüp sonucu 4950 bulmuştur. Bu işlemin doğru sonucu kaçtır?</w:t>
      </w:r>
    </w:p>
    <w:p w:rsidR="009F4DE9" w:rsidRPr="006C0056" w:rsidRDefault="009F4DE9" w:rsidP="00A10377">
      <w:pPr>
        <w:pStyle w:val="ListParagraph"/>
        <w:numPr>
          <w:ilvl w:val="0"/>
          <w:numId w:val="1"/>
        </w:numPr>
        <w:rPr>
          <w:rFonts w:ascii="Times New Roman" w:hAnsi="Times New Roman"/>
          <w:sz w:val="16"/>
          <w:szCs w:val="16"/>
        </w:rPr>
      </w:pPr>
      <w:r w:rsidRPr="006C0056">
        <w:rPr>
          <w:rFonts w:ascii="Times New Roman" w:hAnsi="Times New Roman"/>
          <w:sz w:val="16"/>
          <w:szCs w:val="16"/>
        </w:rPr>
        <w:t>Osman, parasını her gün bir önceki günün 2 katı kadar harcayarak 4 günde bitirmiştir. Osman, birinci gün 2 TL harcadığına göre parasının tamamı kaç TL'dir?</w:t>
      </w:r>
    </w:p>
    <w:p w:rsidR="009F4DE9" w:rsidRPr="006C0056" w:rsidRDefault="009F4DE9" w:rsidP="00A10377">
      <w:pPr>
        <w:pStyle w:val="ListParagraph"/>
        <w:numPr>
          <w:ilvl w:val="0"/>
          <w:numId w:val="1"/>
        </w:numPr>
        <w:rPr>
          <w:rFonts w:ascii="Times New Roman" w:hAnsi="Times New Roman"/>
          <w:sz w:val="16"/>
          <w:szCs w:val="16"/>
        </w:rPr>
      </w:pPr>
      <w:r w:rsidRPr="006C0056">
        <w:rPr>
          <w:rFonts w:ascii="Times New Roman" w:hAnsi="Times New Roman"/>
          <w:sz w:val="16"/>
          <w:szCs w:val="16"/>
        </w:rPr>
        <w:t>Bir kitaba ödenen para ile 2 defter alınmaktadır. Bir defter 3 TL olduğuna göre 5 defter, 4 kitap alan Tarık kaç TL ödemiştir?</w:t>
      </w:r>
    </w:p>
    <w:p w:rsidR="009F4DE9" w:rsidRPr="006C0056" w:rsidRDefault="009F4DE9" w:rsidP="00A10377">
      <w:pPr>
        <w:pStyle w:val="ListParagraph"/>
        <w:numPr>
          <w:ilvl w:val="0"/>
          <w:numId w:val="1"/>
        </w:numPr>
        <w:rPr>
          <w:rFonts w:ascii="Times New Roman" w:hAnsi="Times New Roman"/>
          <w:sz w:val="16"/>
          <w:szCs w:val="16"/>
        </w:rPr>
      </w:pPr>
      <w:r w:rsidRPr="006C0056">
        <w:rPr>
          <w:rFonts w:ascii="Times New Roman" w:hAnsi="Times New Roman"/>
          <w:sz w:val="16"/>
          <w:szCs w:val="16"/>
        </w:rPr>
        <w:t>Bir çuvalda 75 kg pirinç vardır. Bir kilogram pirinç 180 Kr olduğuna göre 8 çuval pirinç satıldığında ele geçen para kaç TL'dir?</w:t>
      </w:r>
    </w:p>
    <w:p w:rsidR="009F4DE9" w:rsidRPr="006C0056" w:rsidRDefault="009F4DE9" w:rsidP="00A10377">
      <w:pPr>
        <w:pStyle w:val="ListParagraph"/>
        <w:numPr>
          <w:ilvl w:val="0"/>
          <w:numId w:val="1"/>
        </w:numPr>
        <w:rPr>
          <w:rFonts w:ascii="Times New Roman" w:hAnsi="Times New Roman"/>
          <w:sz w:val="16"/>
          <w:szCs w:val="16"/>
        </w:rPr>
      </w:pPr>
      <w:r w:rsidRPr="006C0056">
        <w:rPr>
          <w:rFonts w:ascii="Times New Roman" w:hAnsi="Times New Roman"/>
          <w:sz w:val="16"/>
          <w:szCs w:val="16"/>
        </w:rPr>
        <w:t xml:space="preserve"> Bir sınıfta 23 sıra vardır. Bu sıraların 18 tanesinde ikişer, diğerlerinde üçer öğrenci oturduğuna göre bu sınıfın öğrenci sayısı kaçtır?</w:t>
      </w:r>
    </w:p>
    <w:p w:rsidR="009F4DE9" w:rsidRPr="006C0056" w:rsidRDefault="009F4DE9" w:rsidP="00A10377">
      <w:pPr>
        <w:pStyle w:val="ListParagraph"/>
        <w:numPr>
          <w:ilvl w:val="0"/>
          <w:numId w:val="1"/>
        </w:numPr>
        <w:rPr>
          <w:rFonts w:ascii="Times New Roman" w:hAnsi="Times New Roman"/>
          <w:sz w:val="16"/>
          <w:szCs w:val="16"/>
        </w:rPr>
      </w:pPr>
      <w:r w:rsidRPr="006C0056">
        <w:rPr>
          <w:rFonts w:ascii="Times New Roman" w:hAnsi="Times New Roman"/>
          <w:sz w:val="16"/>
          <w:szCs w:val="16"/>
        </w:rPr>
        <w:t>Bir litre süt 180 Kr'tur. Günde 2 L süt tüketen bir ailenin bir haftalık süt tüketimi kaç Kr'tur?</w:t>
      </w:r>
    </w:p>
    <w:p w:rsidR="009F4DE9" w:rsidRPr="006C0056" w:rsidRDefault="009F4DE9" w:rsidP="00A10377">
      <w:pPr>
        <w:pStyle w:val="ListParagraph"/>
        <w:numPr>
          <w:ilvl w:val="0"/>
          <w:numId w:val="1"/>
        </w:numPr>
        <w:rPr>
          <w:rFonts w:ascii="Times New Roman" w:hAnsi="Times New Roman"/>
          <w:sz w:val="16"/>
          <w:szCs w:val="16"/>
        </w:rPr>
      </w:pPr>
      <w:r w:rsidRPr="006C0056">
        <w:rPr>
          <w:rFonts w:ascii="Times New Roman" w:hAnsi="Times New Roman"/>
          <w:sz w:val="16"/>
          <w:szCs w:val="16"/>
        </w:rPr>
        <w:t>Bir kenar uzunluğu 9 m olan kare şeklindeki bir bahçenin etrafına 5 sıra tel çevrilmiştir. Telin bir metresi 30 Kr olduğuna göre bu iş için kaç TL harcanmıştır?</w:t>
      </w:r>
    </w:p>
    <w:p w:rsidR="009F4DE9" w:rsidRPr="006C0056" w:rsidRDefault="009F4DE9" w:rsidP="00A10377">
      <w:pPr>
        <w:pStyle w:val="ListParagraph"/>
        <w:numPr>
          <w:ilvl w:val="0"/>
          <w:numId w:val="1"/>
        </w:numPr>
        <w:rPr>
          <w:rFonts w:ascii="Times New Roman" w:hAnsi="Times New Roman"/>
          <w:sz w:val="16"/>
          <w:szCs w:val="16"/>
        </w:rPr>
      </w:pPr>
      <w:r w:rsidRPr="006C0056">
        <w:rPr>
          <w:rFonts w:ascii="Times New Roman" w:hAnsi="Times New Roman"/>
          <w:sz w:val="16"/>
          <w:szCs w:val="16"/>
        </w:rPr>
        <w:t>Aynı yerden karşıt yönlere hareket eden iki otomobilden birinin saatteki hızı 75 km, diğerinin 87 km'dir. 7 saat sonra aralarındaki uzaklık kaç kilometre olur?</w:t>
      </w:r>
    </w:p>
    <w:p w:rsidR="009F4DE9" w:rsidRPr="006C0056" w:rsidRDefault="009F4DE9" w:rsidP="00A10377">
      <w:pPr>
        <w:pStyle w:val="ListParagraph"/>
        <w:numPr>
          <w:ilvl w:val="0"/>
          <w:numId w:val="1"/>
        </w:numPr>
        <w:rPr>
          <w:rFonts w:ascii="Times New Roman" w:hAnsi="Times New Roman"/>
          <w:sz w:val="16"/>
          <w:szCs w:val="16"/>
        </w:rPr>
      </w:pPr>
      <w:r w:rsidRPr="006C0056">
        <w:rPr>
          <w:rFonts w:ascii="Times New Roman" w:hAnsi="Times New Roman"/>
          <w:sz w:val="16"/>
          <w:szCs w:val="16"/>
        </w:rPr>
        <w:t>Litresi 7 TL olan zeytinyağından 316 L, litresi 3 TL olan ayçiçek yağından 420 L satan bir satıcının eline geçen para kaç TL'dir?</w:t>
      </w:r>
    </w:p>
    <w:p w:rsidR="009F4DE9" w:rsidRPr="006C0056" w:rsidRDefault="009F4DE9" w:rsidP="00A10377">
      <w:pPr>
        <w:pStyle w:val="ListParagraph"/>
        <w:numPr>
          <w:ilvl w:val="0"/>
          <w:numId w:val="1"/>
        </w:numPr>
        <w:rPr>
          <w:rFonts w:ascii="Times New Roman" w:hAnsi="Times New Roman"/>
          <w:sz w:val="16"/>
          <w:szCs w:val="16"/>
        </w:rPr>
      </w:pPr>
      <w:r w:rsidRPr="006C0056">
        <w:rPr>
          <w:rFonts w:ascii="Times New Roman" w:hAnsi="Times New Roman"/>
          <w:sz w:val="16"/>
          <w:szCs w:val="16"/>
        </w:rPr>
        <w:t>Uzun kenar uzunluğu 26 m, kısa kenar uzunluğu 19 m olan dikdörtgen şeklindeki bir bahçenin etrafına 3 sıra tel çevrilince 30 m tel artıyor. Bu iş için alınan tel kaç metredir?</w:t>
      </w:r>
    </w:p>
    <w:p w:rsidR="009F4DE9" w:rsidRPr="006C0056" w:rsidRDefault="009F4DE9" w:rsidP="00A10377">
      <w:pPr>
        <w:pStyle w:val="ListParagraph"/>
        <w:numPr>
          <w:ilvl w:val="0"/>
          <w:numId w:val="1"/>
        </w:numPr>
        <w:rPr>
          <w:rFonts w:ascii="Times New Roman" w:hAnsi="Times New Roman"/>
          <w:sz w:val="16"/>
          <w:szCs w:val="16"/>
        </w:rPr>
      </w:pPr>
      <w:r w:rsidRPr="006C0056">
        <w:rPr>
          <w:rFonts w:ascii="Times New Roman" w:hAnsi="Times New Roman"/>
          <w:sz w:val="16"/>
          <w:szCs w:val="16"/>
        </w:rPr>
        <w:t>49 sayısının 145 katı, dört basamaklı en büyük doğal sayıdan kaç eksiktir?</w:t>
      </w:r>
    </w:p>
    <w:p w:rsidR="009F4DE9" w:rsidRPr="006C0056" w:rsidRDefault="009F4DE9" w:rsidP="00A10377">
      <w:pPr>
        <w:pStyle w:val="ListParagraph"/>
        <w:numPr>
          <w:ilvl w:val="0"/>
          <w:numId w:val="1"/>
        </w:numPr>
        <w:rPr>
          <w:rFonts w:ascii="Times New Roman" w:hAnsi="Times New Roman"/>
          <w:sz w:val="16"/>
          <w:szCs w:val="16"/>
        </w:rPr>
      </w:pPr>
      <w:r w:rsidRPr="006C0056">
        <w:rPr>
          <w:rFonts w:ascii="Times New Roman" w:hAnsi="Times New Roman"/>
          <w:sz w:val="16"/>
          <w:szCs w:val="16"/>
        </w:rPr>
        <w:t>Tanesi 30 Kr olan ekmeklerden günde 5 tane tüketen bir ailenin 30 günlük ekmek tüketimi kaç TL'dir?</w:t>
      </w:r>
    </w:p>
    <w:p w:rsidR="009F4DE9" w:rsidRPr="006C0056" w:rsidRDefault="009F4DE9" w:rsidP="00A10377">
      <w:pPr>
        <w:pStyle w:val="ListParagraph"/>
        <w:numPr>
          <w:ilvl w:val="0"/>
          <w:numId w:val="1"/>
        </w:numPr>
        <w:rPr>
          <w:rFonts w:ascii="Times New Roman" w:hAnsi="Times New Roman"/>
          <w:sz w:val="16"/>
          <w:szCs w:val="16"/>
        </w:rPr>
      </w:pPr>
      <w:r w:rsidRPr="006C0056">
        <w:rPr>
          <w:rFonts w:ascii="Times New Roman" w:hAnsi="Times New Roman"/>
          <w:sz w:val="16"/>
          <w:szCs w:val="16"/>
        </w:rPr>
        <w:t>Yüzler basamağı 5 olan en küçük üç basamaklı doğal sayı ile onlar basamağı 5 olan en büyük iki basamaklı doğal sayının çarpımı kaçtır?</w:t>
      </w:r>
    </w:p>
    <w:p w:rsidR="009F4DE9" w:rsidRPr="006C0056" w:rsidRDefault="009F4DE9" w:rsidP="00A10377">
      <w:pPr>
        <w:pStyle w:val="ListParagraph"/>
        <w:numPr>
          <w:ilvl w:val="0"/>
          <w:numId w:val="1"/>
        </w:numPr>
        <w:rPr>
          <w:rFonts w:ascii="Times New Roman" w:hAnsi="Times New Roman"/>
          <w:sz w:val="16"/>
          <w:szCs w:val="16"/>
        </w:rPr>
      </w:pPr>
      <w:r w:rsidRPr="006C0056">
        <w:rPr>
          <w:rFonts w:ascii="Times New Roman" w:hAnsi="Times New Roman"/>
          <w:sz w:val="16"/>
          <w:szCs w:val="16"/>
        </w:rPr>
        <w:t xml:space="preserve"> Onlar basamağı 9 olan en küçük iki basamaklı çift doğal sayı ile yüzler basamağı 2 olan en büyük üç çift doğal sayının çarpımı kaçtır?</w:t>
      </w:r>
    </w:p>
    <w:p w:rsidR="009F4DE9" w:rsidRPr="006C0056" w:rsidRDefault="009F4DE9" w:rsidP="00A10377">
      <w:pPr>
        <w:pStyle w:val="ListParagraph"/>
        <w:numPr>
          <w:ilvl w:val="0"/>
          <w:numId w:val="1"/>
        </w:numPr>
        <w:rPr>
          <w:rFonts w:ascii="Times New Roman" w:hAnsi="Times New Roman"/>
          <w:sz w:val="16"/>
          <w:szCs w:val="16"/>
        </w:rPr>
      </w:pPr>
      <w:r w:rsidRPr="006C0056">
        <w:rPr>
          <w:rFonts w:ascii="Times New Roman" w:hAnsi="Times New Roman"/>
          <w:sz w:val="16"/>
          <w:szCs w:val="16"/>
        </w:rPr>
        <w:t>Onlar basamağı 0 olan en küçük üç basamaklı tek doğal sayı ile birler basamağı 9 olan en küçük iki basamaklı doğal sayının çarpımı kaçtır?</w:t>
      </w:r>
    </w:p>
    <w:p w:rsidR="009F4DE9" w:rsidRPr="006C0056" w:rsidRDefault="009F4DE9" w:rsidP="00A10377">
      <w:pPr>
        <w:pStyle w:val="ListParagraph"/>
        <w:numPr>
          <w:ilvl w:val="0"/>
          <w:numId w:val="1"/>
        </w:numPr>
        <w:rPr>
          <w:rFonts w:ascii="Times New Roman" w:hAnsi="Times New Roman"/>
          <w:sz w:val="16"/>
          <w:szCs w:val="16"/>
        </w:rPr>
      </w:pPr>
      <w:r w:rsidRPr="006C0056">
        <w:rPr>
          <w:rFonts w:ascii="Times New Roman" w:hAnsi="Times New Roman"/>
          <w:sz w:val="16"/>
          <w:szCs w:val="16"/>
        </w:rPr>
        <w:t xml:space="preserve"> Seçil, 15 arkadaşına “ Hepinize 12’şer gül vereceğim.” diyerek, bahçeden bir demet gül getirdi. Seçil bahçeden kaç tane gül getirmiştir?</w:t>
      </w:r>
    </w:p>
    <w:p w:rsidR="009F4DE9" w:rsidRPr="006C0056" w:rsidRDefault="009F4DE9" w:rsidP="00A10377">
      <w:pPr>
        <w:pStyle w:val="ListParagraph"/>
        <w:numPr>
          <w:ilvl w:val="0"/>
          <w:numId w:val="1"/>
        </w:numPr>
        <w:rPr>
          <w:rFonts w:ascii="Times New Roman" w:hAnsi="Times New Roman"/>
          <w:sz w:val="16"/>
          <w:szCs w:val="16"/>
        </w:rPr>
      </w:pPr>
      <w:r w:rsidRPr="006C0056">
        <w:rPr>
          <w:rFonts w:ascii="Times New Roman" w:hAnsi="Times New Roman"/>
          <w:sz w:val="16"/>
          <w:szCs w:val="16"/>
        </w:rPr>
        <w:t>Üç kardeşten Emre’nin 450 kr’si vardır. Cemil’in parası Emre’nin parasının 3 katı kadardır. Küçük kardeş Derya’nın ise ikisinin paralarının toplamından 400 kr eksik parası vardır. Derya’nın kaç kr’si vardır?</w:t>
      </w:r>
    </w:p>
    <w:p w:rsidR="009F4DE9" w:rsidRPr="006C0056" w:rsidRDefault="009F4DE9" w:rsidP="00A10377">
      <w:pPr>
        <w:pStyle w:val="ListParagraph"/>
        <w:numPr>
          <w:ilvl w:val="0"/>
          <w:numId w:val="1"/>
        </w:numPr>
        <w:rPr>
          <w:rFonts w:ascii="Times New Roman" w:hAnsi="Times New Roman"/>
          <w:sz w:val="16"/>
          <w:szCs w:val="16"/>
        </w:rPr>
      </w:pPr>
      <w:r w:rsidRPr="006C0056">
        <w:rPr>
          <w:rFonts w:ascii="Times New Roman" w:hAnsi="Times New Roman"/>
          <w:sz w:val="16"/>
          <w:szCs w:val="16"/>
        </w:rPr>
        <w:t>Bir çarpma işleminde çarpanların toplamı 20’dir. Çarpanlardan biri, diğerinden 2 fazla olduğuna göre çarpım kaçtır?</w:t>
      </w:r>
    </w:p>
    <w:p w:rsidR="009F4DE9" w:rsidRPr="006C0056" w:rsidRDefault="009F4DE9" w:rsidP="00A10377">
      <w:pPr>
        <w:pStyle w:val="ListParagraph"/>
        <w:numPr>
          <w:ilvl w:val="0"/>
          <w:numId w:val="1"/>
        </w:numPr>
        <w:rPr>
          <w:rFonts w:ascii="Times New Roman" w:hAnsi="Times New Roman"/>
          <w:sz w:val="16"/>
          <w:szCs w:val="16"/>
        </w:rPr>
      </w:pPr>
      <w:r w:rsidRPr="006C0056">
        <w:rPr>
          <w:rFonts w:ascii="Times New Roman" w:hAnsi="Times New Roman"/>
          <w:sz w:val="16"/>
          <w:szCs w:val="16"/>
        </w:rPr>
        <w:t>Kilogramı 275 kr olan elmadan 123 kg alan bir manav toptancıya kaç kr ödemelidir?</w:t>
      </w:r>
    </w:p>
    <w:p w:rsidR="009F4DE9" w:rsidRPr="006C0056" w:rsidRDefault="009F4DE9" w:rsidP="006C0056">
      <w:pPr>
        <w:pStyle w:val="ListParagraph"/>
        <w:numPr>
          <w:ilvl w:val="0"/>
          <w:numId w:val="1"/>
        </w:numPr>
        <w:rPr>
          <w:rFonts w:ascii="Times New Roman" w:hAnsi="Times New Roman"/>
          <w:sz w:val="16"/>
          <w:szCs w:val="16"/>
        </w:rPr>
      </w:pPr>
      <w:r w:rsidRPr="006C0056">
        <w:rPr>
          <w:rFonts w:ascii="Times New Roman" w:hAnsi="Times New Roman"/>
          <w:sz w:val="16"/>
          <w:szCs w:val="16"/>
        </w:rPr>
        <w:t>Orhan aldığı 48 kalem için toplam 816 kr ödüyor. Kalemlerin bir tanesi kaç kr’dir?</w:t>
      </w:r>
    </w:p>
    <w:p w:rsidR="009F4DE9" w:rsidRPr="006C0056" w:rsidRDefault="009F4DE9" w:rsidP="00A10377">
      <w:pPr>
        <w:pStyle w:val="ListParagraph"/>
        <w:numPr>
          <w:ilvl w:val="0"/>
          <w:numId w:val="1"/>
        </w:numPr>
        <w:rPr>
          <w:rFonts w:ascii="Times New Roman" w:hAnsi="Times New Roman"/>
          <w:sz w:val="16"/>
          <w:szCs w:val="16"/>
        </w:rPr>
      </w:pPr>
      <w:r w:rsidRPr="006C0056">
        <w:rPr>
          <w:rFonts w:ascii="Times New Roman" w:hAnsi="Times New Roman"/>
          <w:bCs/>
          <w:sz w:val="16"/>
          <w:szCs w:val="16"/>
        </w:rPr>
        <w:t>Ahmetleri çiftliğinde 48 tane inek vardır. Her bir inekten günde 5 L süt elde edilmektedir. Buna göre bir günde kaç L süt elde edilmektedir?</w:t>
      </w:r>
    </w:p>
    <w:p w:rsidR="009F4DE9" w:rsidRPr="006C0056" w:rsidRDefault="009F4DE9" w:rsidP="00A10377">
      <w:pPr>
        <w:pStyle w:val="ListParagraph"/>
        <w:numPr>
          <w:ilvl w:val="0"/>
          <w:numId w:val="1"/>
        </w:numPr>
        <w:rPr>
          <w:rFonts w:ascii="Times New Roman" w:hAnsi="Times New Roman"/>
          <w:sz w:val="16"/>
          <w:szCs w:val="16"/>
        </w:rPr>
      </w:pPr>
      <w:r w:rsidRPr="006C0056">
        <w:rPr>
          <w:rFonts w:ascii="Times New Roman" w:hAnsi="Times New Roman"/>
          <w:bCs/>
          <w:sz w:val="16"/>
          <w:szCs w:val="16"/>
        </w:rPr>
        <w:t>Dört basamaklı en küçük sayı ile üç basamaklı en büyük sayının farkının 10 katı kaçtır?</w:t>
      </w:r>
    </w:p>
    <w:p w:rsidR="009F4DE9" w:rsidRPr="006C0056" w:rsidRDefault="009F4DE9" w:rsidP="00A10377">
      <w:pPr>
        <w:pStyle w:val="ListParagraph"/>
        <w:numPr>
          <w:ilvl w:val="0"/>
          <w:numId w:val="1"/>
        </w:numPr>
        <w:rPr>
          <w:rFonts w:ascii="Times New Roman" w:hAnsi="Times New Roman"/>
          <w:sz w:val="16"/>
          <w:szCs w:val="16"/>
        </w:rPr>
      </w:pPr>
      <w:r w:rsidRPr="006C0056">
        <w:rPr>
          <w:rFonts w:ascii="Times New Roman" w:hAnsi="Times New Roman"/>
          <w:bCs/>
          <w:sz w:val="16"/>
          <w:szCs w:val="16"/>
        </w:rPr>
        <w:t>25 sayısının 2 katının 6 fazlası kaçtır?</w:t>
      </w:r>
      <w:r w:rsidRPr="006C0056">
        <w:rPr>
          <w:rFonts w:ascii="Times New Roman" w:hAnsi="Times New Roman"/>
          <w:bCs/>
          <w:sz w:val="16"/>
          <w:szCs w:val="16"/>
        </w:rPr>
        <w:tab/>
      </w:r>
    </w:p>
    <w:p w:rsidR="009F4DE9" w:rsidRPr="006C0056" w:rsidRDefault="009F4DE9" w:rsidP="00A10377">
      <w:pPr>
        <w:pStyle w:val="ListParagraph"/>
        <w:numPr>
          <w:ilvl w:val="0"/>
          <w:numId w:val="1"/>
        </w:numPr>
        <w:rPr>
          <w:rFonts w:ascii="Times New Roman" w:hAnsi="Times New Roman"/>
          <w:sz w:val="16"/>
          <w:szCs w:val="16"/>
        </w:rPr>
      </w:pPr>
      <w:r w:rsidRPr="006C0056">
        <w:rPr>
          <w:rFonts w:ascii="Times New Roman" w:hAnsi="Times New Roman"/>
          <w:bCs/>
          <w:sz w:val="16"/>
          <w:szCs w:val="16"/>
        </w:rPr>
        <w:t>Büşra’nın 3 tavuğu vardır. Bu tavukların her biri günde 2 yumurta verdiklerine göre 1 hafta sonunda Büşra kaç tane yumurta toplamış olur?</w:t>
      </w:r>
    </w:p>
    <w:p w:rsidR="009F4DE9" w:rsidRPr="006C0056" w:rsidRDefault="009F4DE9" w:rsidP="00A10377">
      <w:pPr>
        <w:pStyle w:val="ListParagraph"/>
        <w:numPr>
          <w:ilvl w:val="0"/>
          <w:numId w:val="1"/>
        </w:numPr>
        <w:rPr>
          <w:rFonts w:ascii="Times New Roman" w:hAnsi="Times New Roman"/>
          <w:sz w:val="16"/>
          <w:szCs w:val="16"/>
        </w:rPr>
      </w:pPr>
      <w:r w:rsidRPr="006C0056">
        <w:rPr>
          <w:rFonts w:ascii="Times New Roman" w:hAnsi="Times New Roman"/>
          <w:bCs/>
          <w:sz w:val="16"/>
          <w:szCs w:val="16"/>
        </w:rPr>
        <w:t>Beş basamaklı en küçük tek sayı ile dört basamaklı en büyük çift sayının farkının 100 katı kaçtır?</w:t>
      </w:r>
    </w:p>
    <w:p w:rsidR="009F4DE9" w:rsidRPr="006C0056" w:rsidRDefault="009F4DE9" w:rsidP="00A10377">
      <w:pPr>
        <w:pStyle w:val="ListParagraph"/>
        <w:numPr>
          <w:ilvl w:val="0"/>
          <w:numId w:val="1"/>
        </w:numPr>
        <w:rPr>
          <w:rFonts w:ascii="Times New Roman" w:hAnsi="Times New Roman"/>
          <w:sz w:val="16"/>
          <w:szCs w:val="16"/>
        </w:rPr>
      </w:pPr>
      <w:r w:rsidRPr="006C0056">
        <w:rPr>
          <w:rFonts w:ascii="Times New Roman" w:hAnsi="Times New Roman"/>
          <w:bCs/>
          <w:sz w:val="16"/>
          <w:szCs w:val="16"/>
        </w:rPr>
        <w:t>İki sayının farkı 4516’dır. Bu sayılardan büyüğü 7344 olduğuna göre küçüğü kaçtır?</w:t>
      </w:r>
    </w:p>
    <w:p w:rsidR="009F4DE9" w:rsidRPr="006C0056" w:rsidRDefault="009F4DE9" w:rsidP="00A10377">
      <w:pPr>
        <w:pStyle w:val="ListParagraph"/>
        <w:numPr>
          <w:ilvl w:val="0"/>
          <w:numId w:val="1"/>
        </w:numPr>
        <w:rPr>
          <w:rFonts w:ascii="Times New Roman" w:hAnsi="Times New Roman"/>
          <w:sz w:val="16"/>
          <w:szCs w:val="16"/>
        </w:rPr>
      </w:pPr>
      <w:r w:rsidRPr="006C0056">
        <w:rPr>
          <w:rFonts w:ascii="Times New Roman" w:hAnsi="Times New Roman"/>
          <w:bCs/>
          <w:sz w:val="16"/>
          <w:szCs w:val="16"/>
        </w:rPr>
        <w:t>2005 yılında 69 yaşında olan bir kişi 40 yaşındayken takvimler hangi yılı göstermektedir?</w:t>
      </w:r>
    </w:p>
    <w:p w:rsidR="009F4DE9" w:rsidRPr="006C0056" w:rsidRDefault="009F4DE9" w:rsidP="00A10377">
      <w:pPr>
        <w:pStyle w:val="ListParagraph"/>
        <w:numPr>
          <w:ilvl w:val="0"/>
          <w:numId w:val="1"/>
        </w:numPr>
        <w:rPr>
          <w:rFonts w:ascii="Times New Roman" w:hAnsi="Times New Roman"/>
          <w:sz w:val="16"/>
          <w:szCs w:val="16"/>
        </w:rPr>
      </w:pPr>
      <w:r w:rsidRPr="006C0056">
        <w:rPr>
          <w:rFonts w:ascii="Times New Roman" w:hAnsi="Times New Roman"/>
          <w:bCs/>
          <w:sz w:val="16"/>
          <w:szCs w:val="16"/>
        </w:rPr>
        <w:t>Bir sayıya önce 1864 eklenip sonra elde edilen sayıdan 450 çıkarılınca sonuç 4170 oluyor. Buna göre bu sayı kaçtır?</w:t>
      </w:r>
    </w:p>
    <w:p w:rsidR="009F4DE9" w:rsidRPr="006C0056" w:rsidRDefault="009F4DE9" w:rsidP="00A10377">
      <w:pPr>
        <w:pStyle w:val="ListParagraph"/>
        <w:numPr>
          <w:ilvl w:val="0"/>
          <w:numId w:val="1"/>
        </w:numPr>
        <w:rPr>
          <w:rFonts w:ascii="Times New Roman" w:hAnsi="Times New Roman"/>
          <w:sz w:val="16"/>
          <w:szCs w:val="16"/>
        </w:rPr>
      </w:pPr>
      <w:r w:rsidRPr="006C0056">
        <w:rPr>
          <w:rFonts w:ascii="Times New Roman" w:hAnsi="Times New Roman"/>
          <w:bCs/>
          <w:sz w:val="16"/>
          <w:szCs w:val="16"/>
        </w:rPr>
        <w:t>20 TL’lik kitaplardan 4 tane, 16 TL’lik sözlüklerden 2 tane alan Serhat, kasiyere 150 TL vermiştir. Buna göre Serhat kaç TL para üstü alır?</w:t>
      </w:r>
    </w:p>
    <w:p w:rsidR="009F4DE9" w:rsidRPr="006C0056" w:rsidRDefault="009F4DE9" w:rsidP="00A10377">
      <w:pPr>
        <w:pStyle w:val="ListParagraph"/>
        <w:numPr>
          <w:ilvl w:val="0"/>
          <w:numId w:val="1"/>
        </w:numPr>
        <w:rPr>
          <w:rFonts w:ascii="Times New Roman" w:hAnsi="Times New Roman"/>
          <w:sz w:val="16"/>
          <w:szCs w:val="16"/>
        </w:rPr>
      </w:pPr>
      <w:r w:rsidRPr="006C0056">
        <w:rPr>
          <w:rFonts w:ascii="Times New Roman" w:hAnsi="Times New Roman"/>
          <w:bCs/>
          <w:sz w:val="16"/>
          <w:szCs w:val="16"/>
        </w:rPr>
        <w:t>Bir spor karşılaşması için bastırılan 9500 biletin birinci gün 1 318’i, ikinci gün 3 876’sı satılıyor. Buna göre iki gün sonunda satılmayan kaç bilet kalır?</w:t>
      </w:r>
    </w:p>
    <w:p w:rsidR="009F4DE9" w:rsidRPr="006C0056" w:rsidRDefault="009F4DE9" w:rsidP="00A10377">
      <w:pPr>
        <w:pStyle w:val="ListParagraph"/>
        <w:numPr>
          <w:ilvl w:val="0"/>
          <w:numId w:val="1"/>
        </w:numPr>
        <w:rPr>
          <w:rFonts w:ascii="Times New Roman" w:hAnsi="Times New Roman"/>
          <w:sz w:val="16"/>
          <w:szCs w:val="16"/>
        </w:rPr>
      </w:pPr>
      <w:r w:rsidRPr="006C0056">
        <w:rPr>
          <w:rFonts w:ascii="Times New Roman" w:hAnsi="Times New Roman"/>
          <w:bCs/>
          <w:sz w:val="16"/>
          <w:szCs w:val="16"/>
        </w:rPr>
        <w:t>Alınan 2100 kg kömürün, 680 kg’ı kasım – aralık aylarında, 920 kg’ı Ocak – Şubat aylarında yakıldığına göre, geriye kaç kg kömür kalmıştır?</w:t>
      </w:r>
    </w:p>
    <w:p w:rsidR="009F4DE9" w:rsidRPr="006C0056" w:rsidRDefault="009F4DE9" w:rsidP="00A10377">
      <w:pPr>
        <w:pStyle w:val="ListParagraph"/>
        <w:numPr>
          <w:ilvl w:val="0"/>
          <w:numId w:val="1"/>
        </w:numPr>
        <w:rPr>
          <w:rFonts w:ascii="Times New Roman" w:hAnsi="Times New Roman"/>
          <w:sz w:val="16"/>
          <w:szCs w:val="16"/>
        </w:rPr>
      </w:pPr>
      <w:r w:rsidRPr="006C0056">
        <w:rPr>
          <w:rFonts w:ascii="Times New Roman" w:hAnsi="Times New Roman"/>
          <w:bCs/>
          <w:sz w:val="16"/>
          <w:szCs w:val="16"/>
        </w:rPr>
        <w:t>Bir ceket bir takım elbiseden 85Tl ucuz, bir mont da bir ceketten 134 TL ucuzdur. Bir takım elbise 337 TL olduğuna göre, bir mont kaç TL'dir?</w:t>
      </w:r>
    </w:p>
    <w:p w:rsidR="009F4DE9" w:rsidRPr="006C0056" w:rsidRDefault="009F4DE9" w:rsidP="00A10377">
      <w:pPr>
        <w:spacing w:after="0" w:line="240" w:lineRule="auto"/>
        <w:rPr>
          <w:rFonts w:ascii="Times New Roman" w:hAnsi="Times New Roman"/>
          <w:sz w:val="16"/>
          <w:szCs w:val="16"/>
        </w:rPr>
      </w:pPr>
    </w:p>
    <w:p w:rsidR="009F4DE9" w:rsidRPr="006C0056" w:rsidRDefault="009F4DE9" w:rsidP="00964A41">
      <w:pPr>
        <w:rPr>
          <w:rFonts w:ascii="Times New Roman" w:hAnsi="Times New Roman"/>
          <w:sz w:val="16"/>
          <w:szCs w:val="16"/>
        </w:rPr>
      </w:pPr>
    </w:p>
    <w:p w:rsidR="009F4DE9" w:rsidRPr="006C0056" w:rsidRDefault="009F4DE9" w:rsidP="00964A41">
      <w:pPr>
        <w:pStyle w:val="ListParagraph"/>
        <w:rPr>
          <w:rFonts w:ascii="Times New Roman" w:hAnsi="Times New Roman"/>
          <w:sz w:val="16"/>
          <w:szCs w:val="16"/>
        </w:rPr>
      </w:pPr>
    </w:p>
    <w:p w:rsidR="009F4DE9" w:rsidRDefault="009F4DE9" w:rsidP="00CD3DCA">
      <w:pPr>
        <w:tabs>
          <w:tab w:val="left" w:pos="6330"/>
        </w:tabs>
        <w:rPr>
          <w:rFonts w:ascii="Bookman Old Style" w:hAnsi="Bookman Old Style"/>
          <w:color w:val="C0C0C0"/>
          <w:sz w:val="16"/>
          <w:szCs w:val="16"/>
        </w:rPr>
      </w:pPr>
      <w:hyperlink r:id="rId5" w:history="1">
        <w:r>
          <w:rPr>
            <w:rStyle w:val="Hyperlink"/>
            <w:rFonts w:ascii="Bookman Old Style" w:hAnsi="Bookman Old Style"/>
            <w:color w:val="C0C0C0"/>
            <w:sz w:val="16"/>
            <w:szCs w:val="16"/>
          </w:rPr>
          <w:t>www.sorubak.com</w:t>
        </w:r>
      </w:hyperlink>
      <w:r>
        <w:rPr>
          <w:rFonts w:ascii="Bookman Old Style" w:hAnsi="Bookman Old Style"/>
          <w:color w:val="C0C0C0"/>
          <w:sz w:val="16"/>
          <w:szCs w:val="16"/>
        </w:rPr>
        <w:t xml:space="preserve"> </w:t>
      </w:r>
    </w:p>
    <w:p w:rsidR="009F4DE9" w:rsidRPr="006C0056" w:rsidRDefault="009F4DE9" w:rsidP="00964A41">
      <w:pPr>
        <w:pStyle w:val="ListParagraph"/>
        <w:rPr>
          <w:rFonts w:ascii="Times New Roman" w:hAnsi="Times New Roman"/>
          <w:sz w:val="16"/>
          <w:szCs w:val="16"/>
        </w:rPr>
      </w:pPr>
    </w:p>
    <w:p w:rsidR="009F4DE9" w:rsidRPr="006C0056" w:rsidRDefault="009F4DE9" w:rsidP="00964A41">
      <w:pPr>
        <w:rPr>
          <w:rFonts w:ascii="Times New Roman" w:hAnsi="Times New Roman"/>
          <w:sz w:val="16"/>
          <w:szCs w:val="16"/>
        </w:rPr>
      </w:pPr>
    </w:p>
    <w:sectPr w:rsidR="009F4DE9" w:rsidRPr="006C0056" w:rsidSect="006C0056">
      <w:pgSz w:w="16838" w:h="11906" w:orient="landscape"/>
      <w:pgMar w:top="340" w:right="284" w:bottom="425" w:left="238" w:header="708" w:footer="708" w:gutter="0"/>
      <w:cols w:num="2"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alibri">
    <w:panose1 w:val="020F0502020204030204"/>
    <w:charset w:val="A2"/>
    <w:family w:val="swiss"/>
    <w:pitch w:val="variable"/>
    <w:sig w:usb0="A00002EF" w:usb1="4000207B" w:usb2="00000000" w:usb3="00000000" w:csb0="0000009F" w:csb1="00000000"/>
  </w:font>
  <w:font w:name="Arial">
    <w:panose1 w:val="020B0604020202020204"/>
    <w:charset w:val="A2"/>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man Old Style">
    <w:panose1 w:val="02050604050505020204"/>
    <w:charset w:val="A2"/>
    <w:family w:val="roman"/>
    <w:pitch w:val="variable"/>
    <w:sig w:usb0="00000287" w:usb1="00000000" w:usb2="00000000" w:usb3="00000000" w:csb0="0000009F"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A456C4"/>
    <w:multiLevelType w:val="hybridMultilevel"/>
    <w:tmpl w:val="97EA77CC"/>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
    <w:nsid w:val="3D5818CE"/>
    <w:multiLevelType w:val="hybridMultilevel"/>
    <w:tmpl w:val="97EA77CC"/>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
    <w:nsid w:val="43C06F62"/>
    <w:multiLevelType w:val="hybridMultilevel"/>
    <w:tmpl w:val="97EA77CC"/>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
    <w:nsid w:val="4FDA262A"/>
    <w:multiLevelType w:val="hybridMultilevel"/>
    <w:tmpl w:val="97EA77CC"/>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num w:numId="1">
    <w:abstractNumId w:val="1"/>
  </w:num>
  <w:num w:numId="2">
    <w:abstractNumId w:val="2"/>
  </w:num>
  <w:num w:numId="3">
    <w:abstractNumId w:val="3"/>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62C79"/>
    <w:rsid w:val="00014D26"/>
    <w:rsid w:val="000157F1"/>
    <w:rsid w:val="00017985"/>
    <w:rsid w:val="000425E6"/>
    <w:rsid w:val="00096BC4"/>
    <w:rsid w:val="000A30C3"/>
    <w:rsid w:val="000A665B"/>
    <w:rsid w:val="000C11F9"/>
    <w:rsid w:val="000C38C6"/>
    <w:rsid w:val="000F54E0"/>
    <w:rsid w:val="001070E1"/>
    <w:rsid w:val="00107316"/>
    <w:rsid w:val="00121F64"/>
    <w:rsid w:val="0012670E"/>
    <w:rsid w:val="0013089E"/>
    <w:rsid w:val="00154B06"/>
    <w:rsid w:val="001610EA"/>
    <w:rsid w:val="00161394"/>
    <w:rsid w:val="00163027"/>
    <w:rsid w:val="00164654"/>
    <w:rsid w:val="00164DE0"/>
    <w:rsid w:val="00170A0F"/>
    <w:rsid w:val="00174315"/>
    <w:rsid w:val="00175EE8"/>
    <w:rsid w:val="0017786E"/>
    <w:rsid w:val="001825F5"/>
    <w:rsid w:val="00197FD1"/>
    <w:rsid w:val="001A108D"/>
    <w:rsid w:val="001A4A20"/>
    <w:rsid w:val="001C1F99"/>
    <w:rsid w:val="001C2D25"/>
    <w:rsid w:val="001C40E3"/>
    <w:rsid w:val="001C4AF8"/>
    <w:rsid w:val="001C7DC1"/>
    <w:rsid w:val="001F0E38"/>
    <w:rsid w:val="001F3EF9"/>
    <w:rsid w:val="00210141"/>
    <w:rsid w:val="002164C0"/>
    <w:rsid w:val="00216E1C"/>
    <w:rsid w:val="002245E3"/>
    <w:rsid w:val="002279BB"/>
    <w:rsid w:val="00280F8F"/>
    <w:rsid w:val="002863EE"/>
    <w:rsid w:val="00286A53"/>
    <w:rsid w:val="002B67A7"/>
    <w:rsid w:val="002D4B26"/>
    <w:rsid w:val="002E1CB7"/>
    <w:rsid w:val="002F42EC"/>
    <w:rsid w:val="003273C6"/>
    <w:rsid w:val="00332145"/>
    <w:rsid w:val="00332FF7"/>
    <w:rsid w:val="00362583"/>
    <w:rsid w:val="0039081E"/>
    <w:rsid w:val="003B73CA"/>
    <w:rsid w:val="003C0C30"/>
    <w:rsid w:val="003C1C26"/>
    <w:rsid w:val="003C49CD"/>
    <w:rsid w:val="003E5CBF"/>
    <w:rsid w:val="00425A35"/>
    <w:rsid w:val="00427FD4"/>
    <w:rsid w:val="00430991"/>
    <w:rsid w:val="00431CDC"/>
    <w:rsid w:val="00434CFC"/>
    <w:rsid w:val="00435D5F"/>
    <w:rsid w:val="00445FAF"/>
    <w:rsid w:val="004461FB"/>
    <w:rsid w:val="004516F6"/>
    <w:rsid w:val="004519CF"/>
    <w:rsid w:val="00456A86"/>
    <w:rsid w:val="00470739"/>
    <w:rsid w:val="00471EBE"/>
    <w:rsid w:val="004746F3"/>
    <w:rsid w:val="00475B2B"/>
    <w:rsid w:val="004807CC"/>
    <w:rsid w:val="00481473"/>
    <w:rsid w:val="004A69E5"/>
    <w:rsid w:val="004B6BB9"/>
    <w:rsid w:val="004B6E27"/>
    <w:rsid w:val="004C06EE"/>
    <w:rsid w:val="004C096B"/>
    <w:rsid w:val="004E04F1"/>
    <w:rsid w:val="004E1A0A"/>
    <w:rsid w:val="004E29E0"/>
    <w:rsid w:val="004E6A86"/>
    <w:rsid w:val="005048A0"/>
    <w:rsid w:val="00507D4C"/>
    <w:rsid w:val="005120A0"/>
    <w:rsid w:val="005221CA"/>
    <w:rsid w:val="005335E3"/>
    <w:rsid w:val="00536C19"/>
    <w:rsid w:val="0054364E"/>
    <w:rsid w:val="005464C8"/>
    <w:rsid w:val="00562012"/>
    <w:rsid w:val="005621CC"/>
    <w:rsid w:val="00563C22"/>
    <w:rsid w:val="0057095C"/>
    <w:rsid w:val="005A15F6"/>
    <w:rsid w:val="005D6DC8"/>
    <w:rsid w:val="005D7EF8"/>
    <w:rsid w:val="005E481E"/>
    <w:rsid w:val="005F72C0"/>
    <w:rsid w:val="005F7E0D"/>
    <w:rsid w:val="00607533"/>
    <w:rsid w:val="0061243A"/>
    <w:rsid w:val="00615650"/>
    <w:rsid w:val="00615686"/>
    <w:rsid w:val="00627396"/>
    <w:rsid w:val="00644141"/>
    <w:rsid w:val="00650879"/>
    <w:rsid w:val="00653CA0"/>
    <w:rsid w:val="00655974"/>
    <w:rsid w:val="006712C1"/>
    <w:rsid w:val="00683BA6"/>
    <w:rsid w:val="00684BB9"/>
    <w:rsid w:val="00687F5E"/>
    <w:rsid w:val="00691828"/>
    <w:rsid w:val="006B4096"/>
    <w:rsid w:val="006C0056"/>
    <w:rsid w:val="006C15FB"/>
    <w:rsid w:val="006C59E8"/>
    <w:rsid w:val="006D3833"/>
    <w:rsid w:val="006D55AB"/>
    <w:rsid w:val="006F570C"/>
    <w:rsid w:val="00707AF1"/>
    <w:rsid w:val="00711283"/>
    <w:rsid w:val="007206A7"/>
    <w:rsid w:val="0072390C"/>
    <w:rsid w:val="00730D62"/>
    <w:rsid w:val="00731F38"/>
    <w:rsid w:val="00736CFF"/>
    <w:rsid w:val="007412A5"/>
    <w:rsid w:val="00750FC1"/>
    <w:rsid w:val="00754636"/>
    <w:rsid w:val="00761745"/>
    <w:rsid w:val="00763A14"/>
    <w:rsid w:val="00772F75"/>
    <w:rsid w:val="00780A60"/>
    <w:rsid w:val="0078672E"/>
    <w:rsid w:val="00790648"/>
    <w:rsid w:val="007948C7"/>
    <w:rsid w:val="007A3474"/>
    <w:rsid w:val="007C3E18"/>
    <w:rsid w:val="007C799C"/>
    <w:rsid w:val="007D063D"/>
    <w:rsid w:val="007D6D72"/>
    <w:rsid w:val="007E55A4"/>
    <w:rsid w:val="007F3A64"/>
    <w:rsid w:val="007F4145"/>
    <w:rsid w:val="007F6029"/>
    <w:rsid w:val="00813DAA"/>
    <w:rsid w:val="00833635"/>
    <w:rsid w:val="00836FD6"/>
    <w:rsid w:val="0084293E"/>
    <w:rsid w:val="00845B78"/>
    <w:rsid w:val="008548F8"/>
    <w:rsid w:val="00866CAA"/>
    <w:rsid w:val="008762DF"/>
    <w:rsid w:val="00886362"/>
    <w:rsid w:val="008903E1"/>
    <w:rsid w:val="00892BB4"/>
    <w:rsid w:val="008B01CE"/>
    <w:rsid w:val="008B4A75"/>
    <w:rsid w:val="008B5056"/>
    <w:rsid w:val="008B6BAD"/>
    <w:rsid w:val="008E25B6"/>
    <w:rsid w:val="008F19B7"/>
    <w:rsid w:val="0090119B"/>
    <w:rsid w:val="009026DB"/>
    <w:rsid w:val="0090635D"/>
    <w:rsid w:val="00916D2D"/>
    <w:rsid w:val="009315B6"/>
    <w:rsid w:val="00943530"/>
    <w:rsid w:val="00951BD2"/>
    <w:rsid w:val="00954314"/>
    <w:rsid w:val="00954609"/>
    <w:rsid w:val="00955507"/>
    <w:rsid w:val="00964A41"/>
    <w:rsid w:val="00977068"/>
    <w:rsid w:val="00977ACD"/>
    <w:rsid w:val="00987C74"/>
    <w:rsid w:val="009975A8"/>
    <w:rsid w:val="009A075C"/>
    <w:rsid w:val="009B5C30"/>
    <w:rsid w:val="009B6E5A"/>
    <w:rsid w:val="009C1346"/>
    <w:rsid w:val="009C5456"/>
    <w:rsid w:val="009D382C"/>
    <w:rsid w:val="009D5BEB"/>
    <w:rsid w:val="009D6D77"/>
    <w:rsid w:val="009E4AC8"/>
    <w:rsid w:val="009E6535"/>
    <w:rsid w:val="009F431A"/>
    <w:rsid w:val="009F4733"/>
    <w:rsid w:val="009F4DE9"/>
    <w:rsid w:val="00A048D8"/>
    <w:rsid w:val="00A10096"/>
    <w:rsid w:val="00A10377"/>
    <w:rsid w:val="00A105A9"/>
    <w:rsid w:val="00A12511"/>
    <w:rsid w:val="00A31AFA"/>
    <w:rsid w:val="00A4120A"/>
    <w:rsid w:val="00A70E5E"/>
    <w:rsid w:val="00A73A35"/>
    <w:rsid w:val="00A76806"/>
    <w:rsid w:val="00A77CF9"/>
    <w:rsid w:val="00A84AED"/>
    <w:rsid w:val="00A959C8"/>
    <w:rsid w:val="00AA28F8"/>
    <w:rsid w:val="00AA2A3A"/>
    <w:rsid w:val="00AA3757"/>
    <w:rsid w:val="00AD1ECF"/>
    <w:rsid w:val="00AD4079"/>
    <w:rsid w:val="00AF02EF"/>
    <w:rsid w:val="00AF4ABD"/>
    <w:rsid w:val="00AF5097"/>
    <w:rsid w:val="00B01132"/>
    <w:rsid w:val="00B04AF1"/>
    <w:rsid w:val="00B051CA"/>
    <w:rsid w:val="00B05834"/>
    <w:rsid w:val="00B06395"/>
    <w:rsid w:val="00B21A83"/>
    <w:rsid w:val="00B2315F"/>
    <w:rsid w:val="00B26868"/>
    <w:rsid w:val="00B4452A"/>
    <w:rsid w:val="00B4650D"/>
    <w:rsid w:val="00B4707C"/>
    <w:rsid w:val="00B54AA7"/>
    <w:rsid w:val="00B54BB5"/>
    <w:rsid w:val="00B62C79"/>
    <w:rsid w:val="00B63441"/>
    <w:rsid w:val="00B65789"/>
    <w:rsid w:val="00B743DD"/>
    <w:rsid w:val="00B81EB3"/>
    <w:rsid w:val="00B8647C"/>
    <w:rsid w:val="00B9537B"/>
    <w:rsid w:val="00BA182C"/>
    <w:rsid w:val="00BC0CC7"/>
    <w:rsid w:val="00BC51A1"/>
    <w:rsid w:val="00BE3358"/>
    <w:rsid w:val="00C12F58"/>
    <w:rsid w:val="00C14239"/>
    <w:rsid w:val="00C14569"/>
    <w:rsid w:val="00C22ED8"/>
    <w:rsid w:val="00C25D66"/>
    <w:rsid w:val="00C266F6"/>
    <w:rsid w:val="00C2794C"/>
    <w:rsid w:val="00C30BA9"/>
    <w:rsid w:val="00C356CD"/>
    <w:rsid w:val="00C422D2"/>
    <w:rsid w:val="00C45D72"/>
    <w:rsid w:val="00C529A6"/>
    <w:rsid w:val="00C56A19"/>
    <w:rsid w:val="00C57A8F"/>
    <w:rsid w:val="00C6029A"/>
    <w:rsid w:val="00C760E3"/>
    <w:rsid w:val="00C81541"/>
    <w:rsid w:val="00C850B6"/>
    <w:rsid w:val="00C93AA3"/>
    <w:rsid w:val="00CA609B"/>
    <w:rsid w:val="00CA680E"/>
    <w:rsid w:val="00CC2FC2"/>
    <w:rsid w:val="00CC4CFC"/>
    <w:rsid w:val="00CD010C"/>
    <w:rsid w:val="00CD0FF9"/>
    <w:rsid w:val="00CD3AAA"/>
    <w:rsid w:val="00CD3DCA"/>
    <w:rsid w:val="00CE19F0"/>
    <w:rsid w:val="00CF64B4"/>
    <w:rsid w:val="00D00E6C"/>
    <w:rsid w:val="00D076D2"/>
    <w:rsid w:val="00D12440"/>
    <w:rsid w:val="00D14C44"/>
    <w:rsid w:val="00D21F6C"/>
    <w:rsid w:val="00D26EA2"/>
    <w:rsid w:val="00D348BC"/>
    <w:rsid w:val="00D45A76"/>
    <w:rsid w:val="00D512AA"/>
    <w:rsid w:val="00D5243B"/>
    <w:rsid w:val="00D53727"/>
    <w:rsid w:val="00D938D3"/>
    <w:rsid w:val="00D96A3A"/>
    <w:rsid w:val="00DA0A99"/>
    <w:rsid w:val="00DA279B"/>
    <w:rsid w:val="00DA2F72"/>
    <w:rsid w:val="00DB1BB2"/>
    <w:rsid w:val="00DB1BEF"/>
    <w:rsid w:val="00DC5396"/>
    <w:rsid w:val="00DE1795"/>
    <w:rsid w:val="00DE7EEB"/>
    <w:rsid w:val="00DF59BC"/>
    <w:rsid w:val="00E02D00"/>
    <w:rsid w:val="00E152A4"/>
    <w:rsid w:val="00E20B9B"/>
    <w:rsid w:val="00E241AA"/>
    <w:rsid w:val="00E27253"/>
    <w:rsid w:val="00E32485"/>
    <w:rsid w:val="00E37C90"/>
    <w:rsid w:val="00E46ABD"/>
    <w:rsid w:val="00E556A0"/>
    <w:rsid w:val="00E62E3D"/>
    <w:rsid w:val="00E63186"/>
    <w:rsid w:val="00E6483A"/>
    <w:rsid w:val="00E677D5"/>
    <w:rsid w:val="00E760B8"/>
    <w:rsid w:val="00E839F4"/>
    <w:rsid w:val="00EA68C1"/>
    <w:rsid w:val="00EA70FD"/>
    <w:rsid w:val="00EB1246"/>
    <w:rsid w:val="00EB6767"/>
    <w:rsid w:val="00EC6EDA"/>
    <w:rsid w:val="00ED2066"/>
    <w:rsid w:val="00ED41B1"/>
    <w:rsid w:val="00ED5576"/>
    <w:rsid w:val="00EF10F2"/>
    <w:rsid w:val="00EF61E6"/>
    <w:rsid w:val="00EF6DF4"/>
    <w:rsid w:val="00EF717B"/>
    <w:rsid w:val="00EF71E3"/>
    <w:rsid w:val="00F01856"/>
    <w:rsid w:val="00F12942"/>
    <w:rsid w:val="00F12A95"/>
    <w:rsid w:val="00F41807"/>
    <w:rsid w:val="00F47A8B"/>
    <w:rsid w:val="00F67C04"/>
    <w:rsid w:val="00F82AB5"/>
    <w:rsid w:val="00FA47B0"/>
    <w:rsid w:val="00FB1CF8"/>
    <w:rsid w:val="00FB286F"/>
    <w:rsid w:val="00FC55F1"/>
    <w:rsid w:val="00FD4655"/>
    <w:rsid w:val="00FE42C4"/>
    <w:rsid w:val="00FF6491"/>
    <w:rsid w:val="00FF6731"/>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96A3A"/>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B62C79"/>
    <w:pPr>
      <w:ind w:left="720"/>
      <w:contextualSpacing/>
    </w:pPr>
  </w:style>
  <w:style w:type="paragraph" w:customStyle="1" w:styleId="ListParagraph1">
    <w:name w:val="List Paragraph1"/>
    <w:basedOn w:val="Normal"/>
    <w:uiPriority w:val="99"/>
    <w:rsid w:val="00FC55F1"/>
    <w:pPr>
      <w:ind w:left="720"/>
    </w:pPr>
    <w:rPr>
      <w:rFonts w:eastAsia="Times New Roman"/>
    </w:rPr>
  </w:style>
  <w:style w:type="paragraph" w:customStyle="1" w:styleId="NoSpacing1">
    <w:name w:val="No Spacing1"/>
    <w:uiPriority w:val="99"/>
    <w:rsid w:val="00A10377"/>
    <w:pPr>
      <w:widowControl w:val="0"/>
      <w:autoSpaceDE w:val="0"/>
      <w:autoSpaceDN w:val="0"/>
      <w:adjustRightInd w:val="0"/>
    </w:pPr>
    <w:rPr>
      <w:rFonts w:ascii="Arial" w:eastAsia="Times New Roman" w:hAnsi="Arial" w:cs="Arial"/>
      <w:sz w:val="20"/>
      <w:szCs w:val="20"/>
    </w:rPr>
  </w:style>
  <w:style w:type="character" w:styleId="Hyperlink">
    <w:name w:val="Hyperlink"/>
    <w:basedOn w:val="DefaultParagraphFont"/>
    <w:uiPriority w:val="99"/>
    <w:rsid w:val="00CD3DCA"/>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divs>
    <w:div w:id="48990420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52</TotalTime>
  <Pages>6</Pages>
  <Words>5815</Words>
  <Characters>-32766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İSMAİL</dc:creator>
  <cp:keywords/>
  <dc:description/>
  <cp:lastModifiedBy>edanur</cp:lastModifiedBy>
  <cp:revision>2</cp:revision>
  <dcterms:created xsi:type="dcterms:W3CDTF">2011-01-20T20:42:00Z</dcterms:created>
  <dcterms:modified xsi:type="dcterms:W3CDTF">2011-01-22T12:36:00Z</dcterms:modified>
</cp:coreProperties>
</file>