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90" w:rsidRDefault="008A5590">
      <w:r>
        <w:rPr>
          <w:noProof/>
          <w:lang w:eastAsia="tr-TR"/>
        </w:rPr>
        <w:pict>
          <v:roundrect id="_x0000_s1026" style="position:absolute;margin-left:98.25pt;margin-top:.1pt;width:323.6pt;height:34.05pt;z-index:251604480" arcsize="10923f">
            <v:textbox>
              <w:txbxContent>
                <w:p w:rsidR="008A5590" w:rsidRPr="006C2F14" w:rsidRDefault="008A5590" w:rsidP="006C2F14">
                  <w:pPr>
                    <w:jc w:val="center"/>
                    <w:rPr>
                      <w:sz w:val="32"/>
                    </w:rPr>
                  </w:pPr>
                  <w:r w:rsidRPr="006C2F14">
                    <w:rPr>
                      <w:sz w:val="32"/>
                    </w:rPr>
                    <w:t>DOĞAL SAYILAR ETKİNLİK ÇALIŞMASI  1</w:t>
                  </w:r>
                </w:p>
              </w:txbxContent>
            </v:textbox>
          </v:roundrect>
        </w:pict>
      </w:r>
    </w:p>
    <w:p w:rsidR="008A5590" w:rsidRDefault="008A5590" w:rsidP="006C2F14">
      <w:pPr>
        <w:tabs>
          <w:tab w:val="left" w:pos="8782"/>
        </w:tabs>
      </w:pPr>
      <w:r>
        <w:tab/>
      </w:r>
    </w:p>
    <w:p w:rsidR="008A5590" w:rsidRDefault="008A5590" w:rsidP="006C2F14">
      <w:pPr>
        <w:tabs>
          <w:tab w:val="left" w:pos="8782"/>
        </w:tabs>
        <w:spacing w:after="0" w:line="240" w:lineRule="auto"/>
      </w:pPr>
      <w:r>
        <w:rPr>
          <w:noProof/>
          <w:lang w:eastAsia="tr-TR"/>
        </w:rPr>
        <w:pict>
          <v:rect id="_x0000_s1027" style="position:absolute;margin-left:54.75pt;margin-top:11.75pt;width:43.5pt;height:23.75pt;z-index:251606528"/>
        </w:pict>
      </w:r>
      <w:r>
        <w:rPr>
          <w:noProof/>
          <w:lang w:eastAsia="tr-TR"/>
        </w:rPr>
        <w:pict>
          <v:rect id="_x0000_s1028" style="position:absolute;margin-left:9.65pt;margin-top:11.75pt;width:45.1pt;height:23.75pt;z-index:251605504"/>
        </w:pict>
      </w:r>
      <w:r>
        <w:t xml:space="preserve">           BÖLÜKLER                                  BASAMAK DEĞERİ                                                                         SAYI DEĞERİ</w:t>
      </w:r>
    </w:p>
    <w:p w:rsidR="008A5590" w:rsidRDefault="008A5590" w:rsidP="006C2F14">
      <w:pPr>
        <w:tabs>
          <w:tab w:val="left" w:pos="8782"/>
        </w:tabs>
        <w:spacing w:after="0" w:line="240" w:lineRule="auto"/>
      </w:pPr>
    </w:p>
    <w:p w:rsidR="008A5590" w:rsidRDefault="008A5590" w:rsidP="006C2F14">
      <w:pPr>
        <w:tabs>
          <w:tab w:val="left" w:pos="8782"/>
        </w:tabs>
        <w:spacing w:after="0" w:line="240" w:lineRule="auto"/>
      </w:pPr>
    </w:p>
    <w:p w:rsidR="008A5590" w:rsidRDefault="008A5590" w:rsidP="006C2F14">
      <w:pPr>
        <w:tabs>
          <w:tab w:val="left" w:pos="8782"/>
        </w:tabs>
        <w:spacing w:after="0" w:line="240" w:lineRule="auto"/>
      </w:pPr>
      <w:r>
        <w:t xml:space="preserve">       5   6    7   2   3  9</w:t>
      </w:r>
    </w:p>
    <w:p w:rsidR="008A5590" w:rsidRDefault="008A5590" w:rsidP="006C2F14">
      <w:pPr>
        <w:tabs>
          <w:tab w:val="left" w:pos="8782"/>
        </w:tabs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9.1pt;margin-top:3.95pt;width:0;height:84.65pt;z-index:251613696" o:connectortype="straight"/>
        </w:pict>
      </w:r>
      <w:r>
        <w:rPr>
          <w:noProof/>
          <w:lang w:eastAsia="tr-TR"/>
        </w:rPr>
        <w:pict>
          <v:shape id="_x0000_s1030" type="#_x0000_t32" style="position:absolute;margin-left:32.55pt;margin-top:3.95pt;width:0;height:68.8pt;z-index:251612672" o:connectortype="straight"/>
        </w:pict>
      </w:r>
      <w:r>
        <w:rPr>
          <w:noProof/>
          <w:lang w:eastAsia="tr-TR"/>
        </w:rPr>
        <w:pict>
          <v:shape id="_x0000_s1031" type="#_x0000_t32" style="position:absolute;margin-left:47.6pt;margin-top:3.95pt;width:0;height:53.8pt;z-index:25161164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61.15pt;margin-top:3.95pt;width:0;height:42.7pt;z-index:251610624" o:connectortype="straight"/>
        </w:pict>
      </w:r>
      <w:r>
        <w:rPr>
          <w:noProof/>
          <w:lang w:eastAsia="tr-TR"/>
        </w:rPr>
        <w:pict>
          <v:shape id="_x0000_s1033" type="#_x0000_t32" style="position:absolute;margin-left:73.7pt;margin-top:3.95pt;width:0;height:28.45pt;z-index:251609600" o:connectortype="straight"/>
        </w:pict>
      </w:r>
      <w:r>
        <w:rPr>
          <w:noProof/>
          <w:lang w:eastAsia="tr-TR"/>
        </w:rPr>
        <w:pict>
          <v:shape id="_x0000_s1034" type="#_x0000_t32" style="position:absolute;margin-left:84pt;margin-top:3.95pt;width:.8pt;height:14.2pt;flip:x;z-index:251607552" o:connectortype="straight"/>
        </w:pict>
      </w:r>
    </w:p>
    <w:p w:rsidR="008A5590" w:rsidRDefault="008A5590" w:rsidP="006C2F14">
      <w:pPr>
        <w:tabs>
          <w:tab w:val="left" w:pos="8782"/>
        </w:tabs>
      </w:pPr>
      <w:r>
        <w:rPr>
          <w:noProof/>
          <w:lang w:eastAsia="tr-TR"/>
        </w:rPr>
        <w:pict>
          <v:shape id="_x0000_s1035" type="#_x0000_t32" style="position:absolute;margin-left:442.4pt;margin-top:77.1pt;width:49.85pt;height:0;z-index:251631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442.4pt;margin-top:58.1pt;width:49.85pt;height:0;z-index:251630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442.4pt;margin-top:42.3pt;width:41.95pt;height:0;z-index:2516290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442.4pt;margin-top:31.2pt;width:37.2pt;height:0;z-index:2516280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442.4pt;margin-top:16.95pt;width:41.95pt;height:0;z-index:2516270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442.4pt;margin-top:2.7pt;width:41.95pt;height:0;z-index:2516259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144.9pt;margin-top:73.15pt;width:276.95pt;height:0;z-index:2516249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144.9pt;margin-top:57.3pt;width:276.95pt;height:.8pt;flip:y;z-index:251623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144.9pt;margin-top:42.3pt;width:276.95pt;height:0;z-index:251622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144.9pt;margin-top:31.2pt;width:276.95pt;height:0;z-index:2516218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144.9pt;margin-top:16.95pt;width:272.2pt;height:0;z-index:251620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140.2pt;margin-top:2.7pt;width:281.65pt;height:0;z-index:251619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19.1pt;margin-top:73.15pt;width:102.9pt;height:0;z-index:251618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32.55pt;margin-top:57.3pt;width:89.45pt;height:.8pt;flip:y;z-index:251617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32" style="position:absolute;margin-left:47.6pt;margin-top:42.3pt;width:78.35pt;height:0;z-index:2516167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61.15pt;margin-top:31.2pt;width:64.8pt;height:0;z-index:2516157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73.7pt;margin-top:16.95pt;width:52.25pt;height:0;z-index:2516147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84.8pt;margin-top:2.7pt;width:41.15pt;height:0;z-index:251608576" o:connectortype="straight">
            <v:stroke endarrow="block"/>
          </v:shape>
        </w:pict>
      </w:r>
      <w:r>
        <w:t xml:space="preserve">      </w:t>
      </w:r>
    </w:p>
    <w:p w:rsidR="008A5590" w:rsidRPr="002450D1" w:rsidRDefault="008A5590" w:rsidP="002450D1"/>
    <w:p w:rsidR="008A5590" w:rsidRDefault="008A5590" w:rsidP="002450D1"/>
    <w:p w:rsidR="008A5590" w:rsidRDefault="008A5590" w:rsidP="002450D1">
      <w:pPr>
        <w:tabs>
          <w:tab w:val="left" w:pos="8782"/>
        </w:tabs>
      </w:pPr>
      <w:r>
        <w:tab/>
      </w:r>
    </w:p>
    <w:p w:rsidR="008A5590" w:rsidRDefault="008A5590" w:rsidP="002450D1">
      <w:pPr>
        <w:tabs>
          <w:tab w:val="left" w:pos="8782"/>
        </w:tabs>
        <w:spacing w:after="0" w:line="240" w:lineRule="auto"/>
      </w:pPr>
      <w:r>
        <w:rPr>
          <w:noProof/>
          <w:lang w:eastAsia="tr-TR"/>
        </w:rPr>
        <w:pict>
          <v:rect id="_x0000_s1053" style="position:absolute;margin-left:54.75pt;margin-top:11.75pt;width:43.5pt;height:23.75pt;z-index:251633152"/>
        </w:pict>
      </w:r>
      <w:r>
        <w:rPr>
          <w:noProof/>
          <w:lang w:eastAsia="tr-TR"/>
        </w:rPr>
        <w:pict>
          <v:rect id="_x0000_s1054" style="position:absolute;margin-left:9.65pt;margin-top:11.75pt;width:45.1pt;height:23.75pt;z-index:251632128"/>
        </w:pict>
      </w:r>
      <w:r>
        <w:t xml:space="preserve">           BÖLÜKLER                                  BASAMAK DEĞERİ                                                                         SAYI DEĞERİ</w:t>
      </w:r>
    </w:p>
    <w:p w:rsidR="008A5590" w:rsidRDefault="008A5590" w:rsidP="002450D1">
      <w:pPr>
        <w:tabs>
          <w:tab w:val="left" w:pos="8782"/>
        </w:tabs>
        <w:spacing w:after="0" w:line="240" w:lineRule="auto"/>
      </w:pPr>
    </w:p>
    <w:p w:rsidR="008A5590" w:rsidRDefault="008A5590" w:rsidP="002450D1">
      <w:pPr>
        <w:tabs>
          <w:tab w:val="left" w:pos="8782"/>
        </w:tabs>
        <w:spacing w:after="0" w:line="240" w:lineRule="auto"/>
      </w:pPr>
    </w:p>
    <w:p w:rsidR="008A5590" w:rsidRDefault="008A5590" w:rsidP="002450D1">
      <w:pPr>
        <w:tabs>
          <w:tab w:val="left" w:pos="8782"/>
        </w:tabs>
        <w:spacing w:after="0" w:line="240" w:lineRule="auto"/>
      </w:pPr>
      <w:r>
        <w:t xml:space="preserve">       2   8    4   7   6  3</w:t>
      </w:r>
    </w:p>
    <w:p w:rsidR="008A5590" w:rsidRDefault="008A5590" w:rsidP="002450D1">
      <w:pPr>
        <w:tabs>
          <w:tab w:val="left" w:pos="8782"/>
        </w:tabs>
        <w:spacing w:after="0"/>
      </w:pPr>
      <w:r>
        <w:rPr>
          <w:noProof/>
          <w:lang w:eastAsia="tr-TR"/>
        </w:rPr>
        <w:pict>
          <v:shape id="_x0000_s1055" type="#_x0000_t32" style="position:absolute;margin-left:19.1pt;margin-top:3.95pt;width:0;height:84.65pt;z-index:251640320" o:connectortype="straight"/>
        </w:pict>
      </w:r>
      <w:r>
        <w:rPr>
          <w:noProof/>
          <w:lang w:eastAsia="tr-TR"/>
        </w:rPr>
        <w:pict>
          <v:shape id="_x0000_s1056" type="#_x0000_t32" style="position:absolute;margin-left:32.55pt;margin-top:3.95pt;width:0;height:68.8pt;z-index:251639296" o:connectortype="straight"/>
        </w:pict>
      </w:r>
      <w:r>
        <w:rPr>
          <w:noProof/>
          <w:lang w:eastAsia="tr-TR"/>
        </w:rPr>
        <w:pict>
          <v:shape id="_x0000_s1057" type="#_x0000_t32" style="position:absolute;margin-left:47.6pt;margin-top:3.95pt;width:0;height:53.8pt;z-index:251638272" o:connectortype="straight"/>
        </w:pict>
      </w:r>
      <w:r>
        <w:rPr>
          <w:noProof/>
          <w:lang w:eastAsia="tr-TR"/>
        </w:rPr>
        <w:pict>
          <v:shape id="_x0000_s1058" type="#_x0000_t32" style="position:absolute;margin-left:61.15pt;margin-top:3.95pt;width:0;height:42.7pt;z-index:251637248" o:connectortype="straight"/>
        </w:pict>
      </w:r>
      <w:r>
        <w:rPr>
          <w:noProof/>
          <w:lang w:eastAsia="tr-TR"/>
        </w:rPr>
        <w:pict>
          <v:shape id="_x0000_s1059" type="#_x0000_t32" style="position:absolute;margin-left:73.7pt;margin-top:3.95pt;width:0;height:28.45pt;z-index:251636224" o:connectortype="straight"/>
        </w:pict>
      </w:r>
      <w:r>
        <w:rPr>
          <w:noProof/>
          <w:lang w:eastAsia="tr-TR"/>
        </w:rPr>
        <w:pict>
          <v:shape id="_x0000_s1060" type="#_x0000_t32" style="position:absolute;margin-left:84pt;margin-top:3.95pt;width:.8pt;height:14.2pt;flip:x;z-index:251634176" o:connectortype="straight"/>
        </w:pict>
      </w:r>
    </w:p>
    <w:p w:rsidR="008A5590" w:rsidRPr="006C2F14" w:rsidRDefault="008A5590" w:rsidP="002450D1">
      <w:pPr>
        <w:tabs>
          <w:tab w:val="left" w:pos="8782"/>
        </w:tabs>
      </w:pPr>
      <w:r>
        <w:rPr>
          <w:noProof/>
          <w:lang w:eastAsia="tr-TR"/>
        </w:rPr>
        <w:pict>
          <v:shape id="_x0000_s1061" type="#_x0000_t32" style="position:absolute;margin-left:442.4pt;margin-top:77.1pt;width:49.85pt;height:0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2" type="#_x0000_t32" style="position:absolute;margin-left:442.4pt;margin-top:58.1pt;width:49.85pt;height:0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margin-left:442.4pt;margin-top:42.3pt;width:41.95pt;height:0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442.4pt;margin-top:31.2pt;width:37.2pt;height:0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442.4pt;margin-top:16.95pt;width:41.95pt;height:0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6" type="#_x0000_t32" style="position:absolute;margin-left:442.4pt;margin-top:2.7pt;width:41.95pt;height:0;z-index:2516526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margin-left:144.9pt;margin-top:73.15pt;width:276.95pt;height:0;z-index:251651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144.9pt;margin-top:57.3pt;width:276.95pt;height:.8pt;flip:y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144.9pt;margin-top:42.3pt;width:276.95pt;height:0;z-index:251649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0" type="#_x0000_t32" style="position:absolute;margin-left:144.9pt;margin-top:31.2pt;width:276.95pt;height:0;z-index:2516485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144.9pt;margin-top:16.95pt;width:272.2pt;height:0;z-index:251647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2" type="#_x0000_t32" style="position:absolute;margin-left:140.2pt;margin-top:2.7pt;width:281.65pt;height:0;z-index:251646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3" type="#_x0000_t32" style="position:absolute;margin-left:19.1pt;margin-top:73.15pt;width:102.9pt;height:0;z-index:251645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4" type="#_x0000_t32" style="position:absolute;margin-left:32.55pt;margin-top:57.3pt;width:89.45pt;height:.8pt;flip:y;z-index:2516444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5" type="#_x0000_t32" style="position:absolute;margin-left:47.6pt;margin-top:42.3pt;width:78.35pt;height:0;z-index:251643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6" type="#_x0000_t32" style="position:absolute;margin-left:61.15pt;margin-top:31.2pt;width:64.8pt;height:0;z-index:251642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7" type="#_x0000_t32" style="position:absolute;margin-left:73.7pt;margin-top:16.95pt;width:52.25pt;height:0;z-index:251641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84.8pt;margin-top:2.7pt;width:41.15pt;height:0;z-index:251635200" o:connectortype="straight">
            <v:stroke endarrow="block"/>
          </v:shape>
        </w:pict>
      </w:r>
      <w:r>
        <w:t xml:space="preserve">      </w:t>
      </w:r>
    </w:p>
    <w:p w:rsidR="008A5590" w:rsidRDefault="008A5590" w:rsidP="002450D1"/>
    <w:p w:rsidR="008A5590" w:rsidRPr="002450D1" w:rsidRDefault="008A5590" w:rsidP="002450D1"/>
    <w:p w:rsidR="008A5590" w:rsidRDefault="008A5590" w:rsidP="002450D1">
      <w:pPr>
        <w:tabs>
          <w:tab w:val="left" w:pos="8782"/>
        </w:tabs>
      </w:pPr>
      <w:r>
        <w:tab/>
      </w:r>
    </w:p>
    <w:p w:rsidR="008A5590" w:rsidRDefault="008A5590" w:rsidP="002450D1">
      <w:pPr>
        <w:tabs>
          <w:tab w:val="left" w:pos="8782"/>
        </w:tabs>
        <w:spacing w:after="0" w:line="240" w:lineRule="auto"/>
      </w:pPr>
      <w:r>
        <w:rPr>
          <w:noProof/>
          <w:lang w:eastAsia="tr-TR"/>
        </w:rPr>
        <w:pict>
          <v:rect id="_x0000_s1079" style="position:absolute;margin-left:54.75pt;margin-top:11.75pt;width:43.5pt;height:23.75pt;z-index:251659776"/>
        </w:pict>
      </w:r>
      <w:r>
        <w:rPr>
          <w:noProof/>
          <w:lang w:eastAsia="tr-TR"/>
        </w:rPr>
        <w:pict>
          <v:rect id="_x0000_s1080" style="position:absolute;margin-left:9.65pt;margin-top:11.75pt;width:45.1pt;height:23.75pt;z-index:251658752"/>
        </w:pict>
      </w:r>
      <w:r>
        <w:t xml:space="preserve">           BÖLÜKLER                                  BASAMAK DEĞERİ                                                                         SAYI DEĞERİ</w:t>
      </w:r>
    </w:p>
    <w:p w:rsidR="008A5590" w:rsidRDefault="008A5590" w:rsidP="002450D1">
      <w:pPr>
        <w:tabs>
          <w:tab w:val="left" w:pos="8782"/>
        </w:tabs>
        <w:spacing w:after="0" w:line="240" w:lineRule="auto"/>
      </w:pPr>
    </w:p>
    <w:p w:rsidR="008A5590" w:rsidRDefault="008A5590" w:rsidP="002450D1">
      <w:pPr>
        <w:tabs>
          <w:tab w:val="left" w:pos="8782"/>
        </w:tabs>
        <w:spacing w:after="0" w:line="240" w:lineRule="auto"/>
      </w:pPr>
    </w:p>
    <w:p w:rsidR="008A5590" w:rsidRDefault="008A5590" w:rsidP="002450D1">
      <w:pPr>
        <w:tabs>
          <w:tab w:val="left" w:pos="8782"/>
        </w:tabs>
        <w:spacing w:after="0" w:line="240" w:lineRule="auto"/>
      </w:pPr>
      <w:r>
        <w:t xml:space="preserve">       3   5    9   5   6  4</w:t>
      </w:r>
    </w:p>
    <w:p w:rsidR="008A5590" w:rsidRDefault="008A5590" w:rsidP="002450D1">
      <w:pPr>
        <w:tabs>
          <w:tab w:val="left" w:pos="8782"/>
        </w:tabs>
        <w:spacing w:after="0"/>
      </w:pPr>
      <w:r>
        <w:rPr>
          <w:noProof/>
          <w:lang w:eastAsia="tr-TR"/>
        </w:rPr>
        <w:pict>
          <v:shape id="_x0000_s1081" type="#_x0000_t32" style="position:absolute;margin-left:19.1pt;margin-top:3.95pt;width:0;height:84.65pt;z-index:251666944" o:connectortype="straight"/>
        </w:pict>
      </w:r>
      <w:r>
        <w:rPr>
          <w:noProof/>
          <w:lang w:eastAsia="tr-TR"/>
        </w:rPr>
        <w:pict>
          <v:shape id="_x0000_s1082" type="#_x0000_t32" style="position:absolute;margin-left:32.55pt;margin-top:3.95pt;width:0;height:68.8pt;z-index:251665920" o:connectortype="straight"/>
        </w:pict>
      </w:r>
      <w:r>
        <w:rPr>
          <w:noProof/>
          <w:lang w:eastAsia="tr-TR"/>
        </w:rPr>
        <w:pict>
          <v:shape id="_x0000_s1083" type="#_x0000_t32" style="position:absolute;margin-left:47.6pt;margin-top:3.95pt;width:0;height:53.8pt;z-index:251664896" o:connectortype="straight"/>
        </w:pict>
      </w:r>
      <w:r>
        <w:rPr>
          <w:noProof/>
          <w:lang w:eastAsia="tr-TR"/>
        </w:rPr>
        <w:pict>
          <v:shape id="_x0000_s1084" type="#_x0000_t32" style="position:absolute;margin-left:61.15pt;margin-top:3.95pt;width:0;height:42.7pt;z-index:251663872" o:connectortype="straight"/>
        </w:pict>
      </w:r>
      <w:r>
        <w:rPr>
          <w:noProof/>
          <w:lang w:eastAsia="tr-TR"/>
        </w:rPr>
        <w:pict>
          <v:shape id="_x0000_s1085" type="#_x0000_t32" style="position:absolute;margin-left:73.7pt;margin-top:3.95pt;width:0;height:28.45pt;z-index:251662848" o:connectortype="straight"/>
        </w:pict>
      </w:r>
      <w:r>
        <w:rPr>
          <w:noProof/>
          <w:lang w:eastAsia="tr-TR"/>
        </w:rPr>
        <w:pict>
          <v:shape id="_x0000_s1086" type="#_x0000_t32" style="position:absolute;margin-left:84pt;margin-top:3.95pt;width:.8pt;height:14.2pt;flip:x;z-index:251660800" o:connectortype="straight"/>
        </w:pict>
      </w:r>
    </w:p>
    <w:p w:rsidR="008A5590" w:rsidRPr="006C2F14" w:rsidRDefault="008A5590" w:rsidP="002450D1">
      <w:pPr>
        <w:tabs>
          <w:tab w:val="left" w:pos="8782"/>
        </w:tabs>
      </w:pPr>
      <w:r>
        <w:rPr>
          <w:noProof/>
          <w:lang w:eastAsia="tr-TR"/>
        </w:rPr>
        <w:pict>
          <v:shape id="_x0000_s1087" type="#_x0000_t32" style="position:absolute;margin-left:442.4pt;margin-top:77.1pt;width:49.85pt;height:0;z-index:2516843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8" type="#_x0000_t32" style="position:absolute;margin-left:442.4pt;margin-top:58.1pt;width:49.85pt;height:0;z-index:2516833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9" type="#_x0000_t32" style="position:absolute;margin-left:442.4pt;margin-top:42.3pt;width:41.95pt;height:0;z-index:2516823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0" type="#_x0000_t32" style="position:absolute;margin-left:442.4pt;margin-top:31.2pt;width:37.2pt;height:0;z-index:2516812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1" type="#_x0000_t32" style="position:absolute;margin-left:442.4pt;margin-top:16.95pt;width:41.95pt;height:0;z-index:2516802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2" type="#_x0000_t32" style="position:absolute;margin-left:442.4pt;margin-top:2.7pt;width:41.95pt;height:0;z-index:2516792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3" type="#_x0000_t32" style="position:absolute;margin-left:144.9pt;margin-top:73.15pt;width:276.95pt;height:0;z-index:2516782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4" type="#_x0000_t32" style="position:absolute;margin-left:144.9pt;margin-top:57.3pt;width:276.95pt;height:.8pt;flip:y;z-index:2516771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5" type="#_x0000_t32" style="position:absolute;margin-left:144.9pt;margin-top:42.3pt;width:276.95pt;height:0;z-index:2516761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6" type="#_x0000_t32" style="position:absolute;margin-left:144.9pt;margin-top:31.2pt;width:276.95pt;height:0;z-index:2516751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7" type="#_x0000_t32" style="position:absolute;margin-left:144.9pt;margin-top:16.95pt;width:272.2pt;height:0;z-index:2516741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8" type="#_x0000_t32" style="position:absolute;margin-left:140.2pt;margin-top:2.7pt;width:281.65pt;height:0;z-index:251673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9" type="#_x0000_t32" style="position:absolute;margin-left:19.1pt;margin-top:73.15pt;width:102.9pt;height:0;z-index:2516720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0" type="#_x0000_t32" style="position:absolute;margin-left:32.55pt;margin-top:57.3pt;width:89.45pt;height:.8pt;flip:y;z-index:2516710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1" type="#_x0000_t32" style="position:absolute;margin-left:47.6pt;margin-top:42.3pt;width:78.35pt;height:0;z-index:2516700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2" type="#_x0000_t32" style="position:absolute;margin-left:61.15pt;margin-top:31.2pt;width:64.8pt;height:0;z-index:2516689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3" type="#_x0000_t32" style="position:absolute;margin-left:73.7pt;margin-top:16.95pt;width:52.25pt;height:0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4" type="#_x0000_t32" style="position:absolute;margin-left:84.8pt;margin-top:2.7pt;width:41.15pt;height:0;z-index:251661824" o:connectortype="straight">
            <v:stroke endarrow="block"/>
          </v:shape>
        </w:pict>
      </w:r>
      <w:r>
        <w:t xml:space="preserve">      </w:t>
      </w:r>
    </w:p>
    <w:p w:rsidR="008A5590" w:rsidRDefault="008A5590" w:rsidP="002450D1"/>
    <w:p w:rsidR="008A5590" w:rsidRPr="002450D1" w:rsidRDefault="008A5590" w:rsidP="002450D1"/>
    <w:p w:rsidR="008A5590" w:rsidRDefault="008A5590" w:rsidP="002450D1"/>
    <w:p w:rsidR="008A5590" w:rsidRDefault="008A5590" w:rsidP="00B80743">
      <w:pPr>
        <w:rPr>
          <w:color w:val="C0C0C0"/>
          <w:sz w:val="16"/>
          <w:szCs w:val="16"/>
        </w:rPr>
      </w:pPr>
      <w:hyperlink r:id="rId4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8A5590" w:rsidRDefault="008A5590" w:rsidP="002450D1">
      <w:pPr>
        <w:tabs>
          <w:tab w:val="left" w:pos="8782"/>
        </w:tabs>
      </w:pPr>
      <w:r>
        <w:tab/>
      </w:r>
    </w:p>
    <w:p w:rsidR="008A5590" w:rsidRDefault="008A5590" w:rsidP="002450D1">
      <w:pPr>
        <w:tabs>
          <w:tab w:val="left" w:pos="8782"/>
        </w:tabs>
        <w:spacing w:after="0" w:line="240" w:lineRule="auto"/>
      </w:pPr>
      <w:r>
        <w:rPr>
          <w:noProof/>
          <w:lang w:eastAsia="tr-TR"/>
        </w:rPr>
        <w:pict>
          <v:rect id="_x0000_s1105" style="position:absolute;margin-left:54.75pt;margin-top:11.75pt;width:43.5pt;height:23.75pt;z-index:251686400"/>
        </w:pict>
      </w:r>
      <w:r>
        <w:rPr>
          <w:noProof/>
          <w:lang w:eastAsia="tr-TR"/>
        </w:rPr>
        <w:pict>
          <v:rect id="_x0000_s1106" style="position:absolute;margin-left:9.65pt;margin-top:11.75pt;width:45.1pt;height:23.75pt;z-index:251685376"/>
        </w:pict>
      </w:r>
      <w:r>
        <w:t xml:space="preserve">           BÖLÜKLER                                  BASAMAK DEĞERİ                                                                         SAYI DEĞERİ</w:t>
      </w:r>
    </w:p>
    <w:p w:rsidR="008A5590" w:rsidRDefault="008A5590" w:rsidP="002450D1">
      <w:pPr>
        <w:tabs>
          <w:tab w:val="left" w:pos="8782"/>
        </w:tabs>
        <w:spacing w:after="0" w:line="240" w:lineRule="auto"/>
      </w:pPr>
    </w:p>
    <w:p w:rsidR="008A5590" w:rsidRDefault="008A5590" w:rsidP="002450D1">
      <w:pPr>
        <w:tabs>
          <w:tab w:val="left" w:pos="8782"/>
        </w:tabs>
        <w:spacing w:after="0" w:line="240" w:lineRule="auto"/>
      </w:pPr>
    </w:p>
    <w:p w:rsidR="008A5590" w:rsidRDefault="008A5590" w:rsidP="002450D1">
      <w:pPr>
        <w:tabs>
          <w:tab w:val="left" w:pos="8782"/>
        </w:tabs>
        <w:spacing w:after="0" w:line="240" w:lineRule="auto"/>
      </w:pPr>
      <w:r>
        <w:t xml:space="preserve">       9   8    7   6   5  4</w:t>
      </w:r>
    </w:p>
    <w:p w:rsidR="008A5590" w:rsidRDefault="008A5590" w:rsidP="002450D1">
      <w:pPr>
        <w:tabs>
          <w:tab w:val="left" w:pos="8782"/>
        </w:tabs>
        <w:spacing w:after="0"/>
      </w:pPr>
      <w:r>
        <w:rPr>
          <w:noProof/>
          <w:lang w:eastAsia="tr-TR"/>
        </w:rPr>
        <w:pict>
          <v:shape id="_x0000_s1107" type="#_x0000_t32" style="position:absolute;margin-left:19.1pt;margin-top:3.95pt;width:0;height:84.65pt;z-index:251693568" o:connectortype="straight"/>
        </w:pict>
      </w:r>
      <w:r>
        <w:rPr>
          <w:noProof/>
          <w:lang w:eastAsia="tr-TR"/>
        </w:rPr>
        <w:pict>
          <v:shape id="_x0000_s1108" type="#_x0000_t32" style="position:absolute;margin-left:32.55pt;margin-top:3.95pt;width:0;height:68.8pt;z-index:251692544" o:connectortype="straight"/>
        </w:pict>
      </w:r>
      <w:r>
        <w:rPr>
          <w:noProof/>
          <w:lang w:eastAsia="tr-TR"/>
        </w:rPr>
        <w:pict>
          <v:shape id="_x0000_s1109" type="#_x0000_t32" style="position:absolute;margin-left:47.6pt;margin-top:3.95pt;width:0;height:53.8pt;z-index:251691520" o:connectortype="straight"/>
        </w:pict>
      </w:r>
      <w:r>
        <w:rPr>
          <w:noProof/>
          <w:lang w:eastAsia="tr-TR"/>
        </w:rPr>
        <w:pict>
          <v:shape id="_x0000_s1110" type="#_x0000_t32" style="position:absolute;margin-left:61.15pt;margin-top:3.95pt;width:0;height:42.7pt;z-index:251690496" o:connectortype="straight"/>
        </w:pict>
      </w:r>
      <w:r>
        <w:rPr>
          <w:noProof/>
          <w:lang w:eastAsia="tr-TR"/>
        </w:rPr>
        <w:pict>
          <v:shape id="_x0000_s1111" type="#_x0000_t32" style="position:absolute;margin-left:73.7pt;margin-top:3.95pt;width:0;height:28.45pt;z-index:251689472" o:connectortype="straight"/>
        </w:pict>
      </w:r>
      <w:r>
        <w:rPr>
          <w:noProof/>
          <w:lang w:eastAsia="tr-TR"/>
        </w:rPr>
        <w:pict>
          <v:shape id="_x0000_s1112" type="#_x0000_t32" style="position:absolute;margin-left:84pt;margin-top:3.95pt;width:.8pt;height:14.2pt;flip:x;z-index:251687424" o:connectortype="straight"/>
        </w:pict>
      </w:r>
    </w:p>
    <w:p w:rsidR="008A5590" w:rsidRPr="006C2F14" w:rsidRDefault="008A5590" w:rsidP="002450D1">
      <w:pPr>
        <w:tabs>
          <w:tab w:val="left" w:pos="8782"/>
        </w:tabs>
      </w:pPr>
      <w:r>
        <w:rPr>
          <w:noProof/>
          <w:lang w:eastAsia="tr-TR"/>
        </w:rPr>
        <w:pict>
          <v:shape id="_x0000_s1113" type="#_x0000_t32" style="position:absolute;margin-left:442.4pt;margin-top:77.1pt;width:49.85pt;height:0;z-index:2517109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4" type="#_x0000_t32" style="position:absolute;margin-left:442.4pt;margin-top:58.1pt;width:49.85pt;height:0;z-index:2517099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5" type="#_x0000_t32" style="position:absolute;margin-left:442.4pt;margin-top:42.3pt;width:41.95pt;height:0;z-index:2517089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6" type="#_x0000_t32" style="position:absolute;margin-left:442.4pt;margin-top:31.2pt;width:37.2pt;height:0;z-index:2517079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7" type="#_x0000_t32" style="position:absolute;margin-left:442.4pt;margin-top:16.95pt;width:41.95pt;height:0;z-index:2517068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8" type="#_x0000_t32" style="position:absolute;margin-left:442.4pt;margin-top:2.7pt;width:41.95pt;height:0;z-index:2517058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9" type="#_x0000_t32" style="position:absolute;margin-left:144.9pt;margin-top:73.15pt;width:276.95pt;height:0;z-index:2517048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0" type="#_x0000_t32" style="position:absolute;margin-left:144.9pt;margin-top:57.3pt;width:276.95pt;height:.8pt;flip:y;z-index:2517038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1" type="#_x0000_t32" style="position:absolute;margin-left:144.9pt;margin-top:42.3pt;width:276.95pt;height:0;z-index:2517027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2" type="#_x0000_t32" style="position:absolute;margin-left:144.9pt;margin-top:31.2pt;width:276.95pt;height:0;z-index:2517017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3" type="#_x0000_t32" style="position:absolute;margin-left:144.9pt;margin-top:16.95pt;width:272.2pt;height:0;z-index:2517007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4" type="#_x0000_t32" style="position:absolute;margin-left:140.2pt;margin-top:2.7pt;width:281.65pt;height:0;z-index:2516997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5" type="#_x0000_t32" style="position:absolute;margin-left:19.1pt;margin-top:73.15pt;width:102.9pt;height:0;z-index:2516986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6" type="#_x0000_t32" style="position:absolute;margin-left:32.55pt;margin-top:57.3pt;width:89.45pt;height:.8pt;flip:y;z-index:2516976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7" type="#_x0000_t32" style="position:absolute;margin-left:47.6pt;margin-top:42.3pt;width:78.35pt;height:0;z-index:2516966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8" type="#_x0000_t32" style="position:absolute;margin-left:61.15pt;margin-top:31.2pt;width:64.8pt;height:0;z-index:2516956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9" type="#_x0000_t32" style="position:absolute;margin-left:73.7pt;margin-top:16.95pt;width:52.25pt;height:0;z-index:2516945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0" type="#_x0000_t32" style="position:absolute;margin-left:84.8pt;margin-top:2.7pt;width:41.15pt;height:0;z-index:251688448" o:connectortype="straight">
            <v:stroke endarrow="block"/>
          </v:shape>
        </w:pict>
      </w:r>
      <w:r>
        <w:t xml:space="preserve">      </w:t>
      </w:r>
    </w:p>
    <w:p w:rsidR="008A5590" w:rsidRPr="002450D1" w:rsidRDefault="008A5590" w:rsidP="002450D1"/>
    <w:sectPr w:rsidR="008A5590" w:rsidRPr="002450D1" w:rsidSect="006C2F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F14"/>
    <w:rsid w:val="001979EB"/>
    <w:rsid w:val="0020617B"/>
    <w:rsid w:val="00221FDC"/>
    <w:rsid w:val="002450D1"/>
    <w:rsid w:val="006C2F14"/>
    <w:rsid w:val="007346E7"/>
    <w:rsid w:val="008A5590"/>
    <w:rsid w:val="00B80743"/>
    <w:rsid w:val="00CF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17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807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140</Words>
  <Characters>803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3</cp:revision>
  <dcterms:created xsi:type="dcterms:W3CDTF">2010-11-10T14:14:00Z</dcterms:created>
  <dcterms:modified xsi:type="dcterms:W3CDTF">2011-02-03T20:31:00Z</dcterms:modified>
</cp:coreProperties>
</file>