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EDF" w:rsidRDefault="00B50EDF" w:rsidP="00421449">
      <w:pPr>
        <w:pStyle w:val="NoSpacing"/>
        <w:jc w:val="center"/>
        <w:rPr>
          <w:shd w:val="clear" w:color="auto" w:fill="B8CCE4"/>
        </w:rPr>
      </w:pPr>
    </w:p>
    <w:p w:rsidR="00B50EDF" w:rsidRPr="00423A3D" w:rsidRDefault="00B50EDF" w:rsidP="00423A3D">
      <w:pPr>
        <w:pStyle w:val="NoSpacing"/>
        <w:jc w:val="center"/>
        <w:rPr>
          <w:b/>
          <w:sz w:val="28"/>
          <w:szCs w:val="28"/>
          <w:u w:val="single"/>
          <w:shd w:val="clear" w:color="auto" w:fill="B8CCE4"/>
        </w:rPr>
      </w:pPr>
      <w:r w:rsidRPr="00605BC6">
        <w:rPr>
          <w:b/>
          <w:sz w:val="28"/>
          <w:szCs w:val="28"/>
          <w:u w:val="single"/>
          <w:shd w:val="clear" w:color="auto" w:fill="B8CCE4"/>
        </w:rPr>
        <w:t>HAYAT BİLGİSİ</w:t>
      </w:r>
    </w:p>
    <w:p w:rsidR="00B50EDF" w:rsidRPr="000C3F55" w:rsidRDefault="00B50EDF" w:rsidP="001627F0">
      <w:pPr>
        <w:pStyle w:val="NoSpacing"/>
        <w:tabs>
          <w:tab w:val="left" w:pos="426"/>
        </w:tabs>
        <w:rPr>
          <w:sz w:val="24"/>
          <w:szCs w:val="24"/>
        </w:rPr>
      </w:pPr>
      <w:r w:rsidRPr="000A7B26">
        <w:rPr>
          <w:b/>
          <w:sz w:val="24"/>
          <w:szCs w:val="24"/>
          <w:bdr w:val="single" w:sz="4" w:space="0" w:color="auto"/>
          <w:shd w:val="clear" w:color="auto" w:fill="FBD4B4"/>
        </w:rPr>
        <w:t>1</w:t>
      </w:r>
      <w:r w:rsidRPr="000C3F55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Aşağıdaki ifadelerden hangisi </w:t>
      </w:r>
      <w:r w:rsidRPr="00F97E01">
        <w:rPr>
          <w:b/>
          <w:sz w:val="24"/>
          <w:szCs w:val="24"/>
          <w:u w:val="single"/>
        </w:rPr>
        <w:t>yanlıştır</w:t>
      </w:r>
      <w:r>
        <w:rPr>
          <w:sz w:val="24"/>
          <w:szCs w:val="24"/>
        </w:rPr>
        <w:t>?</w:t>
      </w:r>
    </w:p>
    <w:p w:rsidR="00B50EDF" w:rsidRDefault="00B50EDF" w:rsidP="008051BC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A)</w:t>
      </w:r>
      <w:r w:rsidRPr="000C3F55">
        <w:rPr>
          <w:b/>
          <w:sz w:val="24"/>
          <w:szCs w:val="24"/>
        </w:rPr>
        <w:tab/>
      </w:r>
      <w:r>
        <w:rPr>
          <w:sz w:val="24"/>
          <w:szCs w:val="24"/>
        </w:rPr>
        <w:t>Her öğrencinin benzer ve farklı özelliklerinin olması doğaldır.</w:t>
      </w:r>
    </w:p>
    <w:p w:rsidR="00B50EDF" w:rsidRDefault="00B50EDF" w:rsidP="008051BC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Farklılıklar insanı özel ve eşsiz yapar.</w:t>
      </w:r>
    </w:p>
    <w:p w:rsidR="00B50EDF" w:rsidRPr="000C3F55" w:rsidRDefault="00B50EDF" w:rsidP="008051BC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>
        <w:rPr>
          <w:sz w:val="24"/>
          <w:szCs w:val="24"/>
        </w:rPr>
        <w:t>Sınıfça izlenen bir filmden herkes mutlaka aynı zevki alır.</w:t>
      </w:r>
    </w:p>
    <w:p w:rsidR="00B50EDF" w:rsidRPr="000C3F55" w:rsidRDefault="00B50EDF" w:rsidP="00CB5980">
      <w:pPr>
        <w:pStyle w:val="NoSpacing"/>
        <w:rPr>
          <w:sz w:val="24"/>
          <w:szCs w:val="24"/>
        </w:rPr>
      </w:pPr>
    </w:p>
    <w:p w:rsidR="00B50EDF" w:rsidRPr="000C3F55" w:rsidRDefault="00B50EDF" w:rsidP="008051BC">
      <w:pPr>
        <w:pStyle w:val="NoSpacing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/>
        </w:rPr>
        <w:t>2</w:t>
      </w:r>
      <w:r w:rsidRPr="000C3F55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Aşağıdaki seçeneklerden hangisinde verilen özelliklere sahip olan kişileri arkadaş olarak </w:t>
      </w:r>
      <w:r w:rsidRPr="00F654D3">
        <w:rPr>
          <w:b/>
          <w:sz w:val="24"/>
          <w:szCs w:val="24"/>
          <w:u w:val="single"/>
        </w:rPr>
        <w:t>seçmeyiz</w:t>
      </w:r>
      <w:r>
        <w:rPr>
          <w:sz w:val="24"/>
          <w:szCs w:val="24"/>
        </w:rPr>
        <w:t>?</w:t>
      </w:r>
    </w:p>
    <w:p w:rsidR="00B50EDF" w:rsidRDefault="00B50EDF" w:rsidP="008051BC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>
        <w:rPr>
          <w:sz w:val="24"/>
          <w:szCs w:val="24"/>
        </w:rPr>
        <w:t>Uyumlu, paylaşımcı, hoşgörülü</w:t>
      </w:r>
    </w:p>
    <w:p w:rsidR="00B50EDF" w:rsidRDefault="00B50EDF" w:rsidP="008051BC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>Alay eden, bencil, somurtkan</w:t>
      </w:r>
    </w:p>
    <w:p w:rsidR="00B50EDF" w:rsidRPr="000C3F55" w:rsidRDefault="00B50EDF" w:rsidP="008051BC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>
        <w:rPr>
          <w:sz w:val="24"/>
          <w:szCs w:val="24"/>
        </w:rPr>
        <w:t>Saygılı, güvenilir, sorumluluk sahibi</w:t>
      </w:r>
    </w:p>
    <w:p w:rsidR="00B50EDF" w:rsidRPr="000C3F55" w:rsidRDefault="00B50EDF" w:rsidP="008051BC">
      <w:pPr>
        <w:pStyle w:val="NoSpacing"/>
        <w:rPr>
          <w:sz w:val="24"/>
          <w:szCs w:val="24"/>
        </w:rPr>
      </w:pPr>
    </w:p>
    <w:p w:rsidR="00B50EDF" w:rsidRPr="00EA6E4D" w:rsidRDefault="00B50EDF" w:rsidP="005D06C7">
      <w:pPr>
        <w:pStyle w:val="NoSpacing"/>
        <w:tabs>
          <w:tab w:val="left" w:pos="426"/>
        </w:tabs>
        <w:rPr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/>
        </w:rPr>
        <w:t>3</w:t>
      </w:r>
      <w:r w:rsidRPr="000C3F55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>Bir yarışmayı rakip takım kazanırsa aşağıdakilerden hangisini yapmalıyız</w:t>
      </w:r>
      <w:r w:rsidRPr="00EA6E4D">
        <w:rPr>
          <w:sz w:val="24"/>
          <w:szCs w:val="24"/>
        </w:rPr>
        <w:t>?</w:t>
      </w:r>
    </w:p>
    <w:p w:rsidR="00B50EDF" w:rsidRDefault="00B50EDF" w:rsidP="008051BC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>
        <w:rPr>
          <w:sz w:val="24"/>
          <w:szCs w:val="24"/>
        </w:rPr>
        <w:t>Takım arkadaşlarımıza kızmalıyız.</w:t>
      </w:r>
    </w:p>
    <w:p w:rsidR="00B50EDF" w:rsidRDefault="00B50EDF" w:rsidP="008051BC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>Kazanan takımı kutlamalıyız.</w:t>
      </w:r>
    </w:p>
    <w:p w:rsidR="00B50EDF" w:rsidRPr="000C3F55" w:rsidRDefault="00B50EDF" w:rsidP="008051BC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>
        <w:rPr>
          <w:sz w:val="24"/>
          <w:szCs w:val="24"/>
        </w:rPr>
        <w:t>Yarışma alanını terk etmeliyiz.</w:t>
      </w:r>
    </w:p>
    <w:p w:rsidR="00B50EDF" w:rsidRPr="000C3F55" w:rsidRDefault="00B50EDF" w:rsidP="008051BC">
      <w:pPr>
        <w:pStyle w:val="NoSpacing"/>
        <w:tabs>
          <w:tab w:val="left" w:pos="709"/>
        </w:tabs>
        <w:rPr>
          <w:sz w:val="24"/>
          <w:szCs w:val="24"/>
        </w:rPr>
      </w:pPr>
    </w:p>
    <w:p w:rsidR="00B50EDF" w:rsidRPr="00B82390" w:rsidRDefault="00B50EDF" w:rsidP="00C45BC0">
      <w:pPr>
        <w:pStyle w:val="NoSpacing"/>
        <w:tabs>
          <w:tab w:val="left" w:pos="709"/>
        </w:tabs>
        <w:rPr>
          <w:b/>
          <w:i/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/>
        </w:rPr>
        <w:t>4</w:t>
      </w:r>
      <w:r w:rsidRPr="000C3F55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Pr="00B82390">
        <w:rPr>
          <w:b/>
          <w:i/>
          <w:sz w:val="24"/>
          <w:szCs w:val="24"/>
        </w:rPr>
        <w:t>I. Kendine güvenmesi</w:t>
      </w:r>
    </w:p>
    <w:p w:rsidR="00B50EDF" w:rsidRPr="00B82390" w:rsidRDefault="00B50EDF" w:rsidP="00C45BC0">
      <w:pPr>
        <w:pStyle w:val="NoSpacing"/>
        <w:tabs>
          <w:tab w:val="left" w:pos="709"/>
        </w:tabs>
        <w:rPr>
          <w:b/>
          <w:i/>
          <w:sz w:val="24"/>
          <w:szCs w:val="24"/>
        </w:rPr>
      </w:pPr>
      <w:r w:rsidRPr="00B82390">
        <w:rPr>
          <w:b/>
          <w:i/>
          <w:sz w:val="24"/>
          <w:szCs w:val="24"/>
        </w:rPr>
        <w:tab/>
        <w:t>II. Çalışkanlığı</w:t>
      </w:r>
    </w:p>
    <w:p w:rsidR="00B50EDF" w:rsidRPr="00B82390" w:rsidRDefault="00B50EDF" w:rsidP="00C45BC0">
      <w:pPr>
        <w:pStyle w:val="NoSpacing"/>
        <w:tabs>
          <w:tab w:val="left" w:pos="709"/>
        </w:tabs>
        <w:rPr>
          <w:b/>
          <w:i/>
          <w:sz w:val="24"/>
          <w:szCs w:val="24"/>
        </w:rPr>
      </w:pPr>
      <w:r w:rsidRPr="00B82390">
        <w:rPr>
          <w:b/>
          <w:i/>
          <w:sz w:val="24"/>
          <w:szCs w:val="24"/>
        </w:rPr>
        <w:tab/>
        <w:t>III. Güçlükler karşısında yılmaması</w:t>
      </w:r>
    </w:p>
    <w:p w:rsidR="00B50EDF" w:rsidRPr="00B82390" w:rsidRDefault="00B50EDF" w:rsidP="00C45BC0">
      <w:pPr>
        <w:pStyle w:val="NoSpacing"/>
        <w:tabs>
          <w:tab w:val="left" w:pos="709"/>
        </w:tabs>
        <w:rPr>
          <w:b/>
          <w:i/>
          <w:sz w:val="24"/>
          <w:szCs w:val="24"/>
        </w:rPr>
      </w:pPr>
      <w:r w:rsidRPr="00B82390">
        <w:rPr>
          <w:b/>
          <w:i/>
          <w:sz w:val="24"/>
          <w:szCs w:val="24"/>
        </w:rPr>
        <w:tab/>
        <w:t>IV. Okuma sevgisi</w:t>
      </w:r>
    </w:p>
    <w:p w:rsidR="00B50EDF" w:rsidRPr="000C3F55" w:rsidRDefault="00B50EDF" w:rsidP="00C45BC0">
      <w:pPr>
        <w:pStyle w:val="NoSpacing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>Mustafa Kemal’in, başarılı olmasında etkili olan özellikler aşağıdaki hangi seçenekte verilmiştir?</w:t>
      </w:r>
    </w:p>
    <w:p w:rsidR="00B50EDF" w:rsidRPr="000C3F55" w:rsidRDefault="00B50EDF" w:rsidP="00C45BC0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>
        <w:rPr>
          <w:sz w:val="24"/>
          <w:szCs w:val="24"/>
        </w:rPr>
        <w:t xml:space="preserve">I – II – III – IV </w:t>
      </w:r>
      <w:r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I – II – IV </w:t>
      </w:r>
      <w:r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>
        <w:rPr>
          <w:sz w:val="24"/>
          <w:szCs w:val="24"/>
        </w:rPr>
        <w:t xml:space="preserve">II – IV </w:t>
      </w:r>
    </w:p>
    <w:p w:rsidR="00B50EDF" w:rsidRPr="000C3F55" w:rsidRDefault="00B50EDF" w:rsidP="00C45BC0">
      <w:pPr>
        <w:pStyle w:val="NoSpacing"/>
        <w:tabs>
          <w:tab w:val="left" w:pos="709"/>
        </w:tabs>
        <w:rPr>
          <w:sz w:val="24"/>
          <w:szCs w:val="24"/>
        </w:rPr>
      </w:pPr>
    </w:p>
    <w:p w:rsidR="00B50EDF" w:rsidRDefault="00B50EDF" w:rsidP="00FE2957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/>
        </w:rPr>
        <w:t>5</w:t>
      </w:r>
      <w:r w:rsidRPr="000C3F55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>Sınıfta, öğretmen masasının karşısında, 4. sıranın sağında oturduğunun söyleyen bir öğrencinin kendi yeri, çizdiği krokide hangi taralı bölgededir?</w:t>
      </w:r>
    </w:p>
    <w:p w:rsidR="00B50EDF" w:rsidRDefault="00B50EDF" w:rsidP="00FE2957">
      <w:pPr>
        <w:pStyle w:val="NoSpacing"/>
        <w:tabs>
          <w:tab w:val="left" w:pos="709"/>
        </w:tabs>
        <w:rPr>
          <w:sz w:val="24"/>
          <w:szCs w:val="24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6" type="#_x0000_t75" style="position:absolute;margin-left:183.15pt;margin-top:2.1pt;width:67.5pt;height:93.5pt;z-index:-251659264;visibility:visible">
            <v:imagedata r:id="rId5" o:title=""/>
          </v:shape>
        </w:pict>
      </w:r>
      <w:r>
        <w:rPr>
          <w:noProof/>
          <w:lang w:eastAsia="tr-TR"/>
        </w:rPr>
        <w:pict>
          <v:shape id="Resim 7" o:spid="_x0000_s1027" type="#_x0000_t75" style="position:absolute;margin-left:16.15pt;margin-top:4.6pt;width:63.5pt;height:91pt;z-index:-251663360;visibility:visible">
            <v:imagedata r:id="rId6" o:title=""/>
          </v:shape>
        </w:pict>
      </w:r>
      <w:r>
        <w:rPr>
          <w:noProof/>
          <w:lang w:eastAsia="tr-TR"/>
        </w:rPr>
        <w:pict>
          <v:shape id="Resim 10" o:spid="_x0000_s1028" type="#_x0000_t75" style="position:absolute;margin-left:104.65pt;margin-top:4.4pt;width:63.5pt;height:91pt;z-index:-251662336;visibility:visible">
            <v:imagedata r:id="rId7" o:title=""/>
          </v:shape>
        </w:pict>
      </w:r>
    </w:p>
    <w:p w:rsidR="00B50EDF" w:rsidRDefault="00B50EDF" w:rsidP="00FE2957">
      <w:pPr>
        <w:pStyle w:val="NoSpacing"/>
        <w:tabs>
          <w:tab w:val="left" w:pos="709"/>
        </w:tabs>
        <w:rPr>
          <w:sz w:val="24"/>
          <w:szCs w:val="24"/>
        </w:rPr>
      </w:pPr>
    </w:p>
    <w:p w:rsidR="00B50EDF" w:rsidRDefault="00B50EDF" w:rsidP="00FE2957">
      <w:pPr>
        <w:pStyle w:val="NoSpacing"/>
        <w:tabs>
          <w:tab w:val="left" w:pos="709"/>
        </w:tabs>
        <w:rPr>
          <w:sz w:val="24"/>
          <w:szCs w:val="24"/>
        </w:rPr>
      </w:pPr>
    </w:p>
    <w:p w:rsidR="00B50EDF" w:rsidRPr="000C3F55" w:rsidRDefault="00B50EDF" w:rsidP="00FE2957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ab/>
        <w:t>B)</w:t>
      </w:r>
      <w:r w:rsidRPr="000C3F55">
        <w:rPr>
          <w:sz w:val="24"/>
          <w:szCs w:val="24"/>
        </w:rPr>
        <w:t xml:space="preserve"> </w:t>
      </w:r>
      <w:r w:rsidRPr="000C3F55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</w:p>
    <w:p w:rsidR="00B50EDF" w:rsidRDefault="00B50EDF" w:rsidP="00C45BC0">
      <w:pPr>
        <w:pStyle w:val="NoSpacing"/>
        <w:tabs>
          <w:tab w:val="left" w:pos="709"/>
        </w:tabs>
        <w:rPr>
          <w:sz w:val="24"/>
          <w:szCs w:val="24"/>
        </w:rPr>
      </w:pPr>
    </w:p>
    <w:p w:rsidR="00B50EDF" w:rsidRDefault="00B50EDF" w:rsidP="00C45BC0">
      <w:pPr>
        <w:pStyle w:val="NoSpacing"/>
        <w:tabs>
          <w:tab w:val="left" w:pos="709"/>
        </w:tabs>
        <w:rPr>
          <w:sz w:val="24"/>
          <w:szCs w:val="24"/>
        </w:rPr>
      </w:pPr>
    </w:p>
    <w:p w:rsidR="00B50EDF" w:rsidRDefault="00B50EDF" w:rsidP="00A44882">
      <w:pPr>
        <w:pStyle w:val="NoSpacing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/>
        </w:rPr>
      </w:pPr>
    </w:p>
    <w:p w:rsidR="00B50EDF" w:rsidRDefault="00B50EDF" w:rsidP="00DD7609">
      <w:pPr>
        <w:pStyle w:val="NoSpacing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/>
        </w:rPr>
      </w:pPr>
    </w:p>
    <w:p w:rsidR="00B50EDF" w:rsidRPr="00B82390" w:rsidRDefault="00B50EDF" w:rsidP="00DD7609">
      <w:pPr>
        <w:pStyle w:val="NoSpacing"/>
        <w:tabs>
          <w:tab w:val="left" w:pos="709"/>
        </w:tabs>
        <w:rPr>
          <w:b/>
          <w:i/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/>
        </w:rPr>
        <w:t>6</w:t>
      </w:r>
      <w:r w:rsidRPr="000C3F55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Pr="00B82390">
        <w:rPr>
          <w:b/>
          <w:i/>
          <w:sz w:val="24"/>
          <w:szCs w:val="24"/>
        </w:rPr>
        <w:t xml:space="preserve">I. </w:t>
      </w:r>
      <w:r>
        <w:rPr>
          <w:b/>
          <w:i/>
          <w:sz w:val="24"/>
          <w:szCs w:val="24"/>
        </w:rPr>
        <w:t>Okula zamanında gitmeliyiz.</w:t>
      </w:r>
    </w:p>
    <w:p w:rsidR="00B50EDF" w:rsidRPr="00B82390" w:rsidRDefault="00B50EDF" w:rsidP="00DD7609">
      <w:pPr>
        <w:pStyle w:val="NoSpacing"/>
        <w:tabs>
          <w:tab w:val="left" w:pos="709"/>
        </w:tabs>
        <w:rPr>
          <w:b/>
          <w:i/>
          <w:sz w:val="24"/>
          <w:szCs w:val="24"/>
        </w:rPr>
      </w:pPr>
      <w:r w:rsidRPr="00B82390">
        <w:rPr>
          <w:b/>
          <w:i/>
          <w:sz w:val="24"/>
          <w:szCs w:val="24"/>
        </w:rPr>
        <w:tab/>
        <w:t xml:space="preserve">II. </w:t>
      </w:r>
      <w:r>
        <w:rPr>
          <w:b/>
          <w:i/>
          <w:sz w:val="24"/>
          <w:szCs w:val="24"/>
        </w:rPr>
        <w:t>Çöpleri yerlere atmalıyız.</w:t>
      </w:r>
    </w:p>
    <w:p w:rsidR="00B50EDF" w:rsidRPr="00B82390" w:rsidRDefault="00B50EDF" w:rsidP="00DD7609">
      <w:pPr>
        <w:pStyle w:val="NoSpacing"/>
        <w:tabs>
          <w:tab w:val="left" w:pos="709"/>
        </w:tabs>
        <w:rPr>
          <w:b/>
          <w:i/>
          <w:sz w:val="24"/>
          <w:szCs w:val="24"/>
        </w:rPr>
      </w:pPr>
      <w:r w:rsidRPr="00B82390">
        <w:rPr>
          <w:b/>
          <w:i/>
          <w:sz w:val="24"/>
          <w:szCs w:val="24"/>
        </w:rPr>
        <w:tab/>
        <w:t xml:space="preserve">III. </w:t>
      </w:r>
      <w:r>
        <w:rPr>
          <w:b/>
          <w:i/>
          <w:sz w:val="24"/>
          <w:szCs w:val="24"/>
        </w:rPr>
        <w:t>Bulduğumuz eşyaları görevlilere vermeliyiz.</w:t>
      </w:r>
    </w:p>
    <w:p w:rsidR="00B50EDF" w:rsidRPr="00B82390" w:rsidRDefault="00B50EDF" w:rsidP="00DD7609">
      <w:pPr>
        <w:pStyle w:val="NoSpacing"/>
        <w:tabs>
          <w:tab w:val="left" w:pos="709"/>
        </w:tabs>
        <w:rPr>
          <w:b/>
          <w:i/>
          <w:sz w:val="24"/>
          <w:szCs w:val="24"/>
        </w:rPr>
      </w:pPr>
      <w:r w:rsidRPr="00B82390">
        <w:rPr>
          <w:b/>
          <w:i/>
          <w:sz w:val="24"/>
          <w:szCs w:val="24"/>
        </w:rPr>
        <w:tab/>
        <w:t xml:space="preserve">IV. </w:t>
      </w:r>
      <w:r>
        <w:rPr>
          <w:b/>
          <w:i/>
          <w:sz w:val="24"/>
          <w:szCs w:val="24"/>
        </w:rPr>
        <w:t>Merdivenlerin sağından çıkıp sağından inmeliyiz.</w:t>
      </w:r>
    </w:p>
    <w:p w:rsidR="00B50EDF" w:rsidRPr="000C3F55" w:rsidRDefault="00B50EDF" w:rsidP="00DD7609">
      <w:pPr>
        <w:pStyle w:val="NoSpacing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>Yukarıdakilerin hangileri okulda uymamız gereken kurallardandır?</w:t>
      </w:r>
    </w:p>
    <w:p w:rsidR="00B50EDF" w:rsidRPr="000C3F55" w:rsidRDefault="00B50EDF" w:rsidP="00DD7609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>
        <w:rPr>
          <w:sz w:val="24"/>
          <w:szCs w:val="24"/>
        </w:rPr>
        <w:t xml:space="preserve">I – II – III  </w:t>
      </w:r>
      <w:r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I – II – IV </w:t>
      </w:r>
      <w:r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>
        <w:rPr>
          <w:sz w:val="24"/>
          <w:szCs w:val="24"/>
        </w:rPr>
        <w:t xml:space="preserve">I – III – IV </w:t>
      </w:r>
    </w:p>
    <w:p w:rsidR="00B50EDF" w:rsidRDefault="00B50EDF" w:rsidP="00044AD6">
      <w:pPr>
        <w:pStyle w:val="NoSpacing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/>
        </w:rPr>
      </w:pPr>
    </w:p>
    <w:p w:rsidR="00B50EDF" w:rsidRDefault="00B50EDF" w:rsidP="00044AD6">
      <w:pPr>
        <w:pStyle w:val="NoSpacing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/>
        </w:rPr>
      </w:pPr>
    </w:p>
    <w:p w:rsidR="00B50EDF" w:rsidRPr="00613440" w:rsidRDefault="00B50EDF" w:rsidP="00044AD6">
      <w:pPr>
        <w:pStyle w:val="NoSpacing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/>
        </w:rPr>
        <w:t>7</w:t>
      </w:r>
      <w:r w:rsidRPr="000C3F55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>“</w:t>
      </w:r>
      <w:r w:rsidRPr="00DD7609">
        <w:rPr>
          <w:b/>
          <w:i/>
          <w:sz w:val="24"/>
          <w:szCs w:val="24"/>
        </w:rPr>
        <w:t>Arkadaşlarınız arasında yaşanan bir problemde sizden hakem olmanız isteniyor</w:t>
      </w:r>
      <w:r>
        <w:rPr>
          <w:b/>
          <w:i/>
          <w:sz w:val="24"/>
          <w:szCs w:val="24"/>
        </w:rPr>
        <w:t xml:space="preserve">.” </w:t>
      </w:r>
      <w:r>
        <w:rPr>
          <w:sz w:val="24"/>
          <w:szCs w:val="24"/>
        </w:rPr>
        <w:t>Bu durumda aşağıdakilerden hangisini yaparak tarafsız davranmış olursunuz?</w:t>
      </w:r>
    </w:p>
    <w:p w:rsidR="00B50EDF" w:rsidRDefault="00B50EDF" w:rsidP="00044AD6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>
        <w:rPr>
          <w:sz w:val="24"/>
          <w:szCs w:val="24"/>
        </w:rPr>
        <w:t>İki tarafı da dinleyip haklı olanı belirleyerek</w:t>
      </w:r>
    </w:p>
    <w:p w:rsidR="00B50EDF" w:rsidRDefault="00B50EDF" w:rsidP="00044AD6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>Size daha yakın olan arkadaşınızın haklı olduğunu söyleyerek</w:t>
      </w:r>
    </w:p>
    <w:p w:rsidR="00B50EDF" w:rsidRPr="000C3F55" w:rsidRDefault="00B50EDF" w:rsidP="00044AD6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>
        <w:rPr>
          <w:sz w:val="24"/>
          <w:szCs w:val="24"/>
        </w:rPr>
        <w:t>Kimin haklı olduğunu bulmak için kura çekerek</w:t>
      </w:r>
    </w:p>
    <w:p w:rsidR="00B50EDF" w:rsidRDefault="00B50EDF" w:rsidP="00044AD6">
      <w:pPr>
        <w:pStyle w:val="NoSpacing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/>
        </w:rPr>
      </w:pPr>
    </w:p>
    <w:p w:rsidR="00B50EDF" w:rsidRPr="00B82390" w:rsidRDefault="00B50EDF" w:rsidP="00A16F26">
      <w:pPr>
        <w:pStyle w:val="NoSpacing"/>
        <w:tabs>
          <w:tab w:val="left" w:pos="426"/>
        </w:tabs>
        <w:rPr>
          <w:b/>
          <w:i/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/>
        </w:rPr>
        <w:t>8</w:t>
      </w:r>
      <w:r w:rsidRPr="000C3F55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Pr="00B82390">
        <w:rPr>
          <w:b/>
          <w:i/>
          <w:sz w:val="24"/>
          <w:szCs w:val="24"/>
        </w:rPr>
        <w:t xml:space="preserve">I. </w:t>
      </w:r>
      <w:r>
        <w:rPr>
          <w:b/>
          <w:i/>
          <w:sz w:val="24"/>
          <w:szCs w:val="24"/>
        </w:rPr>
        <w:t>Birbirimizin sözünü kesmeden dinlemeliyiz.</w:t>
      </w:r>
    </w:p>
    <w:p w:rsidR="00B50EDF" w:rsidRPr="00B82390" w:rsidRDefault="00B50EDF" w:rsidP="00A16F26">
      <w:pPr>
        <w:pStyle w:val="NoSpacing"/>
        <w:tabs>
          <w:tab w:val="left" w:pos="426"/>
        </w:tabs>
        <w:rPr>
          <w:b/>
          <w:i/>
          <w:sz w:val="24"/>
          <w:szCs w:val="24"/>
        </w:rPr>
      </w:pPr>
      <w:r w:rsidRPr="00B82390">
        <w:rPr>
          <w:b/>
          <w:i/>
          <w:sz w:val="24"/>
          <w:szCs w:val="24"/>
        </w:rPr>
        <w:tab/>
        <w:t xml:space="preserve">II. </w:t>
      </w:r>
      <w:r>
        <w:rPr>
          <w:b/>
          <w:i/>
          <w:sz w:val="24"/>
          <w:szCs w:val="24"/>
        </w:rPr>
        <w:t>Fikirlerimizi mutlaka kabul ettirmeliyiz.</w:t>
      </w:r>
    </w:p>
    <w:p w:rsidR="00B50EDF" w:rsidRPr="005D0597" w:rsidRDefault="00B50EDF" w:rsidP="00A16F26">
      <w:pPr>
        <w:pStyle w:val="NoSpacing"/>
        <w:tabs>
          <w:tab w:val="left" w:pos="426"/>
        </w:tabs>
        <w:rPr>
          <w:b/>
          <w:i/>
          <w:sz w:val="24"/>
          <w:szCs w:val="24"/>
        </w:rPr>
      </w:pPr>
      <w:r w:rsidRPr="00B82390">
        <w:rPr>
          <w:b/>
          <w:i/>
          <w:sz w:val="24"/>
          <w:szCs w:val="24"/>
        </w:rPr>
        <w:tab/>
        <w:t xml:space="preserve">III. </w:t>
      </w:r>
      <w:r>
        <w:rPr>
          <w:b/>
          <w:i/>
          <w:sz w:val="24"/>
          <w:szCs w:val="24"/>
        </w:rPr>
        <w:t>Karşımızdakinin düşüncelerine hoşgörülü ve saygılı olmalıyız.</w:t>
      </w:r>
    </w:p>
    <w:p w:rsidR="00B50EDF" w:rsidRDefault="00B50EDF" w:rsidP="00044AD6">
      <w:pPr>
        <w:pStyle w:val="NoSpacing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>Kişilerle iletişim kurarken yukarıdakilerden hangilerine dikkat etmeliyiz?</w:t>
      </w:r>
    </w:p>
    <w:p w:rsidR="00B50EDF" w:rsidRDefault="00B50EDF" w:rsidP="001B21B1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>
        <w:rPr>
          <w:sz w:val="24"/>
          <w:szCs w:val="24"/>
        </w:rPr>
        <w:t xml:space="preserve">I – II – III </w:t>
      </w:r>
      <w:r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I – III </w:t>
      </w:r>
      <w:r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>
        <w:rPr>
          <w:sz w:val="24"/>
          <w:szCs w:val="24"/>
        </w:rPr>
        <w:t xml:space="preserve">I – II </w:t>
      </w:r>
    </w:p>
    <w:p w:rsidR="00B50EDF" w:rsidRPr="000C3F55" w:rsidRDefault="00B50EDF" w:rsidP="00CB5980">
      <w:pPr>
        <w:pStyle w:val="NoSpacing"/>
        <w:rPr>
          <w:sz w:val="24"/>
          <w:szCs w:val="24"/>
        </w:rPr>
      </w:pPr>
    </w:p>
    <w:p w:rsidR="00B50EDF" w:rsidRPr="00605BC6" w:rsidRDefault="00B50EDF" w:rsidP="00421449">
      <w:pPr>
        <w:pStyle w:val="NoSpacing"/>
        <w:jc w:val="center"/>
        <w:rPr>
          <w:b/>
          <w:sz w:val="28"/>
          <w:szCs w:val="28"/>
          <w:u w:val="single"/>
        </w:rPr>
      </w:pPr>
      <w:r w:rsidRPr="00605BC6">
        <w:rPr>
          <w:b/>
          <w:sz w:val="28"/>
          <w:szCs w:val="28"/>
          <w:u w:val="single"/>
          <w:shd w:val="clear" w:color="auto" w:fill="B8CCE4"/>
        </w:rPr>
        <w:t>TÜRKÇE</w:t>
      </w:r>
    </w:p>
    <w:p w:rsidR="00B50EDF" w:rsidRDefault="00B50EDF" w:rsidP="00C36B13">
      <w:pPr>
        <w:pStyle w:val="NoSpacing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/>
        </w:rPr>
        <w:t>9</w:t>
      </w:r>
      <w:r w:rsidRPr="000C3F55">
        <w:rPr>
          <w:sz w:val="24"/>
          <w:szCs w:val="24"/>
          <w:bdr w:val="single" w:sz="4" w:space="0" w:color="auto"/>
          <w:shd w:val="clear" w:color="auto" w:fill="FBD4B4"/>
        </w:rPr>
        <w:t>.</w:t>
      </w:r>
      <w:r>
        <w:rPr>
          <w:sz w:val="24"/>
          <w:szCs w:val="24"/>
        </w:rPr>
        <w:t xml:space="preserve"> “</w:t>
      </w:r>
      <w:r>
        <w:rPr>
          <w:b/>
          <w:i/>
          <w:sz w:val="24"/>
          <w:szCs w:val="24"/>
        </w:rPr>
        <w:t>Bu hareketinden dolayı herkes ona gülüyor</w:t>
      </w:r>
      <w:r w:rsidRPr="006C0B00">
        <w:rPr>
          <w:b/>
          <w:i/>
          <w:sz w:val="24"/>
          <w:szCs w:val="24"/>
        </w:rPr>
        <w:t>.</w:t>
      </w:r>
      <w:r>
        <w:rPr>
          <w:sz w:val="24"/>
          <w:szCs w:val="24"/>
        </w:rPr>
        <w:t xml:space="preserve">” cümlesinde aşağıdaki hangi soruya cevap </w:t>
      </w:r>
      <w:r w:rsidRPr="005D0597">
        <w:rPr>
          <w:b/>
          <w:sz w:val="24"/>
          <w:szCs w:val="24"/>
          <w:u w:val="single"/>
        </w:rPr>
        <w:t>alamayız</w:t>
      </w:r>
      <w:r>
        <w:rPr>
          <w:sz w:val="24"/>
          <w:szCs w:val="24"/>
        </w:rPr>
        <w:t>?</w:t>
      </w:r>
    </w:p>
    <w:p w:rsidR="00B50EDF" w:rsidRPr="000C3F55" w:rsidRDefault="00B50EDF" w:rsidP="000A7B26">
      <w:pPr>
        <w:pStyle w:val="NoSpacing"/>
        <w:tabs>
          <w:tab w:val="left" w:pos="709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>
        <w:rPr>
          <w:sz w:val="24"/>
          <w:szCs w:val="24"/>
        </w:rPr>
        <w:t>Kim?</w:t>
      </w:r>
      <w:r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>Nasıl?</w:t>
      </w:r>
      <w:r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>
        <w:rPr>
          <w:sz w:val="24"/>
          <w:szCs w:val="24"/>
        </w:rPr>
        <w:t>Niçin?</w:t>
      </w:r>
    </w:p>
    <w:p w:rsidR="00B50EDF" w:rsidRPr="000C3F55" w:rsidRDefault="00B50EDF" w:rsidP="00C90F5C">
      <w:pPr>
        <w:pStyle w:val="NoSpacing"/>
        <w:tabs>
          <w:tab w:val="left" w:pos="709"/>
        </w:tabs>
        <w:rPr>
          <w:sz w:val="24"/>
          <w:szCs w:val="24"/>
        </w:rPr>
      </w:pPr>
    </w:p>
    <w:p w:rsidR="00B50EDF" w:rsidRPr="000C3F55" w:rsidRDefault="00B50EDF" w:rsidP="00C90F5C">
      <w:pPr>
        <w:pStyle w:val="NoSpacing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/>
        </w:rPr>
        <w:t>10</w:t>
      </w:r>
      <w:r w:rsidRPr="000C3F55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>“</w:t>
      </w:r>
      <w:r w:rsidRPr="00EE51E0">
        <w:rPr>
          <w:b/>
          <w:i/>
          <w:sz w:val="24"/>
          <w:szCs w:val="24"/>
          <w:u w:val="single"/>
        </w:rPr>
        <w:t>Sonbaharda</w:t>
      </w:r>
      <w:r>
        <w:rPr>
          <w:b/>
          <w:i/>
          <w:sz w:val="24"/>
          <w:szCs w:val="24"/>
        </w:rPr>
        <w:t xml:space="preserve"> ağaçlar yapraklarını döker.”</w:t>
      </w:r>
      <w:r>
        <w:rPr>
          <w:sz w:val="24"/>
          <w:szCs w:val="24"/>
        </w:rPr>
        <w:t xml:space="preserve">” cümlesinde altı çizili sözcüğün </w:t>
      </w:r>
      <w:r w:rsidRPr="00EE51E0">
        <w:rPr>
          <w:sz w:val="24"/>
          <w:szCs w:val="24"/>
          <w:u w:val="single"/>
        </w:rPr>
        <w:t>eş anlamlısı</w:t>
      </w:r>
      <w:r>
        <w:rPr>
          <w:sz w:val="24"/>
          <w:szCs w:val="24"/>
        </w:rPr>
        <w:t xml:space="preserve"> hangi seçenekte verilmiştir?</w:t>
      </w:r>
    </w:p>
    <w:p w:rsidR="00B50EDF" w:rsidRDefault="00B50EDF" w:rsidP="00C90F5C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>
        <w:rPr>
          <w:sz w:val="24"/>
          <w:szCs w:val="24"/>
        </w:rPr>
        <w:t>Okullar eylül ayında açılır.</w:t>
      </w:r>
    </w:p>
    <w:p w:rsidR="00B50EDF" w:rsidRDefault="00B50EDF" w:rsidP="00C90F5C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>Yaz tatilinde çok eğlendim.</w:t>
      </w:r>
    </w:p>
    <w:p w:rsidR="00B50EDF" w:rsidRPr="000C3F55" w:rsidRDefault="00B50EDF" w:rsidP="00C90F5C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>
        <w:rPr>
          <w:sz w:val="24"/>
          <w:szCs w:val="24"/>
        </w:rPr>
        <w:t>Güz mevsimini çok severim.</w:t>
      </w:r>
    </w:p>
    <w:p w:rsidR="00B50EDF" w:rsidRPr="000C3F55" w:rsidRDefault="00B50EDF" w:rsidP="00C90F5C">
      <w:pPr>
        <w:pStyle w:val="NoSpacing"/>
        <w:tabs>
          <w:tab w:val="left" w:pos="709"/>
        </w:tabs>
        <w:rPr>
          <w:sz w:val="24"/>
          <w:szCs w:val="24"/>
        </w:rPr>
      </w:pPr>
    </w:p>
    <w:p w:rsidR="00B50EDF" w:rsidRPr="000C3F55" w:rsidRDefault="00B50EDF" w:rsidP="00C90F5C">
      <w:pPr>
        <w:pStyle w:val="NoSpacing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/>
        </w:rPr>
        <w:t>11</w:t>
      </w:r>
      <w:r w:rsidRPr="000C3F55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Aşağıdaki cümlelerin hangisinde </w:t>
      </w:r>
      <w:r w:rsidRPr="00FD69D1">
        <w:rPr>
          <w:sz w:val="24"/>
          <w:szCs w:val="24"/>
          <w:u w:val="single"/>
        </w:rPr>
        <w:t>yazım yanlışı</w:t>
      </w:r>
      <w:r>
        <w:rPr>
          <w:sz w:val="24"/>
          <w:szCs w:val="24"/>
        </w:rPr>
        <w:t xml:space="preserve"> vardır?</w:t>
      </w:r>
    </w:p>
    <w:p w:rsidR="00B50EDF" w:rsidRDefault="00B50EDF" w:rsidP="00C90F5C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>
        <w:rPr>
          <w:sz w:val="24"/>
          <w:szCs w:val="24"/>
        </w:rPr>
        <w:t>Samsundan kalkan uçak Trabzon’a doğru gidiyor.</w:t>
      </w:r>
    </w:p>
    <w:p w:rsidR="00B50EDF" w:rsidRDefault="00B50EDF" w:rsidP="00C90F5C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>Bursalı bir arkadaşım var.</w:t>
      </w:r>
    </w:p>
    <w:p w:rsidR="00B50EDF" w:rsidRDefault="00B50EDF" w:rsidP="00C90F5C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>
        <w:rPr>
          <w:sz w:val="24"/>
          <w:szCs w:val="24"/>
        </w:rPr>
        <w:t>Fatmalar bizim eve yakın oturuyorlar.</w:t>
      </w:r>
    </w:p>
    <w:p w:rsidR="00B50EDF" w:rsidRPr="000C3F55" w:rsidRDefault="00B50EDF" w:rsidP="00C90F5C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B50EDF" w:rsidRDefault="00B50EDF" w:rsidP="007E3A08">
      <w:pPr>
        <w:pStyle w:val="NoSpacing"/>
        <w:tabs>
          <w:tab w:val="left" w:pos="709"/>
        </w:tabs>
        <w:rPr>
          <w:sz w:val="24"/>
          <w:szCs w:val="24"/>
        </w:rPr>
      </w:pPr>
      <w:r>
        <w:rPr>
          <w:noProof/>
          <w:lang w:eastAsia="tr-TR"/>
        </w:rPr>
        <w:pict>
          <v:rect id="_x0000_s1029" style="position:absolute;margin-left:142.35pt;margin-top:14.7pt;width:45.5pt;height:21.5pt;z-index:251640832">
            <v:textbox>
              <w:txbxContent>
                <w:p w:rsidR="00B50EDF" w:rsidRPr="00A44882" w:rsidRDefault="00B50EDF" w:rsidP="00BA554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tren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0" style="position:absolute;margin-left:83.85pt;margin-top:9.95pt;width:49pt;height:21.5pt;z-index:251643904">
            <v:textbox>
              <w:txbxContent>
                <w:p w:rsidR="00B50EDF" w:rsidRPr="00A44882" w:rsidRDefault="00B50EDF" w:rsidP="00BA554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fasilye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1" style="position:absolute;margin-left:21.35pt;margin-top:1.55pt;width:51pt;height:21.5pt;z-index:251639808">
            <v:textbox>
              <w:txbxContent>
                <w:p w:rsidR="00B50EDF" w:rsidRPr="00A44882" w:rsidRDefault="00B50EDF" w:rsidP="00BA554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büskivit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2" style="position:absolute;margin-left:197.1pt;margin-top:5.4pt;width:53pt;height:21.5pt;z-index:251641856">
            <v:textbox>
              <w:txbxContent>
                <w:p w:rsidR="00B50EDF" w:rsidRPr="00A44882" w:rsidRDefault="00B50EDF" w:rsidP="00BA554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eşofman</w:t>
                  </w:r>
                </w:p>
              </w:txbxContent>
            </v:textbox>
          </v:rect>
        </w:pict>
      </w:r>
      <w:r>
        <w:rPr>
          <w:b/>
          <w:sz w:val="24"/>
          <w:szCs w:val="24"/>
          <w:bdr w:val="single" w:sz="4" w:space="0" w:color="auto"/>
          <w:shd w:val="clear" w:color="auto" w:fill="FBD4B4"/>
        </w:rPr>
        <w:t>12</w:t>
      </w:r>
      <w:r w:rsidRPr="000C3F55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0C3F55">
        <w:rPr>
          <w:sz w:val="24"/>
          <w:szCs w:val="24"/>
        </w:rPr>
        <w:t xml:space="preserve"> </w:t>
      </w:r>
    </w:p>
    <w:p w:rsidR="00B50EDF" w:rsidRDefault="00B50EDF" w:rsidP="007E3A08">
      <w:pPr>
        <w:pStyle w:val="NoSpacing"/>
        <w:tabs>
          <w:tab w:val="left" w:pos="709"/>
        </w:tabs>
        <w:rPr>
          <w:sz w:val="24"/>
          <w:szCs w:val="24"/>
        </w:rPr>
      </w:pPr>
    </w:p>
    <w:p w:rsidR="00B50EDF" w:rsidRDefault="00B50EDF" w:rsidP="007E3A08">
      <w:pPr>
        <w:pStyle w:val="NoSpacing"/>
        <w:tabs>
          <w:tab w:val="left" w:pos="709"/>
        </w:tabs>
        <w:rPr>
          <w:sz w:val="24"/>
          <w:szCs w:val="24"/>
        </w:rPr>
      </w:pPr>
      <w:r>
        <w:rPr>
          <w:noProof/>
          <w:lang w:eastAsia="tr-TR"/>
        </w:rPr>
        <w:pict>
          <v:rect id="_x0000_s1033" style="position:absolute;margin-left:86.85pt;margin-top:13.6pt;width:58.5pt;height:21.5pt;z-index:251638784">
            <v:textbox>
              <w:txbxContent>
                <w:p w:rsidR="00B50EDF" w:rsidRPr="00A44882" w:rsidRDefault="00B50EDF" w:rsidP="00BA554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çukulata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4" style="position:absolute;margin-left:3.85pt;margin-top:5.9pt;width:71.5pt;height:21.5pt;z-index:251642880">
            <v:textbox>
              <w:txbxContent>
                <w:p w:rsidR="00B50EDF" w:rsidRPr="00A44882" w:rsidRDefault="00B50EDF" w:rsidP="00BA554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kaplumbağa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5" style="position:absolute;margin-left:171.35pt;margin-top:13.6pt;width:70.5pt;height:21.5pt;z-index:251644928">
            <v:textbox>
              <w:txbxContent>
                <w:p w:rsidR="00B50EDF" w:rsidRPr="00A44882" w:rsidRDefault="00B50EDF" w:rsidP="00BA554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Bafra</w:t>
                  </w:r>
                </w:p>
              </w:txbxContent>
            </v:textbox>
          </v:rect>
        </w:pict>
      </w:r>
    </w:p>
    <w:p w:rsidR="00B50EDF" w:rsidRDefault="00B50EDF" w:rsidP="00514772">
      <w:pPr>
        <w:pStyle w:val="NoSpacing"/>
        <w:tabs>
          <w:tab w:val="left" w:pos="709"/>
        </w:tabs>
        <w:rPr>
          <w:sz w:val="24"/>
          <w:szCs w:val="24"/>
        </w:rPr>
      </w:pPr>
    </w:p>
    <w:p w:rsidR="00B50EDF" w:rsidRDefault="00B50EDF" w:rsidP="00514772">
      <w:pPr>
        <w:pStyle w:val="NoSpacing"/>
        <w:tabs>
          <w:tab w:val="left" w:pos="709"/>
        </w:tabs>
        <w:rPr>
          <w:sz w:val="24"/>
          <w:szCs w:val="24"/>
        </w:rPr>
      </w:pPr>
    </w:p>
    <w:p w:rsidR="00B50EDF" w:rsidRDefault="00B50EDF" w:rsidP="00514772">
      <w:pPr>
        <w:pStyle w:val="NoSpacing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 xml:space="preserve">Yukarıdaki kelimelerden kaç tanesi </w:t>
      </w:r>
      <w:r>
        <w:rPr>
          <w:b/>
          <w:sz w:val="24"/>
          <w:szCs w:val="24"/>
          <w:u w:val="single"/>
        </w:rPr>
        <w:t>doğru</w:t>
      </w:r>
      <w:r>
        <w:rPr>
          <w:sz w:val="24"/>
          <w:szCs w:val="24"/>
        </w:rPr>
        <w:t xml:space="preserve"> yazılmıştır?</w:t>
      </w:r>
    </w:p>
    <w:p w:rsidR="00B50EDF" w:rsidRDefault="00B50EDF" w:rsidP="001B21B1">
      <w:pPr>
        <w:pStyle w:val="NoSpacing"/>
        <w:tabs>
          <w:tab w:val="left" w:pos="709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>
        <w:rPr>
          <w:sz w:val="24"/>
          <w:szCs w:val="24"/>
        </w:rPr>
        <w:t>4 tanesi</w:t>
      </w:r>
      <w:r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>5 tanesi</w:t>
      </w:r>
      <w:r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>
        <w:rPr>
          <w:sz w:val="24"/>
          <w:szCs w:val="24"/>
        </w:rPr>
        <w:t>6 tanesi</w:t>
      </w:r>
    </w:p>
    <w:p w:rsidR="00B50EDF" w:rsidRDefault="00B50EDF" w:rsidP="001B21B1">
      <w:pPr>
        <w:pStyle w:val="NoSpacing"/>
        <w:tabs>
          <w:tab w:val="left" w:pos="709"/>
        </w:tabs>
        <w:rPr>
          <w:sz w:val="24"/>
          <w:szCs w:val="24"/>
        </w:rPr>
      </w:pPr>
    </w:p>
    <w:p w:rsidR="00B50EDF" w:rsidRPr="000C3F55" w:rsidRDefault="00B50EDF" w:rsidP="001B21B1">
      <w:pPr>
        <w:pStyle w:val="NoSpacing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/>
        </w:rPr>
        <w:t>13</w:t>
      </w:r>
      <w:r w:rsidRPr="000C3F55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>“</w:t>
      </w:r>
      <w:r w:rsidRPr="00C42935">
        <w:rPr>
          <w:b/>
          <w:i/>
          <w:sz w:val="24"/>
          <w:szCs w:val="24"/>
        </w:rPr>
        <w:t xml:space="preserve">Şu kalemler </w:t>
      </w:r>
      <w:r>
        <w:rPr>
          <w:sz w:val="24"/>
          <w:szCs w:val="24"/>
        </w:rPr>
        <w:t xml:space="preserve">……………………” cümlesinde noktalı yere aşağıdakilerden hangisi getirilirse anlam </w:t>
      </w:r>
      <w:r w:rsidRPr="00C42935">
        <w:rPr>
          <w:b/>
          <w:sz w:val="24"/>
          <w:szCs w:val="24"/>
          <w:u w:val="single"/>
        </w:rPr>
        <w:t>bozulur</w:t>
      </w:r>
      <w:r>
        <w:rPr>
          <w:sz w:val="24"/>
          <w:szCs w:val="24"/>
        </w:rPr>
        <w:t>?</w:t>
      </w:r>
    </w:p>
    <w:p w:rsidR="00B50EDF" w:rsidRPr="004D5666" w:rsidRDefault="00B50EDF" w:rsidP="001B21B1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>
        <w:rPr>
          <w:sz w:val="24"/>
          <w:szCs w:val="24"/>
        </w:rPr>
        <w:t>bana gerekli.</w:t>
      </w:r>
      <w:r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1B21B1">
        <w:rPr>
          <w:sz w:val="24"/>
          <w:szCs w:val="24"/>
        </w:rPr>
        <w:t xml:space="preserve"> </w:t>
      </w:r>
      <w:r>
        <w:rPr>
          <w:sz w:val="24"/>
          <w:szCs w:val="24"/>
        </w:rPr>
        <w:t>bana ver.</w:t>
      </w:r>
      <w:r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>
        <w:rPr>
          <w:sz w:val="24"/>
          <w:szCs w:val="24"/>
        </w:rPr>
        <w:t>kimin?</w:t>
      </w:r>
    </w:p>
    <w:p w:rsidR="00B50EDF" w:rsidRPr="000C3F55" w:rsidRDefault="00B50EDF" w:rsidP="007E3A08">
      <w:pPr>
        <w:pStyle w:val="NoSpacing"/>
        <w:tabs>
          <w:tab w:val="left" w:pos="709"/>
        </w:tabs>
        <w:rPr>
          <w:sz w:val="24"/>
          <w:szCs w:val="24"/>
        </w:rPr>
      </w:pPr>
    </w:p>
    <w:p w:rsidR="00B50EDF" w:rsidRDefault="00B50EDF" w:rsidP="000C3F55">
      <w:pPr>
        <w:pStyle w:val="NoSpacing"/>
        <w:tabs>
          <w:tab w:val="left" w:pos="709"/>
        </w:tabs>
        <w:rPr>
          <w:sz w:val="24"/>
          <w:szCs w:val="24"/>
        </w:rPr>
      </w:pPr>
      <w:r>
        <w:rPr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36" type="#_x0000_t63" style="position:absolute;margin-left:69.65pt;margin-top:-22.7pt;width:128pt;height:53pt;z-index:251646976" adj="-1949,8355">
            <v:textbox>
              <w:txbxContent>
                <w:p w:rsidR="00B50EDF" w:rsidRPr="00487E70" w:rsidRDefault="00B50EDF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Merdivenleri çok </w:t>
                  </w:r>
                  <w:r w:rsidRPr="00D24F3C">
                    <w:rPr>
                      <w:b/>
                      <w:sz w:val="20"/>
                      <w:szCs w:val="20"/>
                      <w:u w:val="single"/>
                    </w:rPr>
                    <w:t>yavaş</w:t>
                  </w:r>
                  <w:r>
                    <w:rPr>
                      <w:b/>
                      <w:sz w:val="20"/>
                      <w:szCs w:val="20"/>
                    </w:rPr>
                    <w:t xml:space="preserve"> çıkıyordu.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1" o:spid="_x0000_s1037" type="#_x0000_t75" style="position:absolute;margin-left:19.65pt;margin-top:-15.2pt;width:53.8pt;height:55pt;z-index:251645952;visibility:visible">
            <v:imagedata r:id="rId8" o:title=""/>
          </v:shape>
        </w:pict>
      </w:r>
      <w:r>
        <w:rPr>
          <w:b/>
          <w:sz w:val="24"/>
          <w:szCs w:val="24"/>
          <w:bdr w:val="single" w:sz="4" w:space="0" w:color="auto"/>
          <w:shd w:val="clear" w:color="auto" w:fill="FBD4B4"/>
        </w:rPr>
        <w:t>14</w:t>
      </w:r>
      <w:r w:rsidRPr="000C3F55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0C3F55">
        <w:rPr>
          <w:sz w:val="24"/>
          <w:szCs w:val="24"/>
        </w:rPr>
        <w:t xml:space="preserve"> </w:t>
      </w:r>
    </w:p>
    <w:p w:rsidR="00B50EDF" w:rsidRDefault="00B50EDF" w:rsidP="000C3F55">
      <w:pPr>
        <w:pStyle w:val="NoSpacing"/>
        <w:tabs>
          <w:tab w:val="left" w:pos="709"/>
        </w:tabs>
        <w:rPr>
          <w:sz w:val="24"/>
          <w:szCs w:val="24"/>
        </w:rPr>
      </w:pPr>
    </w:p>
    <w:p w:rsidR="00B50EDF" w:rsidRDefault="00B50EDF" w:rsidP="000C3F55">
      <w:pPr>
        <w:pStyle w:val="NoSpacing"/>
        <w:tabs>
          <w:tab w:val="left" w:pos="709"/>
        </w:tabs>
        <w:rPr>
          <w:sz w:val="24"/>
          <w:szCs w:val="24"/>
        </w:rPr>
      </w:pPr>
    </w:p>
    <w:p w:rsidR="00B50EDF" w:rsidRPr="000C3F55" w:rsidRDefault="00B50EDF" w:rsidP="000C3F55">
      <w:pPr>
        <w:pStyle w:val="NoSpacing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 xml:space="preserve">Kürşat’ın söylediği cümlede altı çizili sözcüğün </w:t>
      </w:r>
      <w:r w:rsidRPr="00D24F3C">
        <w:rPr>
          <w:i/>
          <w:sz w:val="24"/>
          <w:szCs w:val="24"/>
          <w:u w:val="single"/>
        </w:rPr>
        <w:t>zıt anlamlısı</w:t>
      </w:r>
      <w:r>
        <w:rPr>
          <w:sz w:val="24"/>
          <w:szCs w:val="24"/>
        </w:rPr>
        <w:t xml:space="preserve"> hangi seçenekte verilmiştir?</w:t>
      </w:r>
    </w:p>
    <w:p w:rsidR="00B50EDF" w:rsidRDefault="00B50EDF" w:rsidP="00487E70">
      <w:pPr>
        <w:pStyle w:val="NoSpacing"/>
        <w:tabs>
          <w:tab w:val="left" w:pos="284"/>
          <w:tab w:val="left" w:pos="1701"/>
          <w:tab w:val="left" w:pos="3686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A)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>Başını hafif yana doğru çevirdi.</w:t>
      </w:r>
    </w:p>
    <w:p w:rsidR="00B50EDF" w:rsidRDefault="00B50EDF" w:rsidP="00487E70">
      <w:pPr>
        <w:pStyle w:val="NoSpacing"/>
        <w:tabs>
          <w:tab w:val="left" w:pos="284"/>
          <w:tab w:val="left" w:pos="1701"/>
          <w:tab w:val="left" w:pos="3686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>Yürürken arada bir duruyordu.</w:t>
      </w:r>
    </w:p>
    <w:p w:rsidR="00B50EDF" w:rsidRDefault="00B50EDF" w:rsidP="00487E70">
      <w:pPr>
        <w:pStyle w:val="NoSpacing"/>
        <w:tabs>
          <w:tab w:val="left" w:pos="284"/>
          <w:tab w:val="left" w:pos="1701"/>
          <w:tab w:val="left" w:pos="3686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>
        <w:rPr>
          <w:sz w:val="24"/>
          <w:szCs w:val="24"/>
        </w:rPr>
        <w:t>Servise yetişmek için hızlı yürüyordu.</w:t>
      </w:r>
    </w:p>
    <w:p w:rsidR="00B50EDF" w:rsidRPr="00487E70" w:rsidRDefault="00B50EDF" w:rsidP="00487E70">
      <w:pPr>
        <w:pStyle w:val="NoSpacing"/>
        <w:tabs>
          <w:tab w:val="left" w:pos="284"/>
          <w:tab w:val="left" w:pos="1701"/>
          <w:tab w:val="left" w:pos="3686"/>
        </w:tabs>
        <w:rPr>
          <w:sz w:val="24"/>
          <w:szCs w:val="24"/>
        </w:rPr>
      </w:pPr>
    </w:p>
    <w:p w:rsidR="00B50EDF" w:rsidRPr="000C3F55" w:rsidRDefault="00B50EDF" w:rsidP="000C3F55">
      <w:pPr>
        <w:pStyle w:val="NoSpacing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/>
        </w:rPr>
        <w:t>15</w:t>
      </w:r>
      <w:r w:rsidRPr="000C3F55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>“</w:t>
      </w:r>
      <w:r w:rsidRPr="00C42935">
        <w:rPr>
          <w:b/>
          <w:sz w:val="24"/>
          <w:szCs w:val="24"/>
        </w:rPr>
        <w:t xml:space="preserve">bütün – yaptım – için – yiyecekleri – bu – </w:t>
      </w:r>
      <w:r>
        <w:rPr>
          <w:b/>
          <w:sz w:val="24"/>
          <w:szCs w:val="24"/>
        </w:rPr>
        <w:t>b</w:t>
      </w:r>
      <w:r w:rsidRPr="00C42935">
        <w:rPr>
          <w:b/>
          <w:sz w:val="24"/>
          <w:szCs w:val="24"/>
        </w:rPr>
        <w:t>ana – senin</w:t>
      </w:r>
      <w:r>
        <w:rPr>
          <w:sz w:val="24"/>
          <w:szCs w:val="24"/>
        </w:rPr>
        <w:t xml:space="preserve">” kelimelerinden anlamlı bir cümle oluşturduğumuzda hangi sözcüğe gerek </w:t>
      </w:r>
      <w:r w:rsidRPr="00C42935">
        <w:rPr>
          <w:b/>
          <w:sz w:val="24"/>
          <w:szCs w:val="24"/>
          <w:u w:val="single"/>
        </w:rPr>
        <w:t>yoktur</w:t>
      </w:r>
      <w:r>
        <w:rPr>
          <w:sz w:val="24"/>
          <w:szCs w:val="24"/>
        </w:rPr>
        <w:t>?</w:t>
      </w:r>
    </w:p>
    <w:p w:rsidR="00B50EDF" w:rsidRPr="000C3F55" w:rsidRDefault="00B50EDF" w:rsidP="000C3F55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>
        <w:rPr>
          <w:sz w:val="24"/>
          <w:szCs w:val="24"/>
        </w:rPr>
        <w:t>için</w:t>
      </w:r>
      <w:r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>bütün</w:t>
      </w:r>
      <w:r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>
        <w:rPr>
          <w:sz w:val="24"/>
          <w:szCs w:val="24"/>
        </w:rPr>
        <w:t>bana</w:t>
      </w:r>
    </w:p>
    <w:p w:rsidR="00B50EDF" w:rsidRPr="000C3F55" w:rsidRDefault="00B50EDF" w:rsidP="000C3F55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B50EDF" w:rsidRDefault="00B50EDF" w:rsidP="006F6108">
      <w:pPr>
        <w:pStyle w:val="NoSpacing"/>
        <w:tabs>
          <w:tab w:val="left" w:pos="709"/>
        </w:tabs>
        <w:rPr>
          <w:sz w:val="24"/>
          <w:szCs w:val="24"/>
        </w:rPr>
      </w:pPr>
      <w:r>
        <w:rPr>
          <w:noProof/>
          <w:lang w:eastAsia="tr-TR"/>
        </w:rPr>
        <w:pict>
          <v:rect id="_x0000_s1038" style="position:absolute;margin-left:19.9pt;margin-top:1.6pt;width:219.25pt;height:21.5pt;z-index:251648000">
            <v:textbox>
              <w:txbxContent>
                <w:p w:rsidR="00B50EDF" w:rsidRPr="00A44882" w:rsidRDefault="00B50EDF" w:rsidP="00B91939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 – Herkese karşı kırıcı davranıyorsun.</w:t>
                  </w:r>
                </w:p>
              </w:txbxContent>
            </v:textbox>
          </v:rect>
        </w:pict>
      </w:r>
      <w:r>
        <w:rPr>
          <w:b/>
          <w:sz w:val="24"/>
          <w:szCs w:val="24"/>
          <w:bdr w:val="single" w:sz="4" w:space="0" w:color="auto"/>
          <w:shd w:val="clear" w:color="auto" w:fill="FBD4B4"/>
        </w:rPr>
        <w:t>16</w:t>
      </w:r>
      <w:r w:rsidRPr="000C3F55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:rsidR="00B50EDF" w:rsidRDefault="00B50EDF" w:rsidP="006F6108">
      <w:pPr>
        <w:pStyle w:val="NoSpacing"/>
        <w:tabs>
          <w:tab w:val="left" w:pos="709"/>
        </w:tabs>
        <w:rPr>
          <w:sz w:val="24"/>
          <w:szCs w:val="24"/>
        </w:rPr>
      </w:pPr>
      <w:r>
        <w:rPr>
          <w:noProof/>
          <w:lang w:eastAsia="tr-TR"/>
        </w:rPr>
        <w:pict>
          <v:rect id="_x0000_s1039" style="position:absolute;margin-left:19.9pt;margin-top:13.9pt;width:219.25pt;height:21.5pt;z-index:251649024">
            <v:textbox>
              <w:txbxContent>
                <w:p w:rsidR="00B50EDF" w:rsidRPr="00A44882" w:rsidRDefault="00B50EDF" w:rsidP="00B91939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 –Fırtına, ağacın dallarını kırdı.</w:t>
                  </w:r>
                </w:p>
              </w:txbxContent>
            </v:textbox>
          </v:rect>
        </w:pict>
      </w:r>
    </w:p>
    <w:p w:rsidR="00B50EDF" w:rsidRDefault="00B50EDF" w:rsidP="006F6108">
      <w:pPr>
        <w:pStyle w:val="NoSpacing"/>
        <w:tabs>
          <w:tab w:val="left" w:pos="709"/>
        </w:tabs>
        <w:rPr>
          <w:sz w:val="24"/>
          <w:szCs w:val="24"/>
        </w:rPr>
      </w:pPr>
    </w:p>
    <w:p w:rsidR="00B50EDF" w:rsidRDefault="00B50EDF" w:rsidP="000C3F55">
      <w:pPr>
        <w:pStyle w:val="NoSpacing"/>
        <w:tabs>
          <w:tab w:val="left" w:pos="709"/>
        </w:tabs>
        <w:rPr>
          <w:sz w:val="24"/>
          <w:szCs w:val="24"/>
        </w:rPr>
      </w:pPr>
      <w:r>
        <w:rPr>
          <w:noProof/>
          <w:lang w:eastAsia="tr-TR"/>
        </w:rPr>
        <w:pict>
          <v:rect id="_x0000_s1040" style="position:absolute;margin-left:19.9pt;margin-top:11.05pt;width:219.25pt;height:21.5pt;z-index:251650048">
            <v:textbox>
              <w:txbxContent>
                <w:p w:rsidR="00B50EDF" w:rsidRDefault="00B50EDF">
                  <w:r>
                    <w:rPr>
                      <w:b/>
                      <w:sz w:val="20"/>
                      <w:szCs w:val="20"/>
                    </w:rPr>
                    <w:t>3 – Sözlerinle beni çok kırdın.</w:t>
                  </w:r>
                </w:p>
              </w:txbxContent>
            </v:textbox>
          </v:rect>
        </w:pict>
      </w:r>
    </w:p>
    <w:p w:rsidR="00B50EDF" w:rsidRDefault="00B50EDF" w:rsidP="000C3F55">
      <w:pPr>
        <w:pStyle w:val="NoSpacing"/>
        <w:tabs>
          <w:tab w:val="left" w:pos="709"/>
        </w:tabs>
        <w:rPr>
          <w:sz w:val="24"/>
          <w:szCs w:val="24"/>
        </w:rPr>
      </w:pPr>
    </w:p>
    <w:p w:rsidR="00B50EDF" w:rsidRDefault="00B50EDF" w:rsidP="000C3F55">
      <w:pPr>
        <w:pStyle w:val="NoSpacing"/>
        <w:tabs>
          <w:tab w:val="left" w:pos="709"/>
        </w:tabs>
        <w:rPr>
          <w:sz w:val="24"/>
          <w:szCs w:val="24"/>
        </w:rPr>
      </w:pPr>
    </w:p>
    <w:p w:rsidR="00B50EDF" w:rsidRPr="000C3F55" w:rsidRDefault="00B50EDF" w:rsidP="000C3F55">
      <w:pPr>
        <w:pStyle w:val="NoSpacing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>Yukarıdaki cümlelere göre “</w:t>
      </w:r>
      <w:r w:rsidRPr="00B91939">
        <w:rPr>
          <w:b/>
          <w:sz w:val="24"/>
          <w:szCs w:val="24"/>
        </w:rPr>
        <w:t>kır</w:t>
      </w:r>
      <w:r>
        <w:rPr>
          <w:sz w:val="24"/>
          <w:szCs w:val="24"/>
        </w:rPr>
        <w:t>” kelimesi hangi seçenekteki cümlede farklı anlamda kullanılmıştır?</w:t>
      </w:r>
    </w:p>
    <w:p w:rsidR="00B50EDF" w:rsidRDefault="00B50EDF" w:rsidP="000C3F55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>
        <w:rPr>
          <w:sz w:val="24"/>
          <w:szCs w:val="24"/>
        </w:rPr>
        <w:t>1</w:t>
      </w:r>
      <w:r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>2</w:t>
      </w:r>
      <w:r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>
        <w:rPr>
          <w:sz w:val="24"/>
          <w:szCs w:val="24"/>
        </w:rPr>
        <w:t>3</w:t>
      </w:r>
    </w:p>
    <w:p w:rsidR="00B50EDF" w:rsidRDefault="00B50EDF" w:rsidP="000C3F55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B50EDF" w:rsidRPr="00184561" w:rsidRDefault="00B50EDF" w:rsidP="00184561">
      <w:pPr>
        <w:pStyle w:val="NoSpacing"/>
        <w:tabs>
          <w:tab w:val="left" w:pos="284"/>
          <w:tab w:val="left" w:pos="1843"/>
          <w:tab w:val="left" w:pos="3402"/>
        </w:tabs>
        <w:jc w:val="center"/>
        <w:rPr>
          <w:b/>
          <w:sz w:val="28"/>
          <w:szCs w:val="28"/>
          <w:u w:val="single"/>
        </w:rPr>
      </w:pPr>
      <w:r>
        <w:rPr>
          <w:noProof/>
          <w:lang w:eastAsia="tr-TR"/>
        </w:rPr>
        <w:pict>
          <v:group id="_x0000_s1041" style="position:absolute;left:0;text-align:left;margin-left:24.2pt;margin-top:3.65pt;width:81.8pt;height:81.05pt;rotation:14752990fd;z-index:-251658240" coordorigin="2830,10458" coordsize="1290,1282">
            <v:shapetype id="_x0000_t4" coordsize="21600,21600" o:spt="4" path="m10800,l,10800,10800,21600,21600,10800xe">
              <v:stroke joinstyle="miter"/>
              <v:path gradientshapeok="t" o:connecttype="rect" textboxrect="5400,5400,16200,16200"/>
            </v:shapetype>
            <v:shape id="_x0000_s1042" type="#_x0000_t4" style="position:absolute;left:2830;top:10880;width:860;height:860" strokeweight="2pt"/>
            <v:shape id="_x0000_s1043" type="#_x0000_t4" style="position:absolute;left:3260;top:10458;width:860;height:860" strokeweight="2pt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44" type="#_x0000_t32" style="position:absolute;left:3260;top:10880;width:0;height:860" o:connectortype="straight" strokeweight="2pt"/>
            <v:shape id="_x0000_s1045" type="#_x0000_t32" style="position:absolute;left:3260;top:10880;width:860;height:0;flip:x" o:connectortype="straight" strokeweight="2pt"/>
          </v:group>
        </w:pict>
      </w:r>
      <w:r w:rsidRPr="00605BC6">
        <w:rPr>
          <w:b/>
          <w:sz w:val="28"/>
          <w:szCs w:val="28"/>
          <w:u w:val="single"/>
          <w:shd w:val="clear" w:color="auto" w:fill="B8CCE4"/>
        </w:rPr>
        <w:t>MATEMATİK</w:t>
      </w:r>
    </w:p>
    <w:p w:rsidR="00B50EDF" w:rsidRDefault="00B50EDF" w:rsidP="00472D08">
      <w:pPr>
        <w:pStyle w:val="NoSpacing"/>
        <w:tabs>
          <w:tab w:val="left" w:pos="426"/>
        </w:tabs>
        <w:rPr>
          <w:sz w:val="24"/>
          <w:szCs w:val="24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margin-left:111.3pt;margin-top:3.15pt;width:143.25pt;height:50.95pt;z-index:251659264" filled="f" stroked="f">
            <v:textbox>
              <w:txbxContent>
                <w:p w:rsidR="00B50EDF" w:rsidRPr="006E6909" w:rsidRDefault="00B50EDF" w:rsidP="00BD16E0">
                  <w:pPr>
                    <w:pStyle w:val="NoSpacing"/>
                    <w:tabs>
                      <w:tab w:val="left" w:pos="709"/>
                    </w:tabs>
                  </w:pPr>
                  <w:r w:rsidRPr="006E6909">
                    <w:t xml:space="preserve">Yandaki şekilde kaç tane </w:t>
                  </w:r>
                  <w:r w:rsidRPr="006E6909">
                    <w:rPr>
                      <w:b/>
                      <w:u w:val="single"/>
                    </w:rPr>
                    <w:t xml:space="preserve">üçgen, </w:t>
                  </w:r>
                  <w:r w:rsidRPr="006E6909">
                    <w:t>kaç tane</w:t>
                  </w:r>
                  <w:r w:rsidRPr="006E6909">
                    <w:rPr>
                      <w:b/>
                      <w:u w:val="single"/>
                    </w:rPr>
                    <w:t xml:space="preserve"> kare,</w:t>
                  </w:r>
                  <w:r w:rsidRPr="006E6909">
                    <w:rPr>
                      <w:b/>
                    </w:rPr>
                    <w:t xml:space="preserve">  </w:t>
                  </w:r>
                  <w:r w:rsidRPr="006E6909">
                    <w:t>kaç tane</w:t>
                  </w:r>
                  <w:r w:rsidRPr="006E6909">
                    <w:rPr>
                      <w:b/>
                      <w:u w:val="single"/>
                    </w:rPr>
                    <w:t xml:space="preserve"> dikdörtgen </w:t>
                  </w:r>
                  <w:r w:rsidRPr="006E6909">
                    <w:t>vardır?</w:t>
                  </w:r>
                </w:p>
                <w:p w:rsidR="00B50EDF" w:rsidRPr="006E6909" w:rsidRDefault="00B50EDF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>
        <w:rPr>
          <w:b/>
          <w:sz w:val="24"/>
          <w:szCs w:val="24"/>
          <w:bdr w:val="single" w:sz="4" w:space="0" w:color="auto"/>
          <w:shd w:val="clear" w:color="auto" w:fill="FBD4B4"/>
        </w:rPr>
        <w:t>17</w:t>
      </w:r>
      <w:r w:rsidRPr="000C3F55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0C3F55">
        <w:rPr>
          <w:sz w:val="24"/>
          <w:szCs w:val="24"/>
        </w:rPr>
        <w:t xml:space="preserve"> </w:t>
      </w:r>
    </w:p>
    <w:p w:rsidR="00B50EDF" w:rsidRDefault="00B50EDF" w:rsidP="00472D08">
      <w:pPr>
        <w:pStyle w:val="NoSpacing"/>
        <w:tabs>
          <w:tab w:val="left" w:pos="426"/>
        </w:tabs>
        <w:rPr>
          <w:sz w:val="24"/>
          <w:szCs w:val="24"/>
        </w:rPr>
      </w:pPr>
    </w:p>
    <w:p w:rsidR="00B50EDF" w:rsidRPr="00A44882" w:rsidRDefault="00B50EDF" w:rsidP="00472D08">
      <w:pPr>
        <w:pStyle w:val="NoSpacing"/>
        <w:tabs>
          <w:tab w:val="left" w:pos="426"/>
        </w:tabs>
        <w:rPr>
          <w:b/>
          <w:i/>
        </w:rPr>
      </w:pPr>
    </w:p>
    <w:p w:rsidR="00B50EDF" w:rsidRDefault="00B50EDF" w:rsidP="00E70A94">
      <w:pPr>
        <w:pStyle w:val="NoSpacing"/>
        <w:tabs>
          <w:tab w:val="left" w:pos="284"/>
          <w:tab w:val="left" w:pos="1701"/>
          <w:tab w:val="left" w:pos="3402"/>
        </w:tabs>
        <w:rPr>
          <w:b/>
          <w:sz w:val="24"/>
          <w:szCs w:val="24"/>
        </w:rPr>
      </w:pPr>
    </w:p>
    <w:p w:rsidR="00B50EDF" w:rsidRDefault="00B50EDF" w:rsidP="00E70A94">
      <w:pPr>
        <w:pStyle w:val="NoSpacing"/>
        <w:tabs>
          <w:tab w:val="left" w:pos="284"/>
          <w:tab w:val="left" w:pos="1701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>
        <w:rPr>
          <w:sz w:val="24"/>
          <w:szCs w:val="24"/>
        </w:rPr>
        <w:t>2 kare, 5 üçgen, 1 dikdörtgen</w:t>
      </w:r>
    </w:p>
    <w:p w:rsidR="00B50EDF" w:rsidRDefault="00B50EDF" w:rsidP="00E70A94">
      <w:pPr>
        <w:pStyle w:val="NoSpacing"/>
        <w:tabs>
          <w:tab w:val="left" w:pos="284"/>
          <w:tab w:val="left" w:pos="1701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>3 kare, 4 üçgen, 2 dikdörtgen</w:t>
      </w:r>
    </w:p>
    <w:p w:rsidR="00B50EDF" w:rsidRDefault="00B50EDF" w:rsidP="00E70A94">
      <w:pPr>
        <w:pStyle w:val="NoSpacing"/>
        <w:tabs>
          <w:tab w:val="left" w:pos="284"/>
          <w:tab w:val="left" w:pos="1701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Pr="006E6909">
        <w:rPr>
          <w:sz w:val="24"/>
          <w:szCs w:val="24"/>
        </w:rPr>
        <w:t>1 dikdörtgen,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4 üçgen, 4 kare</w:t>
      </w:r>
      <w:r w:rsidRPr="00392FD0">
        <w:t xml:space="preserve"> </w:t>
      </w:r>
    </w:p>
    <w:p w:rsidR="00B50EDF" w:rsidRPr="000C3F55" w:rsidRDefault="00B50EDF" w:rsidP="00E22AE8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B50EDF" w:rsidRDefault="00B50EDF" w:rsidP="007671C3">
      <w:pPr>
        <w:pStyle w:val="NoSpacing"/>
        <w:tabs>
          <w:tab w:val="left" w:pos="709"/>
        </w:tabs>
        <w:ind w:left="1410" w:hanging="1410"/>
        <w:rPr>
          <w:sz w:val="24"/>
          <w:szCs w:val="24"/>
        </w:rPr>
      </w:pPr>
      <w:r>
        <w:rPr>
          <w:noProof/>
          <w:lang w:eastAsia="tr-TR"/>
        </w:rPr>
        <w:pict>
          <v:shape id="Resim 4" o:spid="_x0000_s1047" type="#_x0000_t75" style="position:absolute;left:0;text-align:left;margin-left:23.05pt;margin-top:-.1pt;width:31.35pt;height:40.1pt;z-index:-251656192;visibility:visible">
            <v:imagedata r:id="rId9" o:title=""/>
          </v:shape>
        </w:pict>
      </w:r>
      <w:r>
        <w:rPr>
          <w:b/>
          <w:sz w:val="24"/>
          <w:szCs w:val="24"/>
          <w:bdr w:val="single" w:sz="4" w:space="0" w:color="auto"/>
          <w:shd w:val="clear" w:color="auto" w:fill="FBD4B4"/>
        </w:rPr>
        <w:t>18</w:t>
      </w:r>
      <w:r w:rsidRPr="00FD4BAF">
        <w:rPr>
          <w:sz w:val="24"/>
          <w:szCs w:val="24"/>
          <w:bdr w:val="single" w:sz="4" w:space="0" w:color="auto"/>
          <w:shd w:val="clear" w:color="auto" w:fill="FBD4B4"/>
        </w:rPr>
        <w:t>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harfini oluşturan doğru parçalarıyla ilgili olarak aşağıdakilerden hangisi doğrudur?</w:t>
      </w:r>
    </w:p>
    <w:p w:rsidR="00B50EDF" w:rsidRDefault="00B50EDF" w:rsidP="002849F2">
      <w:pPr>
        <w:pStyle w:val="NoSpacing"/>
        <w:tabs>
          <w:tab w:val="left" w:pos="284"/>
          <w:tab w:val="left" w:pos="1701"/>
          <w:tab w:val="left" w:pos="2410"/>
          <w:tab w:val="left" w:pos="3402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>
        <w:rPr>
          <w:b/>
          <w:sz w:val="24"/>
          <w:szCs w:val="24"/>
        </w:rPr>
        <w:tab/>
      </w:r>
      <w:r w:rsidRPr="007671C3">
        <w:rPr>
          <w:sz w:val="24"/>
          <w:szCs w:val="24"/>
        </w:rPr>
        <w:t>3 yatay, 1 dikey doğru parçasından oluşmuştur.</w:t>
      </w:r>
    </w:p>
    <w:p w:rsidR="00B50EDF" w:rsidRDefault="00B50EDF" w:rsidP="002849F2">
      <w:pPr>
        <w:pStyle w:val="NoSpacing"/>
        <w:tabs>
          <w:tab w:val="left" w:pos="284"/>
          <w:tab w:val="left" w:pos="1701"/>
          <w:tab w:val="left" w:pos="2410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>2 eğik, 2 yatay doğru parçasından oluşmuştur.</w:t>
      </w:r>
    </w:p>
    <w:p w:rsidR="00B50EDF" w:rsidRPr="007671C3" w:rsidRDefault="00B50EDF" w:rsidP="002849F2">
      <w:pPr>
        <w:pStyle w:val="NoSpacing"/>
        <w:tabs>
          <w:tab w:val="left" w:pos="284"/>
          <w:tab w:val="left" w:pos="1701"/>
          <w:tab w:val="left" w:pos="2410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>
        <w:rPr>
          <w:sz w:val="24"/>
          <w:szCs w:val="24"/>
        </w:rPr>
        <w:t>1 dikey, 3 eğik doğru parçasından oluşmuştur.</w:t>
      </w:r>
    </w:p>
    <w:p w:rsidR="00B50EDF" w:rsidRPr="007671C3" w:rsidRDefault="00B50EDF" w:rsidP="00CB5980">
      <w:pPr>
        <w:pStyle w:val="NoSpacing"/>
        <w:rPr>
          <w:sz w:val="24"/>
          <w:szCs w:val="24"/>
        </w:rPr>
      </w:pPr>
    </w:p>
    <w:p w:rsidR="00B50EDF" w:rsidRDefault="00B50EDF" w:rsidP="00E60395">
      <w:pPr>
        <w:pStyle w:val="NoSpacing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/>
        </w:rPr>
        <w:t>19</w:t>
      </w:r>
      <w:r w:rsidRPr="000C3F55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Pergelimizi kullanarak aşağıdaki şekillerden hangisini </w:t>
      </w:r>
      <w:r w:rsidRPr="00D57FA1">
        <w:rPr>
          <w:b/>
          <w:sz w:val="24"/>
          <w:szCs w:val="24"/>
          <w:u w:val="single"/>
        </w:rPr>
        <w:t>çizemeyiz</w:t>
      </w:r>
      <w:r>
        <w:rPr>
          <w:sz w:val="24"/>
          <w:szCs w:val="24"/>
        </w:rPr>
        <w:t>?</w:t>
      </w:r>
    </w:p>
    <w:p w:rsidR="00B50EDF" w:rsidRPr="000C3F55" w:rsidRDefault="00B50EDF" w:rsidP="00E60395">
      <w:pPr>
        <w:pStyle w:val="NoSpacing"/>
        <w:tabs>
          <w:tab w:val="left" w:pos="709"/>
        </w:tabs>
        <w:rPr>
          <w:sz w:val="24"/>
          <w:szCs w:val="24"/>
        </w:rPr>
      </w:pPr>
      <w:r>
        <w:rPr>
          <w:noProof/>
          <w:lang w:eastAsia="tr-TR"/>
        </w:rPr>
        <w:pict>
          <v:rect id="_x0000_s1048" style="position:absolute;margin-left:116.75pt;margin-top:4.15pt;width:33.55pt;height:35.7pt;rotation:3315516fd;z-index:251655168" strokeweight="1.5pt"/>
        </w:pict>
      </w:r>
      <w:r>
        <w:rPr>
          <w:noProof/>
          <w:lang w:eastAsia="tr-TR"/>
        </w:rPr>
        <w:pict>
          <v:oval id="_x0000_s1049" style="position:absolute;margin-left:25.5pt;margin-top:12.5pt;width:23.9pt;height:23.2pt;z-index:251662336" strokeweight="1.25pt"/>
        </w:pict>
      </w:r>
      <w:r>
        <w:rPr>
          <w:noProof/>
          <w:lang w:eastAsia="tr-TR"/>
        </w:rPr>
        <w:pict>
          <v:oval id="_x0000_s1050" style="position:absolute;margin-left:14.4pt;margin-top:1.25pt;width:46.55pt;height:46.95pt;z-index:251661312" strokeweight="1.25pt"/>
        </w:pict>
      </w:r>
      <w:r>
        <w:rPr>
          <w:noProof/>
          <w:lang w:eastAsia="tr-TR"/>
        </w:rPr>
        <w:pict>
          <v:oval id="_x0000_s1051" style="position:absolute;margin-left:187.75pt;margin-top:5.2pt;width:42.55pt;height:42.85pt;z-index:251656192" strokeweight="1.25pt"/>
        </w:pict>
      </w:r>
    </w:p>
    <w:p w:rsidR="00B50EDF" w:rsidRDefault="00B50EDF" w:rsidP="00E60395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A)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</w:p>
    <w:p w:rsidR="00B50EDF" w:rsidRDefault="00B50EDF" w:rsidP="00E60395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B50EDF" w:rsidRPr="000C3F55" w:rsidRDefault="00B50EDF" w:rsidP="001C5FCA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B50EDF" w:rsidRDefault="00B50EDF" w:rsidP="001C5FCA">
      <w:pPr>
        <w:pStyle w:val="NoSpacing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/>
        </w:rPr>
        <w:t>20</w:t>
      </w:r>
      <w:r w:rsidRPr="000C3F55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Aşağıdaki şekillerden </w:t>
      </w:r>
      <w:r w:rsidRPr="00B70D3A">
        <w:rPr>
          <w:sz w:val="24"/>
          <w:szCs w:val="24"/>
        </w:rPr>
        <w:t xml:space="preserve">hangisi </w:t>
      </w:r>
      <w:r>
        <w:rPr>
          <w:b/>
          <w:sz w:val="24"/>
          <w:szCs w:val="24"/>
          <w:u w:val="single"/>
        </w:rPr>
        <w:t xml:space="preserve">ışına </w:t>
      </w:r>
      <w:r w:rsidRPr="00E617AF">
        <w:rPr>
          <w:sz w:val="24"/>
          <w:szCs w:val="24"/>
        </w:rPr>
        <w:t>örnektir</w:t>
      </w:r>
      <w:r w:rsidRPr="00B70D3A">
        <w:rPr>
          <w:sz w:val="24"/>
          <w:szCs w:val="24"/>
        </w:rPr>
        <w:t>?</w:t>
      </w:r>
    </w:p>
    <w:p w:rsidR="00B50EDF" w:rsidRPr="00B70D3A" w:rsidRDefault="00B50EDF" w:rsidP="001C5FCA">
      <w:pPr>
        <w:pStyle w:val="NoSpacing"/>
        <w:tabs>
          <w:tab w:val="left" w:pos="709"/>
        </w:tabs>
        <w:rPr>
          <w:sz w:val="24"/>
          <w:szCs w:val="24"/>
        </w:rPr>
      </w:pPr>
      <w:r>
        <w:rPr>
          <w:noProof/>
          <w:lang w:eastAsia="tr-TR"/>
        </w:rPr>
        <w:pict>
          <v:shape id="_x0000_s1052" type="#_x0000_t32" style="position:absolute;margin-left:187.75pt;margin-top:9.8pt;width:42.55pt;height:26.9pt;flip:y;z-index:251670528" o:connectortype="straight" strokeweight="1.5pt">
            <v:stroke startarrow="block"/>
          </v:shape>
        </w:pict>
      </w:r>
      <w:r>
        <w:rPr>
          <w:noProof/>
          <w:lang w:eastAsia="tr-TR"/>
        </w:rPr>
        <w:pict>
          <v:shape id="_x0000_s1053" type="#_x0000_t32" style="position:absolute;margin-left:105.6pt;margin-top:9.8pt;width:41.8pt;height:26.9pt;flip:y;z-index:251671552" o:connectortype="straight" strokeweight="1.5pt"/>
        </w:pict>
      </w:r>
      <w:r>
        <w:rPr>
          <w:noProof/>
          <w:lang w:eastAsia="tr-TR"/>
        </w:rPr>
        <w:pict>
          <v:shape id="_x0000_s1054" type="#_x0000_t32" style="position:absolute;margin-left:20.2pt;margin-top:5.95pt;width:40.75pt;height:30.75pt;flip:y;z-index:251669504" o:connectortype="straight" strokeweight="1.5pt">
            <v:stroke startarrow="block" endarrow="block"/>
          </v:shape>
        </w:pict>
      </w:r>
    </w:p>
    <w:p w:rsidR="00B50EDF" w:rsidRPr="002F6342" w:rsidRDefault="00B50EDF" w:rsidP="001C5FCA">
      <w:pPr>
        <w:pStyle w:val="NoSpacing"/>
        <w:tabs>
          <w:tab w:val="left" w:pos="284"/>
          <w:tab w:val="left" w:pos="1843"/>
          <w:tab w:val="left" w:pos="3544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</w:p>
    <w:p w:rsidR="00B50EDF" w:rsidRDefault="00B50EDF" w:rsidP="001C5FCA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B50EDF" w:rsidRDefault="00B50EDF" w:rsidP="00292298">
      <w:pPr>
        <w:pStyle w:val="NoSpacing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/>
        </w:rPr>
      </w:pPr>
    </w:p>
    <w:p w:rsidR="00B50EDF" w:rsidRDefault="00B50EDF" w:rsidP="00292298">
      <w:pPr>
        <w:pStyle w:val="NoSpacing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/>
        </w:rPr>
        <w:t>21</w:t>
      </w:r>
      <w:r w:rsidRPr="000C3F55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Aşağıdaki bilgilerden kaç tanesi </w:t>
      </w:r>
      <w:r w:rsidRPr="00D57FA1">
        <w:rPr>
          <w:b/>
          <w:sz w:val="24"/>
          <w:szCs w:val="24"/>
          <w:u w:val="single"/>
        </w:rPr>
        <w:t>doğrudur</w:t>
      </w:r>
      <w:r>
        <w:rPr>
          <w:sz w:val="24"/>
          <w:szCs w:val="24"/>
        </w:rPr>
        <w:t>?</w:t>
      </w:r>
    </w:p>
    <w:p w:rsidR="00B50EDF" w:rsidRPr="00B82390" w:rsidRDefault="00B50EDF" w:rsidP="00351AF3">
      <w:pPr>
        <w:pStyle w:val="NoSpacing"/>
        <w:tabs>
          <w:tab w:val="left" w:pos="142"/>
        </w:tabs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ab/>
      </w:r>
      <w:r w:rsidRPr="00B82390">
        <w:rPr>
          <w:b/>
          <w:i/>
          <w:sz w:val="24"/>
          <w:szCs w:val="24"/>
        </w:rPr>
        <w:t xml:space="preserve">I. </w:t>
      </w:r>
      <w:r>
        <w:rPr>
          <w:b/>
          <w:i/>
          <w:sz w:val="24"/>
          <w:szCs w:val="24"/>
        </w:rPr>
        <w:t>Karenin tüm kenarları birbirine eşittir.</w:t>
      </w:r>
    </w:p>
    <w:p w:rsidR="00B50EDF" w:rsidRPr="00B82390" w:rsidRDefault="00B50EDF" w:rsidP="00351AF3">
      <w:pPr>
        <w:pStyle w:val="NoSpacing"/>
        <w:tabs>
          <w:tab w:val="left" w:pos="142"/>
        </w:tabs>
        <w:rPr>
          <w:b/>
          <w:i/>
          <w:sz w:val="24"/>
          <w:szCs w:val="24"/>
        </w:rPr>
      </w:pPr>
      <w:r w:rsidRPr="00B82390">
        <w:rPr>
          <w:b/>
          <w:i/>
          <w:sz w:val="24"/>
          <w:szCs w:val="24"/>
        </w:rPr>
        <w:tab/>
        <w:t xml:space="preserve">II. </w:t>
      </w:r>
      <w:r>
        <w:rPr>
          <w:b/>
          <w:i/>
          <w:sz w:val="24"/>
          <w:szCs w:val="24"/>
        </w:rPr>
        <w:t>Dikdörtgenin karşılıklı kenarları birbirine eşittir.</w:t>
      </w:r>
    </w:p>
    <w:p w:rsidR="00B50EDF" w:rsidRPr="00B82390" w:rsidRDefault="00B50EDF" w:rsidP="00351AF3">
      <w:pPr>
        <w:pStyle w:val="NoSpacing"/>
        <w:tabs>
          <w:tab w:val="left" w:pos="142"/>
        </w:tabs>
        <w:rPr>
          <w:b/>
          <w:i/>
          <w:sz w:val="24"/>
          <w:szCs w:val="24"/>
        </w:rPr>
      </w:pPr>
      <w:r w:rsidRPr="00B82390">
        <w:rPr>
          <w:b/>
          <w:i/>
          <w:sz w:val="24"/>
          <w:szCs w:val="24"/>
        </w:rPr>
        <w:tab/>
        <w:t xml:space="preserve">III. </w:t>
      </w:r>
      <w:r>
        <w:rPr>
          <w:b/>
          <w:i/>
          <w:sz w:val="24"/>
          <w:szCs w:val="24"/>
        </w:rPr>
        <w:t>Çemberin açısı ve köşesi yoktur.</w:t>
      </w:r>
    </w:p>
    <w:p w:rsidR="00B50EDF" w:rsidRPr="00351AF3" w:rsidRDefault="00B50EDF" w:rsidP="00351AF3">
      <w:pPr>
        <w:pStyle w:val="NoSpacing"/>
        <w:tabs>
          <w:tab w:val="left" w:pos="142"/>
        </w:tabs>
        <w:rPr>
          <w:b/>
          <w:i/>
          <w:sz w:val="24"/>
          <w:szCs w:val="24"/>
        </w:rPr>
      </w:pPr>
      <w:r w:rsidRPr="00B82390">
        <w:rPr>
          <w:b/>
          <w:i/>
          <w:sz w:val="24"/>
          <w:szCs w:val="24"/>
        </w:rPr>
        <w:tab/>
        <w:t xml:space="preserve">IV. </w:t>
      </w:r>
      <w:r>
        <w:rPr>
          <w:b/>
          <w:i/>
          <w:sz w:val="24"/>
          <w:szCs w:val="24"/>
        </w:rPr>
        <w:t>Üçgenin üç kenarı ve üç köşesi vardır.</w:t>
      </w:r>
    </w:p>
    <w:p w:rsidR="00B50EDF" w:rsidRPr="001C5FCA" w:rsidRDefault="00B50EDF" w:rsidP="00F42E4F">
      <w:pPr>
        <w:pStyle w:val="NoSpacing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>
        <w:rPr>
          <w:sz w:val="24"/>
          <w:szCs w:val="24"/>
        </w:rPr>
        <w:tab/>
        <w:t>2 tanesi</w:t>
      </w:r>
      <w:r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>3 tanesi</w:t>
      </w:r>
      <w:r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Pr="001C5FCA">
        <w:rPr>
          <w:sz w:val="24"/>
          <w:szCs w:val="24"/>
        </w:rPr>
        <w:t>4 tanesi</w:t>
      </w:r>
    </w:p>
    <w:p w:rsidR="00B50EDF" w:rsidRDefault="00B50EDF" w:rsidP="003F506F">
      <w:pPr>
        <w:pStyle w:val="NoSpacing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/>
        </w:rPr>
      </w:pPr>
    </w:p>
    <w:p w:rsidR="00B50EDF" w:rsidRDefault="00B50EDF" w:rsidP="0054592F">
      <w:pPr>
        <w:pStyle w:val="NoSpacing"/>
        <w:tabs>
          <w:tab w:val="left" w:pos="709"/>
        </w:tabs>
        <w:rPr>
          <w:sz w:val="24"/>
          <w:szCs w:val="24"/>
        </w:rPr>
      </w:pPr>
      <w:r>
        <w:rPr>
          <w:noProof/>
          <w:lang w:eastAsia="tr-TR"/>
        </w:rPr>
        <w:pict>
          <v:rect id="_x0000_s1055" style="position:absolute;margin-left:113.65pt;margin-top:5.5pt;width:77.15pt;height:21.5pt;z-index:251666432">
            <v:textbox>
              <w:txbxContent>
                <w:p w:rsidR="00B50EDF" w:rsidRPr="00A44882" w:rsidRDefault="00B50EDF" w:rsidP="00B91939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Kare prizma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6" style="position:absolute;margin-left:202.4pt;margin-top:5.5pt;width:47.4pt;height:21.5pt;z-index:251665408">
            <v:textbox>
              <w:txbxContent>
                <w:p w:rsidR="00B50EDF" w:rsidRPr="00A44882" w:rsidRDefault="00B50EDF" w:rsidP="00B91939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küp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7" style="position:absolute;margin-left:25.65pt;margin-top:5.5pt;width:77.15pt;height:21.5pt;z-index:251663360">
            <v:textbox>
              <w:txbxContent>
                <w:p w:rsidR="00B50EDF" w:rsidRPr="00A44882" w:rsidRDefault="00B50EDF" w:rsidP="00B91939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Üçgen prizma</w:t>
                  </w:r>
                </w:p>
              </w:txbxContent>
            </v:textbox>
          </v:rect>
        </w:pict>
      </w:r>
      <w:r>
        <w:rPr>
          <w:b/>
          <w:sz w:val="24"/>
          <w:szCs w:val="24"/>
          <w:bdr w:val="single" w:sz="4" w:space="0" w:color="auto"/>
          <w:shd w:val="clear" w:color="auto" w:fill="FBD4B4"/>
        </w:rPr>
        <w:t>22</w:t>
      </w:r>
      <w:r w:rsidRPr="000C3F55">
        <w:rPr>
          <w:sz w:val="24"/>
          <w:szCs w:val="24"/>
          <w:bdr w:val="single" w:sz="4" w:space="0" w:color="auto"/>
          <w:shd w:val="clear" w:color="auto" w:fill="FBD4B4"/>
        </w:rPr>
        <w:t>.</w:t>
      </w:r>
      <w:r>
        <w:rPr>
          <w:sz w:val="24"/>
          <w:szCs w:val="24"/>
          <w:bdr w:val="single" w:sz="4" w:space="0" w:color="auto"/>
          <w:shd w:val="clear" w:color="auto" w:fill="FBD4B4"/>
        </w:rPr>
        <w:t xml:space="preserve"> </w:t>
      </w:r>
      <w:r>
        <w:rPr>
          <w:sz w:val="24"/>
          <w:szCs w:val="24"/>
        </w:rPr>
        <w:t xml:space="preserve"> </w:t>
      </w:r>
    </w:p>
    <w:p w:rsidR="00B50EDF" w:rsidRDefault="00B50EDF" w:rsidP="0054592F">
      <w:pPr>
        <w:pStyle w:val="NoSpacing"/>
        <w:tabs>
          <w:tab w:val="left" w:pos="709"/>
        </w:tabs>
        <w:rPr>
          <w:sz w:val="24"/>
          <w:szCs w:val="24"/>
        </w:rPr>
      </w:pPr>
    </w:p>
    <w:p w:rsidR="00B50EDF" w:rsidRDefault="00B50EDF" w:rsidP="0054592F">
      <w:pPr>
        <w:pStyle w:val="NoSpacing"/>
        <w:tabs>
          <w:tab w:val="left" w:pos="709"/>
        </w:tabs>
        <w:rPr>
          <w:sz w:val="24"/>
          <w:szCs w:val="24"/>
        </w:rPr>
      </w:pPr>
      <w:r>
        <w:rPr>
          <w:noProof/>
          <w:lang w:eastAsia="tr-TR"/>
        </w:rPr>
        <w:pict>
          <v:rect id="_x0000_s1058" style="position:absolute;margin-left:25.65pt;margin-top:3.6pt;width:47.4pt;height:21.5pt;z-index:251664384">
            <v:textbox>
              <w:txbxContent>
                <w:p w:rsidR="00B50EDF" w:rsidRPr="00A44882" w:rsidRDefault="00B50EDF" w:rsidP="00B91939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silindir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9" style="position:absolute;margin-left:129.25pt;margin-top:3.6pt;width:120.55pt;height:21.5pt;z-index:251668480">
            <v:textbox>
              <w:txbxContent>
                <w:p w:rsidR="00B50EDF" w:rsidRPr="00A44882" w:rsidRDefault="00B50EDF" w:rsidP="00B91939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Dikdörtgenler prizması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60" style="position:absolute;margin-left:82.5pt;margin-top:3.6pt;width:38.45pt;height:21.5pt;z-index:251667456">
            <v:textbox>
              <w:txbxContent>
                <w:p w:rsidR="00B50EDF" w:rsidRPr="00A44882" w:rsidRDefault="00B50EDF" w:rsidP="00B91939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koni</w:t>
                  </w:r>
                </w:p>
              </w:txbxContent>
            </v:textbox>
          </v:rect>
        </w:pict>
      </w:r>
    </w:p>
    <w:p w:rsidR="00B50EDF" w:rsidRDefault="00B50EDF" w:rsidP="0054592F">
      <w:pPr>
        <w:pStyle w:val="NoSpacing"/>
        <w:tabs>
          <w:tab w:val="left" w:pos="709"/>
        </w:tabs>
        <w:rPr>
          <w:sz w:val="24"/>
          <w:szCs w:val="24"/>
        </w:rPr>
      </w:pPr>
    </w:p>
    <w:p w:rsidR="00B50EDF" w:rsidRPr="0054592F" w:rsidRDefault="00B50EDF" w:rsidP="0054592F">
      <w:pPr>
        <w:pStyle w:val="NoSpacing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>Dikdörtgen çizebilmek için yukarıdaki geometrik cisimlerin kaç tanesinden yaralanabiliriz?</w:t>
      </w:r>
    </w:p>
    <w:p w:rsidR="00B50EDF" w:rsidRPr="00B70D5F" w:rsidRDefault="00B50EDF" w:rsidP="00F42E4F">
      <w:pPr>
        <w:pStyle w:val="NoSpacing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>
        <w:rPr>
          <w:sz w:val="24"/>
          <w:szCs w:val="24"/>
        </w:rPr>
        <w:t>3</w:t>
      </w:r>
      <w:r w:rsidRPr="00B70D5F">
        <w:rPr>
          <w:sz w:val="24"/>
          <w:szCs w:val="24"/>
        </w:rPr>
        <w:t xml:space="preserve"> tane</w:t>
      </w:r>
      <w:r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>4 tane</w:t>
      </w:r>
      <w:r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>
        <w:rPr>
          <w:sz w:val="24"/>
          <w:szCs w:val="24"/>
        </w:rPr>
        <w:t>5</w:t>
      </w:r>
      <w:r w:rsidRPr="00B70D5F">
        <w:rPr>
          <w:sz w:val="24"/>
          <w:szCs w:val="24"/>
        </w:rPr>
        <w:t xml:space="preserve"> tane</w:t>
      </w:r>
    </w:p>
    <w:p w:rsidR="00B50EDF" w:rsidRPr="000C3F55" w:rsidRDefault="00B50EDF" w:rsidP="003F506F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B50EDF" w:rsidRDefault="00B50EDF" w:rsidP="002F356C">
      <w:pPr>
        <w:pStyle w:val="NoSpacing"/>
        <w:tabs>
          <w:tab w:val="left" w:pos="709"/>
        </w:tabs>
        <w:ind w:left="2832" w:hanging="2832"/>
        <w:rPr>
          <w:sz w:val="24"/>
          <w:szCs w:val="24"/>
        </w:rPr>
      </w:pPr>
      <w:r>
        <w:rPr>
          <w:noProof/>
          <w:lang w:eastAsia="tr-TR"/>
        </w:rPr>
        <w:pict>
          <v:shape id="_x0000_s1061" type="#_x0000_t75" style="position:absolute;left:0;text-align:left;margin-left:16.95pt;margin-top:2.4pt;width:113.95pt;height:67.25pt;z-index:-251643904;visibility:visible">
            <v:imagedata r:id="rId10" o:title=""/>
          </v:shape>
        </w:pict>
      </w:r>
      <w:r>
        <w:rPr>
          <w:b/>
          <w:sz w:val="24"/>
          <w:szCs w:val="24"/>
          <w:bdr w:val="single" w:sz="4" w:space="0" w:color="auto"/>
          <w:shd w:val="clear" w:color="auto" w:fill="FBD4B4"/>
        </w:rPr>
        <w:t>23</w:t>
      </w:r>
      <w:r w:rsidRPr="000C3F55">
        <w:rPr>
          <w:sz w:val="24"/>
          <w:szCs w:val="24"/>
          <w:bdr w:val="single" w:sz="4" w:space="0" w:color="auto"/>
          <w:shd w:val="clear" w:color="auto" w:fill="FBD4B4"/>
        </w:rPr>
        <w:t>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Yandaki şekilde kaç tane </w:t>
      </w:r>
      <w:r w:rsidRPr="002F356C">
        <w:rPr>
          <w:b/>
          <w:sz w:val="24"/>
          <w:szCs w:val="24"/>
          <w:u w:val="single"/>
        </w:rPr>
        <w:t>dik açı</w:t>
      </w:r>
      <w:r>
        <w:rPr>
          <w:sz w:val="24"/>
          <w:szCs w:val="24"/>
        </w:rPr>
        <w:t xml:space="preserve"> vardır?</w:t>
      </w:r>
    </w:p>
    <w:p w:rsidR="00B50EDF" w:rsidRDefault="00B50EDF" w:rsidP="006F3760">
      <w:pPr>
        <w:pStyle w:val="NoSpacing"/>
        <w:tabs>
          <w:tab w:val="left" w:pos="709"/>
        </w:tabs>
        <w:rPr>
          <w:sz w:val="24"/>
          <w:szCs w:val="24"/>
        </w:rPr>
      </w:pPr>
    </w:p>
    <w:p w:rsidR="00B50EDF" w:rsidRDefault="00B50EDF" w:rsidP="006F3760">
      <w:pPr>
        <w:pStyle w:val="NoSpacing"/>
        <w:tabs>
          <w:tab w:val="left" w:pos="709"/>
        </w:tabs>
        <w:rPr>
          <w:sz w:val="24"/>
          <w:szCs w:val="24"/>
        </w:rPr>
      </w:pPr>
    </w:p>
    <w:p w:rsidR="00B50EDF" w:rsidRPr="000C3F55" w:rsidRDefault="00B50EDF" w:rsidP="006F3760">
      <w:pPr>
        <w:pStyle w:val="NoSpacing"/>
        <w:tabs>
          <w:tab w:val="left" w:pos="709"/>
        </w:tabs>
        <w:rPr>
          <w:sz w:val="24"/>
          <w:szCs w:val="24"/>
        </w:rPr>
      </w:pPr>
    </w:p>
    <w:p w:rsidR="00B50EDF" w:rsidRPr="002F356C" w:rsidRDefault="00B50EDF" w:rsidP="00F42E4F">
      <w:pPr>
        <w:pStyle w:val="NoSpacing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>
        <w:rPr>
          <w:sz w:val="24"/>
          <w:szCs w:val="24"/>
        </w:rPr>
        <w:tab/>
        <w:t>12 tane</w:t>
      </w:r>
      <w:r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>14 tane</w:t>
      </w:r>
      <w:r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Pr="002F356C">
        <w:rPr>
          <w:sz w:val="24"/>
          <w:szCs w:val="24"/>
        </w:rPr>
        <w:t>15 tane</w:t>
      </w:r>
    </w:p>
    <w:p w:rsidR="00B50EDF" w:rsidRDefault="00B50EDF" w:rsidP="006E6909">
      <w:pPr>
        <w:pStyle w:val="NoSpacing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/>
        </w:rPr>
      </w:pPr>
    </w:p>
    <w:p w:rsidR="00B50EDF" w:rsidRDefault="00B50EDF" w:rsidP="006E6909">
      <w:pPr>
        <w:pStyle w:val="NoSpacing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/>
        </w:rPr>
      </w:pPr>
    </w:p>
    <w:p w:rsidR="00B50EDF" w:rsidRDefault="00B50EDF" w:rsidP="006E6909">
      <w:pPr>
        <w:pStyle w:val="NoSpacing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/>
        </w:rPr>
        <w:t>24</w:t>
      </w:r>
      <w:r w:rsidRPr="000C3F55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>“</w:t>
      </w:r>
      <w:r w:rsidRPr="00E204CF">
        <w:rPr>
          <w:b/>
          <w:i/>
          <w:sz w:val="24"/>
          <w:szCs w:val="24"/>
        </w:rPr>
        <w:t>Benim hiç köşem yok. Ayrıca hiç de açım yok</w:t>
      </w:r>
      <w:r>
        <w:rPr>
          <w:sz w:val="24"/>
          <w:szCs w:val="24"/>
        </w:rPr>
        <w:t>.” diyerek kendini tanıtan geometrik cisim hangisi olabilir?</w:t>
      </w:r>
    </w:p>
    <w:p w:rsidR="00B50EDF" w:rsidRDefault="00B50EDF" w:rsidP="006E6909">
      <w:pPr>
        <w:pStyle w:val="NoSpacing"/>
        <w:tabs>
          <w:tab w:val="left" w:pos="709"/>
        </w:tabs>
        <w:rPr>
          <w:sz w:val="24"/>
          <w:szCs w:val="24"/>
        </w:rPr>
      </w:pPr>
      <w:r>
        <w:rPr>
          <w:noProof/>
          <w:lang w:eastAsia="tr-TR"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_x0000_s1062" type="#_x0000_t56" style="position:absolute;margin-left:198.25pt;margin-top:7.05pt;width:51.55pt;height:42.8pt;z-index:251675648" strokeweight="2pt"/>
        </w:pict>
      </w:r>
      <w:r>
        <w:rPr>
          <w:noProof/>
          <w:lang w:eastAsia="tr-TR"/>
        </w:rPr>
        <w:pict>
          <v:oval id="_x0000_s1063" style="position:absolute;margin-left:108.9pt;margin-top:7.05pt;width:47.85pt;height:46.85pt;z-index:251674624" strokeweight="2pt"/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64" type="#_x0000_t5" style="position:absolute;margin-left:4.6pt;margin-top:7.05pt;width:48pt;height:42.8pt;rotation:-2093793fd;z-index:251673600" strokeweight="2pt"/>
        </w:pict>
      </w:r>
    </w:p>
    <w:p w:rsidR="00B50EDF" w:rsidRPr="000C3F55" w:rsidRDefault="00B50EDF" w:rsidP="006E6909">
      <w:pPr>
        <w:pStyle w:val="NoSpacing"/>
        <w:tabs>
          <w:tab w:val="left" w:pos="709"/>
        </w:tabs>
        <w:rPr>
          <w:sz w:val="24"/>
          <w:szCs w:val="24"/>
        </w:rPr>
      </w:pPr>
    </w:p>
    <w:p w:rsidR="00B50EDF" w:rsidRDefault="00B50EDF" w:rsidP="00E204CF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E204CF">
        <w:rPr>
          <w:b/>
          <w:sz w:val="24"/>
          <w:szCs w:val="24"/>
        </w:rPr>
        <w:t>A)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</w:p>
    <w:p w:rsidR="00B50EDF" w:rsidRDefault="00B50EDF" w:rsidP="006E6909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B50EDF" w:rsidRDefault="00B50EDF" w:rsidP="00F42E4F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B50EDF" w:rsidRPr="000C3F55" w:rsidRDefault="00B50EDF" w:rsidP="00F42E4F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>
        <w:rPr>
          <w:noProof/>
          <w:lang w:eastAsia="tr-TR"/>
        </w:rPr>
        <w:pict>
          <v:shape id="Resim 25" o:spid="_x0000_s1065" type="#_x0000_t75" style="position:absolute;margin-left:31.9pt;margin-top:9.85pt;width:180.55pt;height:85.55pt;z-index:-251639808;visibility:visible">
            <v:imagedata r:id="rId11" o:title=""/>
          </v:shape>
        </w:pict>
      </w:r>
    </w:p>
    <w:p w:rsidR="00B50EDF" w:rsidRDefault="00B50EDF" w:rsidP="00F42E4F">
      <w:pPr>
        <w:pStyle w:val="NoSpacing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/>
        </w:rPr>
        <w:t>25</w:t>
      </w:r>
      <w:r w:rsidRPr="000C3F55">
        <w:rPr>
          <w:sz w:val="24"/>
          <w:szCs w:val="24"/>
          <w:bdr w:val="single" w:sz="4" w:space="0" w:color="auto"/>
          <w:shd w:val="clear" w:color="auto" w:fill="FBD4B4"/>
        </w:rPr>
        <w:t>.</w:t>
      </w:r>
      <w:r>
        <w:rPr>
          <w:sz w:val="24"/>
          <w:szCs w:val="24"/>
        </w:rPr>
        <w:t xml:space="preserve"> </w:t>
      </w:r>
    </w:p>
    <w:p w:rsidR="00B50EDF" w:rsidRDefault="00B50EDF" w:rsidP="00F42E4F">
      <w:pPr>
        <w:pStyle w:val="NoSpacing"/>
        <w:tabs>
          <w:tab w:val="left" w:pos="709"/>
        </w:tabs>
        <w:rPr>
          <w:sz w:val="24"/>
          <w:szCs w:val="24"/>
        </w:rPr>
      </w:pPr>
    </w:p>
    <w:p w:rsidR="00B50EDF" w:rsidRDefault="00B50EDF" w:rsidP="00F42E4F">
      <w:pPr>
        <w:pStyle w:val="NoSpacing"/>
        <w:tabs>
          <w:tab w:val="left" w:pos="709"/>
        </w:tabs>
        <w:rPr>
          <w:sz w:val="24"/>
          <w:szCs w:val="24"/>
        </w:rPr>
      </w:pPr>
    </w:p>
    <w:p w:rsidR="00B50EDF" w:rsidRDefault="00B50EDF" w:rsidP="00F42E4F">
      <w:pPr>
        <w:pStyle w:val="NoSpacing"/>
        <w:tabs>
          <w:tab w:val="left" w:pos="709"/>
        </w:tabs>
        <w:rPr>
          <w:sz w:val="24"/>
          <w:szCs w:val="24"/>
        </w:rPr>
      </w:pPr>
    </w:p>
    <w:p w:rsidR="00B50EDF" w:rsidRDefault="00B50EDF" w:rsidP="00F42E4F">
      <w:pPr>
        <w:pStyle w:val="NoSpacing"/>
        <w:tabs>
          <w:tab w:val="left" w:pos="709"/>
        </w:tabs>
        <w:rPr>
          <w:sz w:val="24"/>
          <w:szCs w:val="24"/>
        </w:rPr>
      </w:pPr>
    </w:p>
    <w:p w:rsidR="00B50EDF" w:rsidRDefault="00B50EDF" w:rsidP="00F42E4F">
      <w:pPr>
        <w:pStyle w:val="NoSpacing"/>
        <w:tabs>
          <w:tab w:val="left" w:pos="709"/>
        </w:tabs>
        <w:rPr>
          <w:sz w:val="24"/>
          <w:szCs w:val="24"/>
        </w:rPr>
      </w:pPr>
    </w:p>
    <w:p w:rsidR="00B50EDF" w:rsidRPr="000C3F55" w:rsidRDefault="00B50EDF" w:rsidP="00F42E4F">
      <w:pPr>
        <w:pStyle w:val="NoSpacing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 xml:space="preserve">Yukarıdaki şekle göre hangisi </w:t>
      </w:r>
      <w:r w:rsidRPr="001F6526">
        <w:rPr>
          <w:b/>
          <w:sz w:val="24"/>
          <w:szCs w:val="24"/>
          <w:u w:val="single"/>
        </w:rPr>
        <w:t>yanlıştır</w:t>
      </w:r>
    </w:p>
    <w:p w:rsidR="00B50EDF" w:rsidRDefault="00B50EDF" w:rsidP="00F42E4F">
      <w:pPr>
        <w:pStyle w:val="NoSpacing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Pr="001F6526">
        <w:rPr>
          <w:b/>
          <w:sz w:val="24"/>
          <w:szCs w:val="24"/>
        </w:rPr>
        <w:tab/>
        <w:t xml:space="preserve">Y </w:t>
      </w:r>
      <w:r>
        <w:rPr>
          <w:sz w:val="24"/>
          <w:szCs w:val="24"/>
        </w:rPr>
        <w:t>açısı dar açıdır.</w:t>
      </w:r>
      <w:r>
        <w:rPr>
          <w:sz w:val="24"/>
          <w:szCs w:val="24"/>
        </w:rPr>
        <w:tab/>
      </w:r>
    </w:p>
    <w:p w:rsidR="00B50EDF" w:rsidRDefault="00B50EDF" w:rsidP="00F42E4F">
      <w:pPr>
        <w:pStyle w:val="NoSpacing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Pr="001F6526">
        <w:rPr>
          <w:b/>
          <w:sz w:val="24"/>
          <w:szCs w:val="24"/>
        </w:rPr>
        <w:t>c</w:t>
      </w:r>
      <w:r>
        <w:rPr>
          <w:sz w:val="24"/>
          <w:szCs w:val="24"/>
        </w:rPr>
        <w:t xml:space="preserve"> ve </w:t>
      </w:r>
      <w:r w:rsidRPr="001F6526">
        <w:rPr>
          <w:b/>
          <w:sz w:val="24"/>
          <w:szCs w:val="24"/>
        </w:rPr>
        <w:t>d</w:t>
      </w:r>
      <w:r>
        <w:rPr>
          <w:sz w:val="24"/>
          <w:szCs w:val="24"/>
        </w:rPr>
        <w:t xml:space="preserve"> doğrusu paraleldir</w:t>
      </w:r>
    </w:p>
    <w:p w:rsidR="00B50EDF" w:rsidRPr="00641F8C" w:rsidRDefault="00B50EDF" w:rsidP="00F42E4F">
      <w:pPr>
        <w:pStyle w:val="NoSpacing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Pr="001F6526">
        <w:rPr>
          <w:b/>
          <w:sz w:val="24"/>
          <w:szCs w:val="24"/>
        </w:rPr>
        <w:t>a</w:t>
      </w:r>
      <w:r>
        <w:rPr>
          <w:sz w:val="24"/>
          <w:szCs w:val="24"/>
        </w:rPr>
        <w:t xml:space="preserve"> ve </w:t>
      </w:r>
      <w:r w:rsidRPr="001F6526">
        <w:rPr>
          <w:b/>
          <w:sz w:val="24"/>
          <w:szCs w:val="24"/>
        </w:rPr>
        <w:t>b</w:t>
      </w:r>
      <w:r>
        <w:rPr>
          <w:sz w:val="24"/>
          <w:szCs w:val="24"/>
        </w:rPr>
        <w:t xml:space="preserve"> doğrusu paraleldir.</w:t>
      </w:r>
    </w:p>
    <w:p w:rsidR="00B50EDF" w:rsidRPr="000C3F55" w:rsidRDefault="00B50EDF" w:rsidP="00F42E4F">
      <w:pPr>
        <w:pStyle w:val="NoSpacing"/>
        <w:rPr>
          <w:sz w:val="24"/>
          <w:szCs w:val="24"/>
        </w:rPr>
      </w:pPr>
    </w:p>
    <w:p w:rsidR="00B50EDF" w:rsidRDefault="00B50EDF" w:rsidP="00CB5980">
      <w:pPr>
        <w:pStyle w:val="NoSpacing"/>
        <w:rPr>
          <w:b/>
          <w:sz w:val="24"/>
          <w:szCs w:val="24"/>
          <w:bdr w:val="single" w:sz="4" w:space="0" w:color="auto"/>
          <w:shd w:val="clear" w:color="auto" w:fill="FBD4B4"/>
        </w:rPr>
      </w:pPr>
    </w:p>
    <w:p w:rsidR="00B50EDF" w:rsidRPr="000C3F55" w:rsidRDefault="00B50EDF" w:rsidP="00CB5980">
      <w:pPr>
        <w:pStyle w:val="NoSpacing"/>
        <w:rPr>
          <w:sz w:val="24"/>
          <w:szCs w:val="24"/>
        </w:rPr>
      </w:pPr>
    </w:p>
    <w:p w:rsidR="00B50EDF" w:rsidRPr="000C3F55" w:rsidRDefault="00B50EDF" w:rsidP="00CB5980">
      <w:pPr>
        <w:pStyle w:val="NoSpacing"/>
        <w:rPr>
          <w:sz w:val="24"/>
          <w:szCs w:val="24"/>
        </w:rPr>
      </w:pPr>
    </w:p>
    <w:p w:rsidR="00B50EDF" w:rsidRPr="006D6673" w:rsidRDefault="00B50EDF" w:rsidP="006D6673">
      <w:pPr>
        <w:pStyle w:val="NoSpacing"/>
        <w:rPr>
          <w:rFonts w:ascii="Brush Script MT" w:hAnsi="Brush Script MT"/>
          <w:sz w:val="32"/>
          <w:szCs w:val="32"/>
        </w:rPr>
      </w:pPr>
      <w:hyperlink r:id="rId12" w:history="1">
        <w:r>
          <w:rPr>
            <w:rStyle w:val="Hyperlink"/>
            <w:rFonts w:ascii="Hand writing Mutlu" w:hAnsi="Hand writing Mutlu"/>
            <w:color w:val="C0C0C0"/>
            <w:sz w:val="16"/>
            <w:szCs w:val="16"/>
          </w:rPr>
          <w:t>www.sorubak.com</w:t>
        </w:r>
      </w:hyperlink>
    </w:p>
    <w:p w:rsidR="00B50EDF" w:rsidRPr="00FE0A10" w:rsidRDefault="00B50EDF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  <w:r>
        <w:rPr>
          <w:noProof/>
        </w:rPr>
        <w:pict>
          <v:group id="_x0000_s1066" style="position:absolute;left:0;text-align:left;margin-left:417.6pt;margin-top:-19.25pt;width:103.1pt;height:750.4pt;z-index:251652096" coordorigin="548,502" coordsize="2062,15008">
            <v:shape id="_x0000_s1067" type="#_x0000_t202" style="position:absolute;left:548;top:2482;width:2062;height:720">
              <v:textbox style="mso-next-textbox:#_x0000_s1067">
                <w:txbxContent>
                  <w:p w:rsidR="00B50EDF" w:rsidRPr="006A78BE" w:rsidRDefault="00B50EDF" w:rsidP="0071597E">
                    <w:pPr>
                      <w:pStyle w:val="NoSpacing"/>
                      <w:rPr>
                        <w:rFonts w:ascii="Times New Roman" w:hAnsi="Times New Roman"/>
                      </w:rPr>
                    </w:pPr>
                    <w:r w:rsidRPr="006A78BE">
                      <w:rPr>
                        <w:rFonts w:ascii="Times New Roman" w:hAnsi="Times New Roman"/>
                      </w:rPr>
                      <w:t>Adı: …………...</w:t>
                    </w:r>
                  </w:p>
                  <w:p w:rsidR="00B50EDF" w:rsidRPr="006A78BE" w:rsidRDefault="00B50EDF" w:rsidP="0071597E">
                    <w:pPr>
                      <w:pStyle w:val="NoSpacing"/>
                      <w:rPr>
                        <w:rFonts w:ascii="Times New Roman" w:hAnsi="Times New Roman"/>
                      </w:rPr>
                    </w:pPr>
                    <w:r w:rsidRPr="006A78BE">
                      <w:rPr>
                        <w:rFonts w:ascii="Times New Roman" w:hAnsi="Times New Roman"/>
                      </w:rPr>
                      <w:t>Soyadı: ………..</w:t>
                    </w:r>
                  </w:p>
                </w:txbxContent>
              </v:textbox>
            </v:shape>
            <v:shape id="_x0000_s1068" type="#_x0000_t202" style="position:absolute;left:548;top:502;width:2062;height:1800">
              <v:textbox style="mso-next-textbox:#_x0000_s1068">
                <w:txbxContent>
                  <w:p w:rsidR="00B50EDF" w:rsidRDefault="00B50EDF" w:rsidP="0071597E">
                    <w:pPr>
                      <w:pStyle w:val="NoSpacing"/>
                      <w:jc w:val="center"/>
                      <w:rPr>
                        <w:rFonts w:ascii="Times New Roman" w:hAnsi="Times New Roman"/>
                      </w:rPr>
                    </w:pPr>
                    <w:r w:rsidRPr="006A78BE">
                      <w:rPr>
                        <w:rFonts w:ascii="Times New Roman" w:hAnsi="Times New Roman"/>
                      </w:rPr>
                      <w:t xml:space="preserve">Bafra Gazi İlköğretim Okulu </w:t>
                    </w:r>
                  </w:p>
                  <w:p w:rsidR="00B50EDF" w:rsidRPr="006A78BE" w:rsidRDefault="00B50EDF" w:rsidP="0071597E">
                    <w:pPr>
                      <w:pStyle w:val="NoSpacing"/>
                      <w:jc w:val="center"/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3. Sınıflar</w:t>
                    </w:r>
                  </w:p>
                  <w:p w:rsidR="00B50EDF" w:rsidRPr="006A78BE" w:rsidRDefault="00B50EDF" w:rsidP="0071597E">
                    <w:pPr>
                      <w:pStyle w:val="NoSpacing"/>
                      <w:jc w:val="center"/>
                      <w:rPr>
                        <w:rFonts w:ascii="Times New Roman" w:hAnsi="Times New Roman"/>
                        <w:b/>
                      </w:rPr>
                    </w:pPr>
                    <w:r w:rsidRPr="006A78BE">
                      <w:rPr>
                        <w:rFonts w:ascii="Times New Roman" w:hAnsi="Times New Roman"/>
                        <w:b/>
                      </w:rPr>
                      <w:t xml:space="preserve">Genel Değerlendirme Sınavı </w:t>
                    </w:r>
                    <w:r>
                      <w:rPr>
                        <w:rFonts w:ascii="Times New Roman" w:hAnsi="Times New Roman"/>
                        <w:b/>
                      </w:rPr>
                      <w:t>- …</w:t>
                    </w:r>
                  </w:p>
                  <w:p w:rsidR="00B50EDF" w:rsidRPr="0071597E" w:rsidRDefault="00B50EDF" w:rsidP="0071597E"/>
                </w:txbxContent>
              </v:textbox>
            </v:shape>
            <v:group id="_x0000_s1069" style="position:absolute;left:548;top:3450;width:2062;height:12060" coordorigin="548,3450" coordsize="2062,12060">
              <v:group id="_x0000_s1070" style="position:absolute;left:548;top:13144;width:2062;height:2366" coordorigin="653,11875" coordsize="1980,2366">
                <v:shape id="_x0000_s1071" type="#_x0000_t202" style="position:absolute;left:653;top:11875;width:1980;height:540">
                  <v:textbox style="mso-next-textbox:#_x0000_s1071">
                    <w:txbxContent>
                      <w:p w:rsidR="00B50EDF" w:rsidRPr="006A78BE" w:rsidRDefault="00B50EDF" w:rsidP="0071597E">
                        <w:r w:rsidRPr="006A78BE">
                          <w:t xml:space="preserve">Doğru: </w:t>
                        </w:r>
                      </w:p>
                    </w:txbxContent>
                  </v:textbox>
                </v:shape>
                <v:shape id="_x0000_s1072" type="#_x0000_t202" style="position:absolute;left:653;top:12799;width:1980;height:540">
                  <v:textbox style="mso-next-textbox:#_x0000_s1072">
                    <w:txbxContent>
                      <w:p w:rsidR="00B50EDF" w:rsidRPr="006A78BE" w:rsidRDefault="00B50EDF" w:rsidP="0071597E">
                        <w:r w:rsidRPr="006A78BE">
                          <w:t xml:space="preserve">Yanlış: </w:t>
                        </w:r>
                      </w:p>
                    </w:txbxContent>
                  </v:textbox>
                </v:shape>
                <v:shape id="_x0000_s1073" type="#_x0000_t202" style="position:absolute;left:653;top:13701;width:1980;height:540">
                  <v:textbox style="mso-next-textbox:#_x0000_s1073">
                    <w:txbxContent>
                      <w:p w:rsidR="00B50EDF" w:rsidRPr="006A78BE" w:rsidRDefault="00B50EDF" w:rsidP="0071597E">
                        <w:r w:rsidRPr="006A78BE">
                          <w:t xml:space="preserve">PUAN: </w:t>
                        </w:r>
                      </w:p>
                    </w:txbxContent>
                  </v:textbox>
                </v:shape>
              </v:group>
              <v:group id="_x0000_s1074" style="position:absolute;left:548;top:3450;width:2062;height:9240" coordorigin="548,3450" coordsize="2062,9240">
                <v:group id="_x0000_s1075" style="position:absolute;left:548;top:3450;width:2062;height:9240" coordorigin="548,3450" coordsize="2062,9240">
                  <v:shape id="_x0000_s1076" type="#_x0000_t202" style="position:absolute;left:548;top:3450;width:2062;height:9240">
                    <v:textbox style="mso-next-textbox:#_x0000_s1076">
                      <w:txbxContent>
                        <w:p w:rsidR="00B50EDF" w:rsidRPr="006A78BE" w:rsidRDefault="00B50EDF" w:rsidP="0071597E">
                          <w:pPr>
                            <w:pStyle w:val="NoSpacing"/>
                          </w:pPr>
                        </w:p>
                      </w:txbxContent>
                    </v:textbox>
                  </v:shape>
                  <v:group id="_x0000_s1077" style="position:absolute;left:1252;top:3707;width:1223;height:8764" coordorigin="1252,3765" coordsize="994,7510">
                    <v:group id="_x0000_s1078" style="position:absolute;left:1252;top:3765;width:994;height:844" coordorigin="1574,4094" coordsize="994,844">
                      <v:oval id="_x0000_s1079" style="position:absolute;left:1574;top:4094;width:281;height:238">
                        <v:textbox style="mso-next-textbox:#_x0000_s1079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080" style="position:absolute;left:1931;top:4094;width:280;height:238">
                        <v:textbox style="mso-next-textbox:#_x0000_s1080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081" style="position:absolute;left:2288;top:4094;width:280;height:238">
                        <v:textbox style="mso-next-textbox:#_x0000_s1081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082" style="position:absolute;left:1574;top:4397;width:281;height:238">
                        <v:textbox style="mso-next-textbox:#_x0000_s1082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083" style="position:absolute;left:1931;top:4397;width:280;height:238">
                        <v:textbox style="mso-next-textbox:#_x0000_s1083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084" style="position:absolute;left:2288;top:4397;width:280;height:238">
                        <v:textbox style="mso-next-textbox:#_x0000_s1084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085" style="position:absolute;left:1574;top:4700;width:281;height:238">
                        <v:textbox style="mso-next-textbox:#_x0000_s1085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086" style="position:absolute;left:1931;top:4700;width:280;height:238">
                        <v:textbox style="mso-next-textbox:#_x0000_s1086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087" style="position:absolute;left:2288;top:4700;width:280;height:238">
                        <v:textbox style="mso-next-textbox:#_x0000_s1087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088" style="position:absolute;left:1252;top:4674;width:994;height:844" coordorigin="1574,4094" coordsize="994,844">
                      <v:oval id="_x0000_s1089" style="position:absolute;left:1574;top:4094;width:281;height:238">
                        <v:textbox style="mso-next-textbox:#_x0000_s1089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090" style="position:absolute;left:1931;top:4094;width:280;height:238">
                        <v:textbox style="mso-next-textbox:#_x0000_s1090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091" style="position:absolute;left:2288;top:4094;width:280;height:238">
                        <v:textbox style="mso-next-textbox:#_x0000_s1091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092" style="position:absolute;left:1574;top:4397;width:281;height:238">
                        <v:textbox style="mso-next-textbox:#_x0000_s1092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093" style="position:absolute;left:1931;top:4397;width:280;height:238">
                        <v:textbox style="mso-next-textbox:#_x0000_s1093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094" style="position:absolute;left:2288;top:4397;width:280;height:238">
                        <v:textbox style="mso-next-textbox:#_x0000_s1094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095" style="position:absolute;left:1574;top:4700;width:281;height:238">
                        <v:textbox style="mso-next-textbox:#_x0000_s1095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096" style="position:absolute;left:1931;top:4700;width:280;height:238">
                        <v:textbox style="mso-next-textbox:#_x0000_s1096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097" style="position:absolute;left:2288;top:4700;width:280;height:238">
                        <v:textbox style="mso-next-textbox:#_x0000_s1097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098" style="position:absolute;left:1252;top:5583;width:994;height:844" coordorigin="1574,4094" coordsize="994,844">
                      <v:oval id="_x0000_s1099" style="position:absolute;left:1574;top:4094;width:281;height:238">
                        <v:textbox style="mso-next-textbox:#_x0000_s1099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00" style="position:absolute;left:1931;top:4094;width:280;height:238">
                        <v:textbox style="mso-next-textbox:#_x0000_s1100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01" style="position:absolute;left:2288;top:4094;width:280;height:238">
                        <v:textbox style="mso-next-textbox:#_x0000_s1101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02" style="position:absolute;left:1574;top:4397;width:281;height:238">
                        <v:textbox style="mso-next-textbox:#_x0000_s1102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03" style="position:absolute;left:1931;top:4397;width:280;height:238">
                        <v:textbox style="mso-next-textbox:#_x0000_s1103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04" style="position:absolute;left:2288;top:4397;width:280;height:238">
                        <v:textbox style="mso-next-textbox:#_x0000_s1104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05" style="position:absolute;left:1574;top:4700;width:281;height:238">
                        <v:textbox style="mso-next-textbox:#_x0000_s1105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06" style="position:absolute;left:1931;top:4700;width:280;height:238">
                        <v:textbox style="mso-next-textbox:#_x0000_s1106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07" style="position:absolute;left:2288;top:4700;width:280;height:238">
                        <v:textbox style="mso-next-textbox:#_x0000_s1107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108" style="position:absolute;left:1252;top:6492;width:994;height:844" coordorigin="1574,4094" coordsize="994,844">
                      <v:oval id="_x0000_s1109" style="position:absolute;left:1574;top:4094;width:281;height:238">
                        <v:textbox style="mso-next-textbox:#_x0000_s1109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10" style="position:absolute;left:1931;top:4094;width:280;height:238">
                        <v:textbox style="mso-next-textbox:#_x0000_s1110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11" style="position:absolute;left:2288;top:4094;width:280;height:238">
                        <v:textbox style="mso-next-textbox:#_x0000_s1111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12" style="position:absolute;left:1574;top:4397;width:281;height:238">
                        <v:textbox style="mso-next-textbox:#_x0000_s1112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13" style="position:absolute;left:1931;top:4397;width:280;height:238">
                        <v:textbox style="mso-next-textbox:#_x0000_s1113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14" style="position:absolute;left:2288;top:4397;width:280;height:238">
                        <v:textbox style="mso-next-textbox:#_x0000_s1114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15" style="position:absolute;left:1574;top:4700;width:281;height:238">
                        <v:textbox style="mso-next-textbox:#_x0000_s1115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16" style="position:absolute;left:1931;top:4700;width:280;height:238">
                        <v:textbox style="mso-next-textbox:#_x0000_s1116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17" style="position:absolute;left:2288;top:4700;width:280;height:238">
                        <v:textbox style="mso-next-textbox:#_x0000_s1117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118" style="position:absolute;left:1252;top:7401;width:994;height:844" coordorigin="1574,4094" coordsize="994,844">
                      <v:oval id="_x0000_s1119" style="position:absolute;left:1574;top:4094;width:281;height:238">
                        <v:textbox style="mso-next-textbox:#_x0000_s1119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20" style="position:absolute;left:1931;top:4094;width:280;height:238">
                        <v:textbox style="mso-next-textbox:#_x0000_s1120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21" style="position:absolute;left:2288;top:4094;width:280;height:238">
                        <v:textbox style="mso-next-textbox:#_x0000_s1121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22" style="position:absolute;left:1574;top:4397;width:281;height:238">
                        <v:textbox style="mso-next-textbox:#_x0000_s1122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23" style="position:absolute;left:1931;top:4397;width:280;height:238">
                        <v:textbox style="mso-next-textbox:#_x0000_s1123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24" style="position:absolute;left:2288;top:4397;width:280;height:238">
                        <v:textbox style="mso-next-textbox:#_x0000_s1124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25" style="position:absolute;left:1574;top:4700;width:281;height:238">
                        <v:textbox style="mso-next-textbox:#_x0000_s1125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26" style="position:absolute;left:1931;top:4700;width:280;height:238">
                        <v:textbox style="mso-next-textbox:#_x0000_s1126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27" style="position:absolute;left:2288;top:4700;width:280;height:238">
                        <v:textbox style="mso-next-textbox:#_x0000_s1127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128" style="position:absolute;left:1252;top:8310;width:994;height:844" coordorigin="1574,4094" coordsize="994,844">
                      <v:oval id="_x0000_s1129" style="position:absolute;left:1574;top:4094;width:281;height:238">
                        <v:textbox style="mso-next-textbox:#_x0000_s1129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30" style="position:absolute;left:1931;top:4094;width:280;height:238">
                        <v:textbox style="mso-next-textbox:#_x0000_s1130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31" style="position:absolute;left:2288;top:4094;width:280;height:238">
                        <v:textbox style="mso-next-textbox:#_x0000_s1131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32" style="position:absolute;left:1574;top:4397;width:281;height:238">
                        <v:textbox style="mso-next-textbox:#_x0000_s1132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33" style="position:absolute;left:1931;top:4397;width:280;height:238">
                        <v:textbox style="mso-next-textbox:#_x0000_s1133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34" style="position:absolute;left:2288;top:4397;width:280;height:238">
                        <v:textbox style="mso-next-textbox:#_x0000_s1134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35" style="position:absolute;left:1574;top:4700;width:281;height:238">
                        <v:textbox style="mso-next-textbox:#_x0000_s1135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36" style="position:absolute;left:1931;top:4700;width:280;height:238">
                        <v:textbox style="mso-next-textbox:#_x0000_s1136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37" style="position:absolute;left:2288;top:4700;width:280;height:238">
                        <v:textbox style="mso-next-textbox:#_x0000_s1137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138" style="position:absolute;left:1252;top:9219;width:994;height:844" coordorigin="1574,4094" coordsize="994,844">
                      <v:oval id="_x0000_s1139" style="position:absolute;left:1574;top:4094;width:281;height:238">
                        <v:textbox style="mso-next-textbox:#_x0000_s1139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40" style="position:absolute;left:1931;top:4094;width:280;height:238">
                        <v:textbox style="mso-next-textbox:#_x0000_s1140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41" style="position:absolute;left:2288;top:4094;width:280;height:238">
                        <v:textbox style="mso-next-textbox:#_x0000_s1141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42" style="position:absolute;left:1574;top:4397;width:281;height:238">
                        <v:textbox style="mso-next-textbox:#_x0000_s1142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43" style="position:absolute;left:1931;top:4397;width:280;height:238">
                        <v:textbox style="mso-next-textbox:#_x0000_s1143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44" style="position:absolute;left:2288;top:4397;width:280;height:238">
                        <v:textbox style="mso-next-textbox:#_x0000_s1144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45" style="position:absolute;left:1574;top:4700;width:281;height:238">
                        <v:textbox style="mso-next-textbox:#_x0000_s1145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46" style="position:absolute;left:1931;top:4700;width:280;height:238">
                        <v:textbox style="mso-next-textbox:#_x0000_s1146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47" style="position:absolute;left:2288;top:4700;width:280;height:238">
                        <v:textbox style="mso-next-textbox:#_x0000_s1147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148" style="position:absolute;left:1252;top:10128;width:994;height:844" coordorigin="1574,4094" coordsize="994,844">
                      <v:oval id="_x0000_s1149" style="position:absolute;left:1574;top:4094;width:281;height:238">
                        <v:textbox style="mso-next-textbox:#_x0000_s1149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50" style="position:absolute;left:1931;top:4094;width:280;height:238">
                        <v:textbox style="mso-next-textbox:#_x0000_s1150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51" style="position:absolute;left:2288;top:4094;width:280;height:238">
                        <v:textbox style="mso-next-textbox:#_x0000_s1151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52" style="position:absolute;left:1574;top:4397;width:281;height:238">
                        <v:textbox style="mso-next-textbox:#_x0000_s1152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53" style="position:absolute;left:1931;top:4397;width:280;height:238">
                        <v:textbox style="mso-next-textbox:#_x0000_s1153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54" style="position:absolute;left:2288;top:4397;width:280;height:238">
                        <v:textbox style="mso-next-textbox:#_x0000_s1154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55" style="position:absolute;left:1574;top:4700;width:281;height:238">
                        <v:textbox style="mso-next-textbox:#_x0000_s1155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56" style="position:absolute;left:1931;top:4700;width:280;height:238">
                        <v:textbox style="mso-next-textbox:#_x0000_s1156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57" style="position:absolute;left:2288;top:4700;width:280;height:238">
                        <v:textbox style="mso-next-textbox:#_x0000_s1157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oval id="_x0000_s1158" style="position:absolute;left:1252;top:11037;width:281;height:238">
                      <v:textbox style="mso-next-textbox:#_x0000_s1158" inset=".5mm,0,0,0">
                        <w:txbxContent>
                          <w:p w:rsidR="00B50EDF" w:rsidRPr="006A78BE" w:rsidRDefault="00B50EDF" w:rsidP="0071597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6A78BE">
                              <w:rPr>
                                <w:b/>
                                <w:sz w:val="18"/>
                                <w:szCs w:val="18"/>
                              </w:rPr>
                              <w:t>AA</w:t>
                            </w:r>
                          </w:p>
                        </w:txbxContent>
                      </v:textbox>
                    </v:oval>
                    <v:oval id="_x0000_s1159" style="position:absolute;left:1609;top:11037;width:280;height:238">
                      <v:textbox style="mso-next-textbox:#_x0000_s1159" inset=".5mm,0,0,0">
                        <w:txbxContent>
                          <w:p w:rsidR="00B50EDF" w:rsidRPr="006A78BE" w:rsidRDefault="00B50EDF" w:rsidP="0071597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6A78BE">
                              <w:rPr>
                                <w:b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160" style="position:absolute;left:1966;top:11037;width:280;height:238">
                      <v:textbox style="mso-next-textbox:#_x0000_s1160" inset=".5mm,0,0,0">
                        <w:txbxContent>
                          <w:p w:rsidR="00B50EDF" w:rsidRPr="006A78BE" w:rsidRDefault="00B50EDF" w:rsidP="0071597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6A78BE">
                              <w:rPr>
                                <w:b/>
                                <w:sz w:val="18"/>
                                <w:szCs w:val="18"/>
                              </w:rPr>
                              <w:t>CA</w:t>
                            </w:r>
                          </w:p>
                        </w:txbxContent>
                      </v:textbox>
                    </v:oval>
                  </v:group>
                </v:group>
                <v:group id="_x0000_s1161" style="position:absolute;left:712;top:3585;width:540;height:8970" coordorigin="712,3585" coordsize="540,8886">
                  <v:group id="_x0000_s1162" style="position:absolute;left:712;top:3585;width:540;height:3613" coordorigin="712,3585" coordsize="540,3613">
                    <v:group id="_x0000_s1163" style="position:absolute;left:712;top:3585;width:540;height:1856" coordorigin="779,3585" coordsize="473,1856">
                      <v:rect id="_x0000_s1164" style="position:absolute;left:779;top:3585;width:473;height:471" stroked="f">
                        <v:textbox style="mso-next-textbox:#_x0000_s1164">
                          <w:txbxContent>
                            <w:p w:rsidR="00B50EDF" w:rsidRPr="008B4456" w:rsidRDefault="00B50EDF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1</w:t>
                              </w:r>
                            </w:p>
                          </w:txbxContent>
                        </v:textbox>
                      </v:rect>
                      <v:rect id="_x0000_s1165" style="position:absolute;left:779;top:3981;width:473;height:413" stroked="f">
                        <v:textbox style="mso-next-textbox:#_x0000_s1165">
                          <w:txbxContent>
                            <w:p w:rsidR="00B50EDF" w:rsidRPr="008B4456" w:rsidRDefault="00B50EDF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2</w:t>
                              </w:r>
                            </w:p>
                          </w:txbxContent>
                        </v:textbox>
                      </v:rect>
                      <v:rect id="_x0000_s1166" style="position:absolute;left:779;top:4679;width:473;height:413" stroked="f">
                        <v:textbox style="mso-next-textbox:#_x0000_s1166">
                          <w:txbxContent>
                            <w:p w:rsidR="00B50EDF" w:rsidRPr="008B4456" w:rsidRDefault="00B50EDF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4</w:t>
                              </w:r>
                            </w:p>
                          </w:txbxContent>
                        </v:textbox>
                      </v:rect>
                      <v:rect id="_x0000_s1167" style="position:absolute;left:779;top:4330;width:473;height:413" stroked="f">
                        <v:textbox style="mso-next-textbox:#_x0000_s1167">
                          <w:txbxContent>
                            <w:p w:rsidR="00B50EDF" w:rsidRPr="008B4456" w:rsidRDefault="00B50EDF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3</w:t>
                              </w:r>
                            </w:p>
                          </w:txbxContent>
                        </v:textbox>
                      </v:rect>
                      <v:rect id="_x0000_s1168" style="position:absolute;left:779;top:5028;width:473;height:413" stroked="f">
                        <v:textbox style="mso-next-textbox:#_x0000_s1168">
                          <w:txbxContent>
                            <w:p w:rsidR="00B50EDF" w:rsidRPr="008B4456" w:rsidRDefault="00B50EDF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5</w:t>
                              </w:r>
                            </w:p>
                          </w:txbxContent>
                        </v:textbox>
                      </v:rect>
                    </v:group>
                    <v:group id="_x0000_s1169" style="position:absolute;left:712;top:5342;width:540;height:1856" coordorigin="779,3585" coordsize="473,1856">
                      <v:rect id="_x0000_s1170" style="position:absolute;left:779;top:3585;width:473;height:471" stroked="f">
                        <v:textbox style="mso-next-textbox:#_x0000_s1170">
                          <w:txbxContent>
                            <w:p w:rsidR="00B50EDF" w:rsidRPr="008B4456" w:rsidRDefault="00B50EDF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6</w:t>
                              </w:r>
                            </w:p>
                          </w:txbxContent>
                        </v:textbox>
                      </v:rect>
                      <v:rect id="_x0000_s1171" style="position:absolute;left:779;top:3981;width:473;height:413" stroked="f">
                        <v:textbox style="mso-next-textbox:#_x0000_s1171">
                          <w:txbxContent>
                            <w:p w:rsidR="00B50EDF" w:rsidRPr="008B4456" w:rsidRDefault="00B50EDF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7</w:t>
                              </w:r>
                            </w:p>
                          </w:txbxContent>
                        </v:textbox>
                      </v:rect>
                      <v:rect id="_x0000_s1172" style="position:absolute;left:779;top:4679;width:473;height:413" stroked="f">
                        <v:textbox style="mso-next-textbox:#_x0000_s1172">
                          <w:txbxContent>
                            <w:p w:rsidR="00B50EDF" w:rsidRPr="008B4456" w:rsidRDefault="00B50EDF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9</w:t>
                              </w:r>
                            </w:p>
                          </w:txbxContent>
                        </v:textbox>
                      </v:rect>
                      <v:rect id="_x0000_s1173" style="position:absolute;left:779;top:4330;width:473;height:413" stroked="f">
                        <v:textbox style="mso-next-textbox:#_x0000_s1173">
                          <w:txbxContent>
                            <w:p w:rsidR="00B50EDF" w:rsidRPr="008B4456" w:rsidRDefault="00B50EDF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8</w:t>
                              </w:r>
                            </w:p>
                          </w:txbxContent>
                        </v:textbox>
                      </v:rect>
                      <v:rect id="_x0000_s1174" style="position:absolute;left:779;top:5028;width:473;height:413" stroked="f">
                        <v:textbox style="mso-next-textbox:#_x0000_s1174">
                          <w:txbxContent>
                            <w:p w:rsidR="00B50EDF" w:rsidRPr="008B4456" w:rsidRDefault="00B50EDF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10</w:t>
                              </w:r>
                            </w:p>
                          </w:txbxContent>
                        </v:textbox>
                      </v:rect>
                    </v:group>
                  </v:group>
                  <v:group id="_x0000_s1175" style="position:absolute;left:712;top:7077;width:540;height:1856" coordorigin="779,3585" coordsize="473,1856">
                    <v:rect id="_x0000_s1176" style="position:absolute;left:779;top:3585;width:473;height:471" stroked="f">
                      <v:textbox style="mso-next-textbox:#_x0000_s1176">
                        <w:txbxContent>
                          <w:p w:rsidR="00B50EDF" w:rsidRPr="008B4456" w:rsidRDefault="00B50EDF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11</w:t>
                            </w:r>
                          </w:p>
                        </w:txbxContent>
                      </v:textbox>
                    </v:rect>
                    <v:rect id="_x0000_s1177" style="position:absolute;left:779;top:3981;width:473;height:413" stroked="f">
                      <v:textbox style="mso-next-textbox:#_x0000_s1177">
                        <w:txbxContent>
                          <w:p w:rsidR="00B50EDF" w:rsidRPr="008B4456" w:rsidRDefault="00B50EDF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12</w:t>
                            </w:r>
                          </w:p>
                        </w:txbxContent>
                      </v:textbox>
                    </v:rect>
                    <v:rect id="_x0000_s1178" style="position:absolute;left:779;top:4679;width:473;height:413" stroked="f">
                      <v:textbox style="mso-next-textbox:#_x0000_s1178">
                        <w:txbxContent>
                          <w:p w:rsidR="00B50EDF" w:rsidRPr="008B4456" w:rsidRDefault="00B50EDF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14</w:t>
                            </w:r>
                          </w:p>
                        </w:txbxContent>
                      </v:textbox>
                    </v:rect>
                    <v:rect id="_x0000_s1179" style="position:absolute;left:779;top:4330;width:473;height:413" stroked="f">
                      <v:textbox style="mso-next-textbox:#_x0000_s1179">
                        <w:txbxContent>
                          <w:p w:rsidR="00B50EDF" w:rsidRPr="008B4456" w:rsidRDefault="00B50EDF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13</w:t>
                            </w:r>
                          </w:p>
                        </w:txbxContent>
                      </v:textbox>
                    </v:rect>
                    <v:rect id="_x0000_s1180" style="position:absolute;left:779;top:5028;width:473;height:413" stroked="f">
                      <v:textbox style="mso-next-textbox:#_x0000_s1180">
                        <w:txbxContent>
                          <w:p w:rsidR="00B50EDF" w:rsidRPr="008B4456" w:rsidRDefault="00B50EDF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15</w:t>
                            </w:r>
                          </w:p>
                        </w:txbxContent>
                      </v:textbox>
                    </v:rect>
                  </v:group>
                  <v:group id="_x0000_s1181" style="position:absolute;left:712;top:8834;width:540;height:1945" coordorigin="779,3585" coordsize="473,1856">
                    <v:rect id="_x0000_s1182" style="position:absolute;left:779;top:3585;width:473;height:471" stroked="f">
                      <v:textbox style="mso-next-textbox:#_x0000_s1182">
                        <w:txbxContent>
                          <w:p w:rsidR="00B50EDF" w:rsidRPr="008B4456" w:rsidRDefault="00B50EDF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16</w:t>
                            </w:r>
                          </w:p>
                        </w:txbxContent>
                      </v:textbox>
                    </v:rect>
                    <v:rect id="_x0000_s1183" style="position:absolute;left:779;top:3981;width:473;height:413" stroked="f">
                      <v:textbox style="mso-next-textbox:#_x0000_s1183">
                        <w:txbxContent>
                          <w:p w:rsidR="00B50EDF" w:rsidRPr="008B4456" w:rsidRDefault="00B50EDF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17</w:t>
                            </w:r>
                          </w:p>
                        </w:txbxContent>
                      </v:textbox>
                    </v:rect>
                    <v:rect id="_x0000_s1184" style="position:absolute;left:779;top:4679;width:473;height:413" stroked="f">
                      <v:textbox style="mso-next-textbox:#_x0000_s1184">
                        <w:txbxContent>
                          <w:p w:rsidR="00B50EDF" w:rsidRPr="008B4456" w:rsidRDefault="00B50EDF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19</w:t>
                            </w:r>
                          </w:p>
                        </w:txbxContent>
                      </v:textbox>
                    </v:rect>
                    <v:rect id="_x0000_s1185" style="position:absolute;left:779;top:4330;width:473;height:413" stroked="f">
                      <v:textbox style="mso-next-textbox:#_x0000_s1185">
                        <w:txbxContent>
                          <w:p w:rsidR="00B50EDF" w:rsidRPr="008B4456" w:rsidRDefault="00B50EDF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18</w:t>
                            </w:r>
                          </w:p>
                        </w:txbxContent>
                      </v:textbox>
                    </v:rect>
                    <v:rect id="_x0000_s1186" style="position:absolute;left:779;top:5028;width:473;height:413" stroked="f">
                      <v:textbox style="mso-next-textbox:#_x0000_s1186">
                        <w:txbxContent>
                          <w:p w:rsidR="00B50EDF" w:rsidRPr="008B4456" w:rsidRDefault="00B50EDF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20</w:t>
                            </w:r>
                          </w:p>
                        </w:txbxContent>
                      </v:textbox>
                    </v:rect>
                  </v:group>
                  <v:group id="_x0000_s1187" style="position:absolute;left:712;top:10690;width:540;height:1781" coordorigin="779,3585" coordsize="473,1856">
                    <v:rect id="_x0000_s1188" style="position:absolute;left:779;top:3585;width:473;height:471" stroked="f">
                      <v:textbox style="mso-next-textbox:#_x0000_s1188">
                        <w:txbxContent>
                          <w:p w:rsidR="00B50EDF" w:rsidRPr="008B4456" w:rsidRDefault="00B50EDF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21</w:t>
                            </w:r>
                          </w:p>
                        </w:txbxContent>
                      </v:textbox>
                    </v:rect>
                    <v:rect id="_x0000_s1189" style="position:absolute;left:779;top:3981;width:473;height:413" stroked="f">
                      <v:textbox style="mso-next-textbox:#_x0000_s1189">
                        <w:txbxContent>
                          <w:p w:rsidR="00B50EDF" w:rsidRPr="008B4456" w:rsidRDefault="00B50EDF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22</w:t>
                            </w:r>
                          </w:p>
                        </w:txbxContent>
                      </v:textbox>
                    </v:rect>
                    <v:rect id="_x0000_s1190" style="position:absolute;left:779;top:4679;width:473;height:413" stroked="f">
                      <v:textbox style="mso-next-textbox:#_x0000_s1190">
                        <w:txbxContent>
                          <w:p w:rsidR="00B50EDF" w:rsidRPr="008B4456" w:rsidRDefault="00B50EDF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24</w:t>
                            </w:r>
                          </w:p>
                        </w:txbxContent>
                      </v:textbox>
                    </v:rect>
                    <v:rect id="_x0000_s1191" style="position:absolute;left:779;top:4330;width:473;height:413" stroked="f">
                      <v:textbox style="mso-next-textbox:#_x0000_s1191">
                        <w:txbxContent>
                          <w:p w:rsidR="00B50EDF" w:rsidRPr="008B4456" w:rsidRDefault="00B50EDF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23</w:t>
                            </w:r>
                          </w:p>
                        </w:txbxContent>
                      </v:textbox>
                    </v:rect>
                    <v:rect id="_x0000_s1192" style="position:absolute;left:779;top:5028;width:473;height:413" stroked="f">
                      <v:textbox style="mso-next-textbox:#_x0000_s1192">
                        <w:txbxContent>
                          <w:p w:rsidR="00B50EDF" w:rsidRPr="008B4456" w:rsidRDefault="00B50EDF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25</w:t>
                            </w:r>
                          </w:p>
                        </w:txbxContent>
                      </v:textbox>
                    </v:rect>
                  </v:group>
                </v:group>
              </v:group>
            </v:group>
          </v:group>
        </w:pict>
      </w:r>
      <w:r>
        <w:rPr>
          <w:noProof/>
        </w:rPr>
        <w:pict>
          <v:group id="_x0000_s1193" style="position:absolute;left:0;text-align:left;margin-left:274.3pt;margin-top:-19.25pt;width:103.1pt;height:750.4pt;z-index:251651072" coordorigin="548,502" coordsize="2062,15008">
            <v:shape id="_x0000_s1194" type="#_x0000_t202" style="position:absolute;left:548;top:2482;width:2062;height:720">
              <v:textbox style="mso-next-textbox:#_x0000_s1194">
                <w:txbxContent>
                  <w:p w:rsidR="00B50EDF" w:rsidRPr="006A78BE" w:rsidRDefault="00B50EDF" w:rsidP="0071597E">
                    <w:pPr>
                      <w:pStyle w:val="NoSpacing"/>
                      <w:rPr>
                        <w:rFonts w:ascii="Times New Roman" w:hAnsi="Times New Roman"/>
                      </w:rPr>
                    </w:pPr>
                    <w:r w:rsidRPr="006A78BE">
                      <w:rPr>
                        <w:rFonts w:ascii="Times New Roman" w:hAnsi="Times New Roman"/>
                      </w:rPr>
                      <w:t>Adı: …………...</w:t>
                    </w:r>
                  </w:p>
                  <w:p w:rsidR="00B50EDF" w:rsidRPr="006A78BE" w:rsidRDefault="00B50EDF" w:rsidP="0071597E">
                    <w:pPr>
                      <w:pStyle w:val="NoSpacing"/>
                      <w:rPr>
                        <w:rFonts w:ascii="Times New Roman" w:hAnsi="Times New Roman"/>
                      </w:rPr>
                    </w:pPr>
                    <w:r w:rsidRPr="006A78BE">
                      <w:rPr>
                        <w:rFonts w:ascii="Times New Roman" w:hAnsi="Times New Roman"/>
                      </w:rPr>
                      <w:t>Soyadı: ………..</w:t>
                    </w:r>
                  </w:p>
                </w:txbxContent>
              </v:textbox>
            </v:shape>
            <v:shape id="_x0000_s1195" type="#_x0000_t202" style="position:absolute;left:548;top:502;width:2062;height:1800">
              <v:textbox style="mso-next-textbox:#_x0000_s1195">
                <w:txbxContent>
                  <w:p w:rsidR="00B50EDF" w:rsidRDefault="00B50EDF" w:rsidP="0071597E">
                    <w:pPr>
                      <w:pStyle w:val="NoSpacing"/>
                      <w:jc w:val="center"/>
                      <w:rPr>
                        <w:rFonts w:ascii="Times New Roman" w:hAnsi="Times New Roman"/>
                      </w:rPr>
                    </w:pPr>
                    <w:r w:rsidRPr="006A78BE">
                      <w:rPr>
                        <w:rFonts w:ascii="Times New Roman" w:hAnsi="Times New Roman"/>
                      </w:rPr>
                      <w:t xml:space="preserve">Bafra Gazi İlköğretim Okulu </w:t>
                    </w:r>
                  </w:p>
                  <w:p w:rsidR="00B50EDF" w:rsidRPr="006A78BE" w:rsidRDefault="00B50EDF" w:rsidP="0071597E">
                    <w:pPr>
                      <w:pStyle w:val="NoSpacing"/>
                      <w:jc w:val="center"/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3. Sınıflar</w:t>
                    </w:r>
                  </w:p>
                  <w:p w:rsidR="00B50EDF" w:rsidRPr="006A78BE" w:rsidRDefault="00B50EDF" w:rsidP="0071597E">
                    <w:pPr>
                      <w:pStyle w:val="NoSpacing"/>
                      <w:jc w:val="center"/>
                      <w:rPr>
                        <w:rFonts w:ascii="Times New Roman" w:hAnsi="Times New Roman"/>
                        <w:b/>
                      </w:rPr>
                    </w:pPr>
                    <w:r w:rsidRPr="006A78BE">
                      <w:rPr>
                        <w:rFonts w:ascii="Times New Roman" w:hAnsi="Times New Roman"/>
                        <w:b/>
                      </w:rPr>
                      <w:t xml:space="preserve">Genel Değerlendirme Sınavı </w:t>
                    </w:r>
                    <w:r>
                      <w:rPr>
                        <w:rFonts w:ascii="Times New Roman" w:hAnsi="Times New Roman"/>
                        <w:b/>
                      </w:rPr>
                      <w:t>- …</w:t>
                    </w:r>
                  </w:p>
                  <w:p w:rsidR="00B50EDF" w:rsidRPr="006A78BE" w:rsidRDefault="00B50EDF" w:rsidP="0071597E">
                    <w:pPr>
                      <w:pStyle w:val="NoSpacing"/>
                      <w:jc w:val="center"/>
                      <w:rPr>
                        <w:rFonts w:ascii="Times New Roman" w:hAnsi="Times New Roman"/>
                        <w:b/>
                      </w:rPr>
                    </w:pPr>
                  </w:p>
                </w:txbxContent>
              </v:textbox>
            </v:shape>
            <v:group id="_x0000_s1196" style="position:absolute;left:548;top:3450;width:2062;height:12060" coordorigin="548,3450" coordsize="2062,12060">
              <v:group id="_x0000_s1197" style="position:absolute;left:548;top:13144;width:2062;height:2366" coordorigin="653,11875" coordsize="1980,2366">
                <v:shape id="_x0000_s1198" type="#_x0000_t202" style="position:absolute;left:653;top:11875;width:1980;height:540">
                  <v:textbox style="mso-next-textbox:#_x0000_s1198">
                    <w:txbxContent>
                      <w:p w:rsidR="00B50EDF" w:rsidRPr="006A78BE" w:rsidRDefault="00B50EDF" w:rsidP="0071597E">
                        <w:r w:rsidRPr="006A78BE">
                          <w:t xml:space="preserve">Doğru: </w:t>
                        </w:r>
                      </w:p>
                    </w:txbxContent>
                  </v:textbox>
                </v:shape>
                <v:shape id="_x0000_s1199" type="#_x0000_t202" style="position:absolute;left:653;top:12799;width:1980;height:540">
                  <v:textbox style="mso-next-textbox:#_x0000_s1199">
                    <w:txbxContent>
                      <w:p w:rsidR="00B50EDF" w:rsidRPr="006A78BE" w:rsidRDefault="00B50EDF" w:rsidP="0071597E">
                        <w:r w:rsidRPr="006A78BE">
                          <w:t xml:space="preserve">Yanlış: </w:t>
                        </w:r>
                      </w:p>
                    </w:txbxContent>
                  </v:textbox>
                </v:shape>
                <v:shape id="_x0000_s1200" type="#_x0000_t202" style="position:absolute;left:653;top:13701;width:1980;height:540">
                  <v:textbox style="mso-next-textbox:#_x0000_s1200">
                    <w:txbxContent>
                      <w:p w:rsidR="00B50EDF" w:rsidRPr="006A78BE" w:rsidRDefault="00B50EDF" w:rsidP="0071597E">
                        <w:r w:rsidRPr="006A78BE">
                          <w:t xml:space="preserve">PUAN: </w:t>
                        </w:r>
                      </w:p>
                    </w:txbxContent>
                  </v:textbox>
                </v:shape>
              </v:group>
              <v:group id="_x0000_s1201" style="position:absolute;left:548;top:3450;width:2062;height:9240" coordorigin="548,3450" coordsize="2062,9240">
                <v:group id="_x0000_s1202" style="position:absolute;left:548;top:3450;width:2062;height:9240" coordorigin="548,3450" coordsize="2062,9240">
                  <v:shape id="_x0000_s1203" type="#_x0000_t202" style="position:absolute;left:548;top:3450;width:2062;height:9240">
                    <v:textbox style="mso-next-textbox:#_x0000_s1203">
                      <w:txbxContent>
                        <w:p w:rsidR="00B50EDF" w:rsidRPr="006A78BE" w:rsidRDefault="00B50EDF" w:rsidP="0071597E">
                          <w:pPr>
                            <w:pStyle w:val="NoSpacing"/>
                          </w:pPr>
                        </w:p>
                      </w:txbxContent>
                    </v:textbox>
                  </v:shape>
                  <v:group id="_x0000_s1204" style="position:absolute;left:1252;top:3707;width:1223;height:8764" coordorigin="1252,3765" coordsize="994,7510">
                    <v:group id="_x0000_s1205" style="position:absolute;left:1252;top:3765;width:994;height:844" coordorigin="1574,4094" coordsize="994,844">
                      <v:oval id="_x0000_s1206" style="position:absolute;left:1574;top:4094;width:281;height:238">
                        <v:textbox style="mso-next-textbox:#_x0000_s1206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07" style="position:absolute;left:1931;top:4094;width:280;height:238">
                        <v:textbox style="mso-next-textbox:#_x0000_s1207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08" style="position:absolute;left:2288;top:4094;width:280;height:238">
                        <v:textbox style="mso-next-textbox:#_x0000_s1208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09" style="position:absolute;left:1574;top:4397;width:281;height:238">
                        <v:textbox style="mso-next-textbox:#_x0000_s1209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10" style="position:absolute;left:1931;top:4397;width:280;height:238">
                        <v:textbox style="mso-next-textbox:#_x0000_s1210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11" style="position:absolute;left:2288;top:4397;width:280;height:238">
                        <v:textbox style="mso-next-textbox:#_x0000_s1211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12" style="position:absolute;left:1574;top:4700;width:281;height:238">
                        <v:textbox style="mso-next-textbox:#_x0000_s1212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13" style="position:absolute;left:1931;top:4700;width:280;height:238">
                        <v:textbox style="mso-next-textbox:#_x0000_s1213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14" style="position:absolute;left:2288;top:4700;width:280;height:238">
                        <v:textbox style="mso-next-textbox:#_x0000_s1214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215" style="position:absolute;left:1252;top:4674;width:994;height:844" coordorigin="1574,4094" coordsize="994,844">
                      <v:oval id="_x0000_s1216" style="position:absolute;left:1574;top:4094;width:281;height:238">
                        <v:textbox style="mso-next-textbox:#_x0000_s1216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17" style="position:absolute;left:1931;top:4094;width:280;height:238">
                        <v:textbox style="mso-next-textbox:#_x0000_s1217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18" style="position:absolute;left:2288;top:4094;width:280;height:238">
                        <v:textbox style="mso-next-textbox:#_x0000_s1218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19" style="position:absolute;left:1574;top:4397;width:281;height:238">
                        <v:textbox style="mso-next-textbox:#_x0000_s1219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20" style="position:absolute;left:1931;top:4397;width:280;height:238">
                        <v:textbox style="mso-next-textbox:#_x0000_s1220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21" style="position:absolute;left:2288;top:4397;width:280;height:238">
                        <v:textbox style="mso-next-textbox:#_x0000_s1221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22" style="position:absolute;left:1574;top:4700;width:281;height:238">
                        <v:textbox style="mso-next-textbox:#_x0000_s1222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23" style="position:absolute;left:1931;top:4700;width:280;height:238">
                        <v:textbox style="mso-next-textbox:#_x0000_s1223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24" style="position:absolute;left:2288;top:4700;width:280;height:238">
                        <v:textbox style="mso-next-textbox:#_x0000_s1224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225" style="position:absolute;left:1252;top:5583;width:994;height:844" coordorigin="1574,4094" coordsize="994,844">
                      <v:oval id="_x0000_s1226" style="position:absolute;left:1574;top:4094;width:281;height:238">
                        <v:textbox style="mso-next-textbox:#_x0000_s1226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27" style="position:absolute;left:1931;top:4094;width:280;height:238">
                        <v:textbox style="mso-next-textbox:#_x0000_s1227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28" style="position:absolute;left:2288;top:4094;width:280;height:238">
                        <v:textbox style="mso-next-textbox:#_x0000_s1228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29" style="position:absolute;left:1574;top:4397;width:281;height:238">
                        <v:textbox style="mso-next-textbox:#_x0000_s1229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30" style="position:absolute;left:1931;top:4397;width:280;height:238">
                        <v:textbox style="mso-next-textbox:#_x0000_s1230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31" style="position:absolute;left:2288;top:4397;width:280;height:238">
                        <v:textbox style="mso-next-textbox:#_x0000_s1231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32" style="position:absolute;left:1574;top:4700;width:281;height:238">
                        <v:textbox style="mso-next-textbox:#_x0000_s1232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33" style="position:absolute;left:1931;top:4700;width:280;height:238">
                        <v:textbox style="mso-next-textbox:#_x0000_s1233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34" style="position:absolute;left:2288;top:4700;width:280;height:238">
                        <v:textbox style="mso-next-textbox:#_x0000_s1234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235" style="position:absolute;left:1252;top:6492;width:994;height:844" coordorigin="1574,4094" coordsize="994,844">
                      <v:oval id="_x0000_s1236" style="position:absolute;left:1574;top:4094;width:281;height:238">
                        <v:textbox style="mso-next-textbox:#_x0000_s1236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37" style="position:absolute;left:1931;top:4094;width:280;height:238">
                        <v:textbox style="mso-next-textbox:#_x0000_s1237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38" style="position:absolute;left:2288;top:4094;width:280;height:238">
                        <v:textbox style="mso-next-textbox:#_x0000_s1238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39" style="position:absolute;left:1574;top:4397;width:281;height:238">
                        <v:textbox style="mso-next-textbox:#_x0000_s1239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40" style="position:absolute;left:1931;top:4397;width:280;height:238">
                        <v:textbox style="mso-next-textbox:#_x0000_s1240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41" style="position:absolute;left:2288;top:4397;width:280;height:238">
                        <v:textbox style="mso-next-textbox:#_x0000_s1241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42" style="position:absolute;left:1574;top:4700;width:281;height:238">
                        <v:textbox style="mso-next-textbox:#_x0000_s1242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43" style="position:absolute;left:1931;top:4700;width:280;height:238">
                        <v:textbox style="mso-next-textbox:#_x0000_s1243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44" style="position:absolute;left:2288;top:4700;width:280;height:238">
                        <v:textbox style="mso-next-textbox:#_x0000_s1244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245" style="position:absolute;left:1252;top:7401;width:994;height:844" coordorigin="1574,4094" coordsize="994,844">
                      <v:oval id="_x0000_s1246" style="position:absolute;left:1574;top:4094;width:281;height:238">
                        <v:textbox style="mso-next-textbox:#_x0000_s1246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47" style="position:absolute;left:1931;top:4094;width:280;height:238">
                        <v:textbox style="mso-next-textbox:#_x0000_s1247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48" style="position:absolute;left:2288;top:4094;width:280;height:238">
                        <v:textbox style="mso-next-textbox:#_x0000_s1248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49" style="position:absolute;left:1574;top:4397;width:281;height:238">
                        <v:textbox style="mso-next-textbox:#_x0000_s1249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50" style="position:absolute;left:1931;top:4397;width:280;height:238">
                        <v:textbox style="mso-next-textbox:#_x0000_s1250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51" style="position:absolute;left:2288;top:4397;width:280;height:238">
                        <v:textbox style="mso-next-textbox:#_x0000_s1251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52" style="position:absolute;left:1574;top:4700;width:281;height:238">
                        <v:textbox style="mso-next-textbox:#_x0000_s1252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53" style="position:absolute;left:1931;top:4700;width:280;height:238">
                        <v:textbox style="mso-next-textbox:#_x0000_s1253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54" style="position:absolute;left:2288;top:4700;width:280;height:238">
                        <v:textbox style="mso-next-textbox:#_x0000_s1254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255" style="position:absolute;left:1252;top:8310;width:994;height:844" coordorigin="1574,4094" coordsize="994,844">
                      <v:oval id="_x0000_s1256" style="position:absolute;left:1574;top:4094;width:281;height:238">
                        <v:textbox style="mso-next-textbox:#_x0000_s1256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57" style="position:absolute;left:1931;top:4094;width:280;height:238">
                        <v:textbox style="mso-next-textbox:#_x0000_s1257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58" style="position:absolute;left:2288;top:4094;width:280;height:238">
                        <v:textbox style="mso-next-textbox:#_x0000_s1258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59" style="position:absolute;left:1574;top:4397;width:281;height:238">
                        <v:textbox style="mso-next-textbox:#_x0000_s1259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60" style="position:absolute;left:1931;top:4397;width:280;height:238">
                        <v:textbox style="mso-next-textbox:#_x0000_s1260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61" style="position:absolute;left:2288;top:4397;width:280;height:238">
                        <v:textbox style="mso-next-textbox:#_x0000_s1261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62" style="position:absolute;left:1574;top:4700;width:281;height:238">
                        <v:textbox style="mso-next-textbox:#_x0000_s1262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63" style="position:absolute;left:1931;top:4700;width:280;height:238">
                        <v:textbox style="mso-next-textbox:#_x0000_s1263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64" style="position:absolute;left:2288;top:4700;width:280;height:238">
                        <v:textbox style="mso-next-textbox:#_x0000_s1264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265" style="position:absolute;left:1252;top:9219;width:994;height:844" coordorigin="1574,4094" coordsize="994,844">
                      <v:oval id="_x0000_s1266" style="position:absolute;left:1574;top:4094;width:281;height:238">
                        <v:textbox style="mso-next-textbox:#_x0000_s1266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67" style="position:absolute;left:1931;top:4094;width:280;height:238">
                        <v:textbox style="mso-next-textbox:#_x0000_s1267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68" style="position:absolute;left:2288;top:4094;width:280;height:238">
                        <v:textbox style="mso-next-textbox:#_x0000_s1268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69" style="position:absolute;left:1574;top:4397;width:281;height:238">
                        <v:textbox style="mso-next-textbox:#_x0000_s1269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70" style="position:absolute;left:1931;top:4397;width:280;height:238">
                        <v:textbox style="mso-next-textbox:#_x0000_s1270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71" style="position:absolute;left:2288;top:4397;width:280;height:238">
                        <v:textbox style="mso-next-textbox:#_x0000_s1271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72" style="position:absolute;left:1574;top:4700;width:281;height:238">
                        <v:textbox style="mso-next-textbox:#_x0000_s1272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73" style="position:absolute;left:1931;top:4700;width:280;height:238">
                        <v:textbox style="mso-next-textbox:#_x0000_s1273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74" style="position:absolute;left:2288;top:4700;width:280;height:238">
                        <v:textbox style="mso-next-textbox:#_x0000_s1274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275" style="position:absolute;left:1252;top:10128;width:994;height:844" coordorigin="1574,4094" coordsize="994,844">
                      <v:oval id="_x0000_s1276" style="position:absolute;left:1574;top:4094;width:281;height:238">
                        <v:textbox style="mso-next-textbox:#_x0000_s1276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77" style="position:absolute;left:1931;top:4094;width:280;height:238">
                        <v:textbox style="mso-next-textbox:#_x0000_s1277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78" style="position:absolute;left:2288;top:4094;width:280;height:238">
                        <v:textbox style="mso-next-textbox:#_x0000_s1278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79" style="position:absolute;left:1574;top:4397;width:281;height:238">
                        <v:textbox style="mso-next-textbox:#_x0000_s1279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80" style="position:absolute;left:1931;top:4397;width:280;height:238">
                        <v:textbox style="mso-next-textbox:#_x0000_s1280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81" style="position:absolute;left:2288;top:4397;width:280;height:238">
                        <v:textbox style="mso-next-textbox:#_x0000_s1281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82" style="position:absolute;left:1574;top:4700;width:281;height:238">
                        <v:textbox style="mso-next-textbox:#_x0000_s1282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83" style="position:absolute;left:1931;top:4700;width:280;height:238">
                        <v:textbox style="mso-next-textbox:#_x0000_s1283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84" style="position:absolute;left:2288;top:4700;width:280;height:238">
                        <v:textbox style="mso-next-textbox:#_x0000_s1284" inset=".5mm,0,0,0">
                          <w:txbxContent>
                            <w:p w:rsidR="00B50EDF" w:rsidRPr="006A78BE" w:rsidRDefault="00B50EDF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oval id="_x0000_s1285" style="position:absolute;left:1252;top:11037;width:281;height:238">
                      <v:textbox style="mso-next-textbox:#_x0000_s1285" inset=".5mm,0,0,0">
                        <w:txbxContent>
                          <w:p w:rsidR="00B50EDF" w:rsidRPr="006A78BE" w:rsidRDefault="00B50EDF" w:rsidP="0071597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6A78BE">
                              <w:rPr>
                                <w:b/>
                                <w:sz w:val="18"/>
                                <w:szCs w:val="18"/>
                              </w:rPr>
                              <w:t>AA</w:t>
                            </w:r>
                          </w:p>
                        </w:txbxContent>
                      </v:textbox>
                    </v:oval>
                    <v:oval id="_x0000_s1286" style="position:absolute;left:1609;top:11037;width:280;height:238">
                      <v:textbox style="mso-next-textbox:#_x0000_s1286" inset=".5mm,0,0,0">
                        <w:txbxContent>
                          <w:p w:rsidR="00B50EDF" w:rsidRPr="006A78BE" w:rsidRDefault="00B50EDF" w:rsidP="0071597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6A78BE">
                              <w:rPr>
                                <w:b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287" style="position:absolute;left:1966;top:11037;width:280;height:238">
                      <v:textbox style="mso-next-textbox:#_x0000_s1287" inset=".5mm,0,0,0">
                        <w:txbxContent>
                          <w:p w:rsidR="00B50EDF" w:rsidRPr="006A78BE" w:rsidRDefault="00B50EDF" w:rsidP="0071597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6A78BE">
                              <w:rPr>
                                <w:b/>
                                <w:sz w:val="18"/>
                                <w:szCs w:val="18"/>
                              </w:rPr>
                              <w:t>CA</w:t>
                            </w:r>
                          </w:p>
                        </w:txbxContent>
                      </v:textbox>
                    </v:oval>
                  </v:group>
                </v:group>
                <v:group id="_x0000_s1288" style="position:absolute;left:712;top:3585;width:540;height:8970" coordorigin="712,3585" coordsize="540,8886">
                  <v:group id="_x0000_s1289" style="position:absolute;left:712;top:3585;width:540;height:3613" coordorigin="712,3585" coordsize="540,3613">
                    <v:group id="_x0000_s1290" style="position:absolute;left:712;top:3585;width:540;height:1856" coordorigin="779,3585" coordsize="473,1856">
                      <v:rect id="_x0000_s1291" style="position:absolute;left:779;top:3585;width:473;height:471" stroked="f">
                        <v:textbox style="mso-next-textbox:#_x0000_s1291">
                          <w:txbxContent>
                            <w:p w:rsidR="00B50EDF" w:rsidRPr="008B4456" w:rsidRDefault="00B50EDF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1</w:t>
                              </w:r>
                            </w:p>
                          </w:txbxContent>
                        </v:textbox>
                      </v:rect>
                      <v:rect id="_x0000_s1292" style="position:absolute;left:779;top:3981;width:473;height:413" stroked="f">
                        <v:textbox style="mso-next-textbox:#_x0000_s1292">
                          <w:txbxContent>
                            <w:p w:rsidR="00B50EDF" w:rsidRPr="008B4456" w:rsidRDefault="00B50EDF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2</w:t>
                              </w:r>
                            </w:p>
                          </w:txbxContent>
                        </v:textbox>
                      </v:rect>
                      <v:rect id="_x0000_s1293" style="position:absolute;left:779;top:4679;width:473;height:413" stroked="f">
                        <v:textbox style="mso-next-textbox:#_x0000_s1293">
                          <w:txbxContent>
                            <w:p w:rsidR="00B50EDF" w:rsidRPr="008B4456" w:rsidRDefault="00B50EDF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4</w:t>
                              </w:r>
                            </w:p>
                          </w:txbxContent>
                        </v:textbox>
                      </v:rect>
                      <v:rect id="_x0000_s1294" style="position:absolute;left:779;top:4330;width:473;height:413" stroked="f">
                        <v:textbox style="mso-next-textbox:#_x0000_s1294">
                          <w:txbxContent>
                            <w:p w:rsidR="00B50EDF" w:rsidRPr="008B4456" w:rsidRDefault="00B50EDF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3</w:t>
                              </w:r>
                            </w:p>
                          </w:txbxContent>
                        </v:textbox>
                      </v:rect>
                      <v:rect id="_x0000_s1295" style="position:absolute;left:779;top:5028;width:473;height:413" stroked="f">
                        <v:textbox style="mso-next-textbox:#_x0000_s1295">
                          <w:txbxContent>
                            <w:p w:rsidR="00B50EDF" w:rsidRPr="008B4456" w:rsidRDefault="00B50EDF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5</w:t>
                              </w:r>
                            </w:p>
                          </w:txbxContent>
                        </v:textbox>
                      </v:rect>
                    </v:group>
                    <v:group id="_x0000_s1296" style="position:absolute;left:712;top:5342;width:540;height:1856" coordorigin="779,3585" coordsize="473,1856">
                      <v:rect id="_x0000_s1297" style="position:absolute;left:779;top:3585;width:473;height:471" stroked="f">
                        <v:textbox style="mso-next-textbox:#_x0000_s1297">
                          <w:txbxContent>
                            <w:p w:rsidR="00B50EDF" w:rsidRPr="008B4456" w:rsidRDefault="00B50EDF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6</w:t>
                              </w:r>
                            </w:p>
                          </w:txbxContent>
                        </v:textbox>
                      </v:rect>
                      <v:rect id="_x0000_s1298" style="position:absolute;left:779;top:3981;width:473;height:413" stroked="f">
                        <v:textbox style="mso-next-textbox:#_x0000_s1298">
                          <w:txbxContent>
                            <w:p w:rsidR="00B50EDF" w:rsidRPr="008B4456" w:rsidRDefault="00B50EDF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7</w:t>
                              </w:r>
                            </w:p>
                          </w:txbxContent>
                        </v:textbox>
                      </v:rect>
                      <v:rect id="_x0000_s1299" style="position:absolute;left:779;top:4679;width:473;height:413" stroked="f">
                        <v:textbox style="mso-next-textbox:#_x0000_s1299">
                          <w:txbxContent>
                            <w:p w:rsidR="00B50EDF" w:rsidRPr="008B4456" w:rsidRDefault="00B50EDF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9</w:t>
                              </w:r>
                            </w:p>
                          </w:txbxContent>
                        </v:textbox>
                      </v:rect>
                      <v:rect id="_x0000_s1300" style="position:absolute;left:779;top:4330;width:473;height:413" stroked="f">
                        <v:textbox style="mso-next-textbox:#_x0000_s1300">
                          <w:txbxContent>
                            <w:p w:rsidR="00B50EDF" w:rsidRPr="008B4456" w:rsidRDefault="00B50EDF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8</w:t>
                              </w:r>
                            </w:p>
                          </w:txbxContent>
                        </v:textbox>
                      </v:rect>
                      <v:rect id="_x0000_s1301" style="position:absolute;left:779;top:5028;width:473;height:413" stroked="f">
                        <v:textbox style="mso-next-textbox:#_x0000_s1301">
                          <w:txbxContent>
                            <w:p w:rsidR="00B50EDF" w:rsidRPr="008B4456" w:rsidRDefault="00B50EDF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10</w:t>
                              </w:r>
                            </w:p>
                          </w:txbxContent>
                        </v:textbox>
                      </v:rect>
                    </v:group>
                  </v:group>
                  <v:group id="_x0000_s1302" style="position:absolute;left:712;top:7077;width:540;height:1856" coordorigin="779,3585" coordsize="473,1856">
                    <v:rect id="_x0000_s1303" style="position:absolute;left:779;top:3585;width:473;height:471" stroked="f">
                      <v:textbox style="mso-next-textbox:#_x0000_s1303">
                        <w:txbxContent>
                          <w:p w:rsidR="00B50EDF" w:rsidRPr="008B4456" w:rsidRDefault="00B50EDF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11</w:t>
                            </w:r>
                          </w:p>
                        </w:txbxContent>
                      </v:textbox>
                    </v:rect>
                    <v:rect id="_x0000_s1304" style="position:absolute;left:779;top:3981;width:473;height:413" stroked="f">
                      <v:textbox style="mso-next-textbox:#_x0000_s1304">
                        <w:txbxContent>
                          <w:p w:rsidR="00B50EDF" w:rsidRPr="008B4456" w:rsidRDefault="00B50EDF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12</w:t>
                            </w:r>
                          </w:p>
                        </w:txbxContent>
                      </v:textbox>
                    </v:rect>
                    <v:rect id="_x0000_s1305" style="position:absolute;left:779;top:4679;width:473;height:413" stroked="f">
                      <v:textbox style="mso-next-textbox:#_x0000_s1305">
                        <w:txbxContent>
                          <w:p w:rsidR="00B50EDF" w:rsidRPr="008B4456" w:rsidRDefault="00B50EDF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14</w:t>
                            </w:r>
                          </w:p>
                        </w:txbxContent>
                      </v:textbox>
                    </v:rect>
                    <v:rect id="_x0000_s1306" style="position:absolute;left:779;top:4330;width:473;height:413" stroked="f">
                      <v:textbox style="mso-next-textbox:#_x0000_s1306">
                        <w:txbxContent>
                          <w:p w:rsidR="00B50EDF" w:rsidRPr="008B4456" w:rsidRDefault="00B50EDF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13</w:t>
                            </w:r>
                          </w:p>
                        </w:txbxContent>
                      </v:textbox>
                    </v:rect>
                    <v:rect id="_x0000_s1307" style="position:absolute;left:779;top:5028;width:473;height:413" stroked="f">
                      <v:textbox style="mso-next-textbox:#_x0000_s1307">
                        <w:txbxContent>
                          <w:p w:rsidR="00B50EDF" w:rsidRPr="008B4456" w:rsidRDefault="00B50EDF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15</w:t>
                            </w:r>
                          </w:p>
                        </w:txbxContent>
                      </v:textbox>
                    </v:rect>
                  </v:group>
                  <v:group id="_x0000_s1308" style="position:absolute;left:712;top:8834;width:540;height:1945" coordorigin="779,3585" coordsize="473,1856">
                    <v:rect id="_x0000_s1309" style="position:absolute;left:779;top:3585;width:473;height:471" stroked="f">
                      <v:textbox style="mso-next-textbox:#_x0000_s1309">
                        <w:txbxContent>
                          <w:p w:rsidR="00B50EDF" w:rsidRPr="008B4456" w:rsidRDefault="00B50EDF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16</w:t>
                            </w:r>
                          </w:p>
                        </w:txbxContent>
                      </v:textbox>
                    </v:rect>
                    <v:rect id="_x0000_s1310" style="position:absolute;left:779;top:3981;width:473;height:413" stroked="f">
                      <v:textbox style="mso-next-textbox:#_x0000_s1310">
                        <w:txbxContent>
                          <w:p w:rsidR="00B50EDF" w:rsidRPr="008B4456" w:rsidRDefault="00B50EDF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17</w:t>
                            </w:r>
                          </w:p>
                        </w:txbxContent>
                      </v:textbox>
                    </v:rect>
                    <v:rect id="_x0000_s1311" style="position:absolute;left:779;top:4679;width:473;height:413" stroked="f">
                      <v:textbox style="mso-next-textbox:#_x0000_s1311">
                        <w:txbxContent>
                          <w:p w:rsidR="00B50EDF" w:rsidRPr="008B4456" w:rsidRDefault="00B50EDF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19</w:t>
                            </w:r>
                          </w:p>
                        </w:txbxContent>
                      </v:textbox>
                    </v:rect>
                    <v:rect id="_x0000_s1312" style="position:absolute;left:779;top:4330;width:473;height:413" stroked="f">
                      <v:textbox style="mso-next-textbox:#_x0000_s1312">
                        <w:txbxContent>
                          <w:p w:rsidR="00B50EDF" w:rsidRPr="008B4456" w:rsidRDefault="00B50EDF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18</w:t>
                            </w:r>
                          </w:p>
                        </w:txbxContent>
                      </v:textbox>
                    </v:rect>
                    <v:rect id="_x0000_s1313" style="position:absolute;left:779;top:5028;width:473;height:413" stroked="f">
                      <v:textbox style="mso-next-textbox:#_x0000_s1313">
                        <w:txbxContent>
                          <w:p w:rsidR="00B50EDF" w:rsidRPr="008B4456" w:rsidRDefault="00B50EDF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20</w:t>
                            </w:r>
                          </w:p>
                        </w:txbxContent>
                      </v:textbox>
                    </v:rect>
                  </v:group>
                  <v:group id="_x0000_s1314" style="position:absolute;left:712;top:10690;width:540;height:1781" coordorigin="779,3585" coordsize="473,1856">
                    <v:rect id="_x0000_s1315" style="position:absolute;left:779;top:3585;width:473;height:471" stroked="f">
                      <v:textbox style="mso-next-textbox:#_x0000_s1315">
                        <w:txbxContent>
                          <w:p w:rsidR="00B50EDF" w:rsidRPr="008B4456" w:rsidRDefault="00B50EDF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21</w:t>
                            </w:r>
                          </w:p>
                        </w:txbxContent>
                      </v:textbox>
                    </v:rect>
                    <v:rect id="_x0000_s1316" style="position:absolute;left:779;top:3981;width:473;height:413" stroked="f">
                      <v:textbox style="mso-next-textbox:#_x0000_s1316">
                        <w:txbxContent>
                          <w:p w:rsidR="00B50EDF" w:rsidRPr="008B4456" w:rsidRDefault="00B50EDF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22</w:t>
                            </w:r>
                          </w:p>
                        </w:txbxContent>
                      </v:textbox>
                    </v:rect>
                    <v:rect id="_x0000_s1317" style="position:absolute;left:779;top:4679;width:473;height:413" stroked="f">
                      <v:textbox style="mso-next-textbox:#_x0000_s1317">
                        <w:txbxContent>
                          <w:p w:rsidR="00B50EDF" w:rsidRPr="008B4456" w:rsidRDefault="00B50EDF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24</w:t>
                            </w:r>
                          </w:p>
                        </w:txbxContent>
                      </v:textbox>
                    </v:rect>
                    <v:rect id="_x0000_s1318" style="position:absolute;left:779;top:4330;width:473;height:413" stroked="f">
                      <v:textbox style="mso-next-textbox:#_x0000_s1318">
                        <w:txbxContent>
                          <w:p w:rsidR="00B50EDF" w:rsidRPr="008B4456" w:rsidRDefault="00B50EDF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23</w:t>
                            </w:r>
                          </w:p>
                        </w:txbxContent>
                      </v:textbox>
                    </v:rect>
                    <v:rect id="_x0000_s1319" style="position:absolute;left:779;top:5028;width:473;height:413" stroked="f">
                      <v:textbox style="mso-next-textbox:#_x0000_s1319">
                        <w:txbxContent>
                          <w:p w:rsidR="00B50EDF" w:rsidRPr="008B4456" w:rsidRDefault="00B50EDF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25</w:t>
                            </w:r>
                          </w:p>
                        </w:txbxContent>
                      </v:textbox>
                    </v:rect>
                  </v:group>
                </v:group>
              </v:group>
            </v:group>
          </v:group>
        </w:pict>
      </w:r>
    </w:p>
    <w:p w:rsidR="00B50EDF" w:rsidRPr="00FE0A10" w:rsidRDefault="00B50EDF" w:rsidP="0071597E">
      <w:pPr>
        <w:ind w:left="-142"/>
        <w:rPr>
          <w:rFonts w:ascii="Arial Turkish Transcription" w:hAnsi="Arial Turkish Transcription" w:cs="Arial Turkish Transcription"/>
        </w:rPr>
      </w:pPr>
    </w:p>
    <w:p w:rsidR="00B50EDF" w:rsidRPr="00FE0A10" w:rsidRDefault="00B50EDF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B50EDF" w:rsidRPr="00FE0A10" w:rsidRDefault="00B50EDF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B50EDF" w:rsidRPr="00FE0A10" w:rsidRDefault="00B50EDF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B50EDF" w:rsidRPr="00FE0A10" w:rsidRDefault="00B50EDF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B50EDF" w:rsidRPr="00FE0A10" w:rsidRDefault="00B50EDF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B50EDF" w:rsidRPr="00FE0A10" w:rsidRDefault="00B50EDF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B50EDF" w:rsidRPr="00FE0A10" w:rsidRDefault="00B50EDF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B50EDF" w:rsidRPr="00FE0A10" w:rsidRDefault="00B50EDF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B50EDF" w:rsidRPr="00FE0A10" w:rsidRDefault="00B50EDF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B50EDF" w:rsidRPr="00FE0A10" w:rsidRDefault="00B50EDF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B50EDF" w:rsidRPr="00FE0A10" w:rsidRDefault="00B50EDF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B50EDF" w:rsidRPr="00FE0A10" w:rsidRDefault="00B50EDF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B50EDF" w:rsidRPr="00FE0A10" w:rsidRDefault="00B50EDF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B50EDF" w:rsidRPr="00FE0A10" w:rsidRDefault="00B50EDF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B50EDF" w:rsidRPr="00FE0A10" w:rsidRDefault="00B50EDF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B50EDF" w:rsidRPr="00FE0A10" w:rsidRDefault="00B50EDF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B50EDF" w:rsidRPr="00FE0A10" w:rsidRDefault="00B50EDF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B50EDF" w:rsidRPr="00FE0A10" w:rsidRDefault="00B50EDF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B50EDF" w:rsidRPr="00FE0A10" w:rsidRDefault="00B50EDF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B50EDF" w:rsidRPr="00FE0A10" w:rsidRDefault="00B50EDF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B50EDF" w:rsidRPr="00FE0A10" w:rsidRDefault="00B50EDF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B50EDF" w:rsidRPr="00FE0A10" w:rsidRDefault="00B50EDF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B50EDF" w:rsidRPr="00FE0A10" w:rsidRDefault="00B50EDF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B50EDF" w:rsidRPr="00FE0A10" w:rsidRDefault="00B50EDF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B50EDF" w:rsidRPr="00FE0A10" w:rsidRDefault="00B50EDF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B50EDF" w:rsidRPr="00FE0A10" w:rsidRDefault="00B50EDF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B50EDF" w:rsidRPr="00FE0A10" w:rsidRDefault="00B50EDF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B50EDF" w:rsidRPr="00FE0A10" w:rsidRDefault="00B50EDF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B50EDF" w:rsidRPr="00FE0A10" w:rsidRDefault="00B50EDF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B50EDF" w:rsidRPr="00FE0A10" w:rsidRDefault="00B50EDF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B50EDF" w:rsidRPr="00FE0A10" w:rsidRDefault="00B50EDF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B50EDF" w:rsidRPr="00FE0A10" w:rsidRDefault="00B50EDF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B50EDF" w:rsidRPr="00FE0A10" w:rsidRDefault="00B50EDF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B50EDF" w:rsidRPr="00FE0A10" w:rsidRDefault="00B50EDF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B50EDF" w:rsidRPr="00FE0A10" w:rsidRDefault="00B50EDF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B50EDF" w:rsidRPr="00FE0A10" w:rsidRDefault="00B50EDF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B50EDF" w:rsidRPr="00FE0A10" w:rsidRDefault="00B50EDF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B50EDF" w:rsidRPr="00FE0A10" w:rsidRDefault="00B50EDF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B50EDF" w:rsidRPr="00FE0A10" w:rsidRDefault="00B50EDF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B50EDF" w:rsidRPr="00FE0A10" w:rsidRDefault="00B50EDF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B50EDF" w:rsidRPr="001A2F2E" w:rsidRDefault="00B50EDF" w:rsidP="00DE4127">
      <w:pPr>
        <w:pStyle w:val="NoSpacing"/>
        <w:rPr>
          <w:sz w:val="24"/>
          <w:szCs w:val="24"/>
        </w:rPr>
      </w:pPr>
    </w:p>
    <w:sectPr w:rsidR="00B50EDF" w:rsidRPr="001A2F2E" w:rsidSect="00615C18">
      <w:pgSz w:w="11906" w:h="16838" w:code="9"/>
      <w:pgMar w:top="1134" w:right="567" w:bottom="567" w:left="737" w:header="0" w:footer="0" w:gutter="0"/>
      <w:cols w:num="2" w:sep="1" w:space="51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Brush Script MT">
    <w:altName w:val="Courier New"/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 Turkish Transcription">
    <w:altName w:val="Arial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24028"/>
    <w:multiLevelType w:val="hybridMultilevel"/>
    <w:tmpl w:val="F904A31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F95578E"/>
    <w:multiLevelType w:val="hybridMultilevel"/>
    <w:tmpl w:val="A9AA7502"/>
    <w:lvl w:ilvl="0" w:tplc="8806EF16">
      <w:start w:val="1"/>
      <w:numFmt w:val="decimal"/>
      <w:lvlText w:val="%1."/>
      <w:lvlJc w:val="left"/>
      <w:pPr>
        <w:ind w:left="1065" w:hanging="705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085350A"/>
    <w:multiLevelType w:val="hybridMultilevel"/>
    <w:tmpl w:val="82C41E80"/>
    <w:lvl w:ilvl="0" w:tplc="2E607E1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3D06C0C"/>
    <w:multiLevelType w:val="hybridMultilevel"/>
    <w:tmpl w:val="8AF07F28"/>
    <w:lvl w:ilvl="0" w:tplc="6CA6A21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5EF573E"/>
    <w:multiLevelType w:val="hybridMultilevel"/>
    <w:tmpl w:val="A4527C42"/>
    <w:lvl w:ilvl="0" w:tplc="A142FCC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83A3599"/>
    <w:multiLevelType w:val="hybridMultilevel"/>
    <w:tmpl w:val="738085A4"/>
    <w:lvl w:ilvl="0" w:tplc="FF589C0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1035076"/>
    <w:multiLevelType w:val="hybridMultilevel"/>
    <w:tmpl w:val="1D06EB20"/>
    <w:lvl w:ilvl="0" w:tplc="CD5CECE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F6F107C"/>
    <w:multiLevelType w:val="hybridMultilevel"/>
    <w:tmpl w:val="7B2E1F26"/>
    <w:lvl w:ilvl="0" w:tplc="33128F0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83339F4"/>
    <w:multiLevelType w:val="hybridMultilevel"/>
    <w:tmpl w:val="CE4A9182"/>
    <w:lvl w:ilvl="0" w:tplc="CA64D30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C0D7725"/>
    <w:multiLevelType w:val="hybridMultilevel"/>
    <w:tmpl w:val="4768E2D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7"/>
  </w:num>
  <w:num w:numId="5">
    <w:abstractNumId w:val="4"/>
  </w:num>
  <w:num w:numId="6">
    <w:abstractNumId w:val="6"/>
  </w:num>
  <w:num w:numId="7">
    <w:abstractNumId w:val="8"/>
  </w:num>
  <w:num w:numId="8">
    <w:abstractNumId w:val="5"/>
  </w:num>
  <w:num w:numId="9">
    <w:abstractNumId w:val="9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B5980"/>
    <w:rsid w:val="00005763"/>
    <w:rsid w:val="00010386"/>
    <w:rsid w:val="00044AD6"/>
    <w:rsid w:val="00064A64"/>
    <w:rsid w:val="00081BED"/>
    <w:rsid w:val="000A7B26"/>
    <w:rsid w:val="000C3F55"/>
    <w:rsid w:val="000D0B30"/>
    <w:rsid w:val="00127A30"/>
    <w:rsid w:val="001350AE"/>
    <w:rsid w:val="00142725"/>
    <w:rsid w:val="001627F0"/>
    <w:rsid w:val="00173AA1"/>
    <w:rsid w:val="00184561"/>
    <w:rsid w:val="001A1145"/>
    <w:rsid w:val="001A2F2E"/>
    <w:rsid w:val="001A43EF"/>
    <w:rsid w:val="001B0D5E"/>
    <w:rsid w:val="001B21B1"/>
    <w:rsid w:val="001C11E5"/>
    <w:rsid w:val="001C5FCA"/>
    <w:rsid w:val="001F6526"/>
    <w:rsid w:val="00221A62"/>
    <w:rsid w:val="002849F2"/>
    <w:rsid w:val="00292298"/>
    <w:rsid w:val="002947EE"/>
    <w:rsid w:val="002C4C15"/>
    <w:rsid w:val="002F356C"/>
    <w:rsid w:val="002F6342"/>
    <w:rsid w:val="003058B1"/>
    <w:rsid w:val="00351AF3"/>
    <w:rsid w:val="00370254"/>
    <w:rsid w:val="003767E8"/>
    <w:rsid w:val="00392FD0"/>
    <w:rsid w:val="00397767"/>
    <w:rsid w:val="003A44E2"/>
    <w:rsid w:val="003A47F6"/>
    <w:rsid w:val="003F506F"/>
    <w:rsid w:val="00421449"/>
    <w:rsid w:val="00423A3D"/>
    <w:rsid w:val="00471E96"/>
    <w:rsid w:val="00472D08"/>
    <w:rsid w:val="004763B3"/>
    <w:rsid w:val="00487E70"/>
    <w:rsid w:val="00496BB7"/>
    <w:rsid w:val="004A0D5A"/>
    <w:rsid w:val="004A1F1A"/>
    <w:rsid w:val="004D5666"/>
    <w:rsid w:val="004E6EE0"/>
    <w:rsid w:val="00514772"/>
    <w:rsid w:val="00530638"/>
    <w:rsid w:val="0054592F"/>
    <w:rsid w:val="00560DD8"/>
    <w:rsid w:val="00574FAE"/>
    <w:rsid w:val="005A3880"/>
    <w:rsid w:val="005D0597"/>
    <w:rsid w:val="005D06C7"/>
    <w:rsid w:val="00605BC6"/>
    <w:rsid w:val="00607EAB"/>
    <w:rsid w:val="00612986"/>
    <w:rsid w:val="00613440"/>
    <w:rsid w:val="00615C18"/>
    <w:rsid w:val="00641F8C"/>
    <w:rsid w:val="006449AB"/>
    <w:rsid w:val="006548FA"/>
    <w:rsid w:val="00656FBA"/>
    <w:rsid w:val="00664FB2"/>
    <w:rsid w:val="00697990"/>
    <w:rsid w:val="006A78BE"/>
    <w:rsid w:val="006C0B00"/>
    <w:rsid w:val="006D6673"/>
    <w:rsid w:val="006E6909"/>
    <w:rsid w:val="006F3760"/>
    <w:rsid w:val="006F6108"/>
    <w:rsid w:val="00713D4E"/>
    <w:rsid w:val="0071597E"/>
    <w:rsid w:val="007671C3"/>
    <w:rsid w:val="007712FA"/>
    <w:rsid w:val="007E3A08"/>
    <w:rsid w:val="007F7E99"/>
    <w:rsid w:val="008051BC"/>
    <w:rsid w:val="00837CA4"/>
    <w:rsid w:val="00864EF6"/>
    <w:rsid w:val="008B4456"/>
    <w:rsid w:val="008F68C0"/>
    <w:rsid w:val="009075E0"/>
    <w:rsid w:val="00936885"/>
    <w:rsid w:val="0095314A"/>
    <w:rsid w:val="00963618"/>
    <w:rsid w:val="0097514C"/>
    <w:rsid w:val="0099755B"/>
    <w:rsid w:val="00A0287D"/>
    <w:rsid w:val="00A16F26"/>
    <w:rsid w:val="00A44882"/>
    <w:rsid w:val="00A44F52"/>
    <w:rsid w:val="00A604B4"/>
    <w:rsid w:val="00A8198A"/>
    <w:rsid w:val="00AA416B"/>
    <w:rsid w:val="00AA5EC9"/>
    <w:rsid w:val="00AA71F5"/>
    <w:rsid w:val="00AC4EC5"/>
    <w:rsid w:val="00B40587"/>
    <w:rsid w:val="00B406B5"/>
    <w:rsid w:val="00B50EDF"/>
    <w:rsid w:val="00B70D3A"/>
    <w:rsid w:val="00B70D5F"/>
    <w:rsid w:val="00B745B8"/>
    <w:rsid w:val="00B82390"/>
    <w:rsid w:val="00B91939"/>
    <w:rsid w:val="00BA5547"/>
    <w:rsid w:val="00BC4CEA"/>
    <w:rsid w:val="00BD16E0"/>
    <w:rsid w:val="00BD1EAC"/>
    <w:rsid w:val="00BF63EC"/>
    <w:rsid w:val="00C20C60"/>
    <w:rsid w:val="00C36B13"/>
    <w:rsid w:val="00C42935"/>
    <w:rsid w:val="00C45BC0"/>
    <w:rsid w:val="00C77206"/>
    <w:rsid w:val="00C87F08"/>
    <w:rsid w:val="00C90F5C"/>
    <w:rsid w:val="00C95DDA"/>
    <w:rsid w:val="00CB5980"/>
    <w:rsid w:val="00CE2D93"/>
    <w:rsid w:val="00CF00A9"/>
    <w:rsid w:val="00D13DDC"/>
    <w:rsid w:val="00D15F18"/>
    <w:rsid w:val="00D24F3C"/>
    <w:rsid w:val="00D35356"/>
    <w:rsid w:val="00D57FA1"/>
    <w:rsid w:val="00D72D4A"/>
    <w:rsid w:val="00D94E47"/>
    <w:rsid w:val="00DD5358"/>
    <w:rsid w:val="00DD7609"/>
    <w:rsid w:val="00DE4127"/>
    <w:rsid w:val="00DE724A"/>
    <w:rsid w:val="00DF32B9"/>
    <w:rsid w:val="00E204CF"/>
    <w:rsid w:val="00E22AE8"/>
    <w:rsid w:val="00E60395"/>
    <w:rsid w:val="00E617AF"/>
    <w:rsid w:val="00E70A94"/>
    <w:rsid w:val="00E85749"/>
    <w:rsid w:val="00EA6E4D"/>
    <w:rsid w:val="00ED3BD6"/>
    <w:rsid w:val="00ED7352"/>
    <w:rsid w:val="00EE51E0"/>
    <w:rsid w:val="00EE6A52"/>
    <w:rsid w:val="00F01495"/>
    <w:rsid w:val="00F42E4F"/>
    <w:rsid w:val="00F53C06"/>
    <w:rsid w:val="00F654D3"/>
    <w:rsid w:val="00F97E01"/>
    <w:rsid w:val="00FD4BAF"/>
    <w:rsid w:val="00FD6689"/>
    <w:rsid w:val="00FD69D1"/>
    <w:rsid w:val="00FD72BB"/>
    <w:rsid w:val="00FE0A10"/>
    <w:rsid w:val="00FE2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2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97E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CB5980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7E3A08"/>
    <w:rPr>
      <w:rFonts w:ascii="Tahoma" w:eastAsia="Calibr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E3A0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1627F0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C95DD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744</TotalTime>
  <Pages>3</Pages>
  <Words>688</Words>
  <Characters>3927</Characters>
  <Application>Microsoft Office Outlook</Application>
  <DocSecurity>0</DocSecurity>
  <Lines>0</Lines>
  <Paragraphs>0</Paragraphs>
  <ScaleCrop>false</ScaleCrop>
  <Company>bizimocak55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edanur</cp:lastModifiedBy>
  <cp:revision>89</cp:revision>
  <cp:lastPrinted>2009-10-16T03:50:00Z</cp:lastPrinted>
  <dcterms:created xsi:type="dcterms:W3CDTF">2009-10-08T15:28:00Z</dcterms:created>
  <dcterms:modified xsi:type="dcterms:W3CDTF">2011-01-31T20:33:00Z</dcterms:modified>
</cp:coreProperties>
</file>